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B9F768" w14:textId="1E2171AD" w:rsidR="00404549" w:rsidRPr="00304449" w:rsidRDefault="005F30AC" w:rsidP="002771A2">
      <w:pPr>
        <w:rPr>
          <w:lang w:val="en-AU"/>
        </w:rPr>
      </w:pPr>
      <w:r w:rsidRPr="00304449">
        <w:rPr>
          <w:noProof/>
        </w:rPr>
        <mc:AlternateContent>
          <mc:Choice Requires="wps">
            <w:drawing>
              <wp:anchor distT="0" distB="0" distL="114300" distR="114300" simplePos="0" relativeHeight="252750848" behindDoc="0" locked="0" layoutInCell="1" allowOverlap="1" wp14:anchorId="36FA1D4E" wp14:editId="19BC83EA">
                <wp:simplePos x="0" y="0"/>
                <wp:positionH relativeFrom="margin">
                  <wp:align>left</wp:align>
                </wp:positionH>
                <wp:positionV relativeFrom="paragraph">
                  <wp:posOffset>-330938</wp:posOffset>
                </wp:positionV>
                <wp:extent cx="2886075" cy="638175"/>
                <wp:effectExtent l="0" t="0" r="0" b="0"/>
                <wp:wrapNone/>
                <wp:docPr id="1608691345" name="Text Box 1608691345"/>
                <wp:cNvGraphicFramePr/>
                <a:graphic xmlns:a="http://schemas.openxmlformats.org/drawingml/2006/main">
                  <a:graphicData uri="http://schemas.microsoft.com/office/word/2010/wordprocessingShape">
                    <wps:wsp>
                      <wps:cNvSpPr txBox="1"/>
                      <wps:spPr>
                        <a:xfrm>
                          <a:off x="0" y="0"/>
                          <a:ext cx="2886075" cy="638175"/>
                        </a:xfrm>
                        <a:prstGeom prst="rect">
                          <a:avLst/>
                        </a:prstGeom>
                        <a:noFill/>
                        <a:ln w="6350">
                          <a:noFill/>
                        </a:ln>
                      </wps:spPr>
                      <wps:txbx>
                        <w:txbxContent>
                          <w:p w14:paraId="3AD81FE0" w14:textId="7AF5EF41" w:rsidR="002771A2" w:rsidRPr="00C15DC8" w:rsidRDefault="002771A2" w:rsidP="002771A2">
                            <w:pPr>
                              <w:jc w:val="center"/>
                              <w:rPr>
                                <w:rFonts w:ascii="Sakkal Majalla" w:hAnsi="Sakkal Majalla"/>
                                <w:b/>
                                <w:bCs/>
                                <w:sz w:val="56"/>
                                <w:szCs w:val="72"/>
                                <w:rtl/>
                                <w:lang w:bidi="ar-SY"/>
                              </w:rPr>
                            </w:pPr>
                            <w:r w:rsidRPr="00C15DC8">
                              <w:rPr>
                                <w:rFonts w:ascii="Sakkal Majalla" w:hAnsi="Sakkal Majalla" w:hint="cs"/>
                                <w:b/>
                                <w:bCs/>
                                <w:sz w:val="56"/>
                                <w:szCs w:val="72"/>
                                <w:rtl/>
                                <w:lang w:bidi="ar-SY"/>
                              </w:rPr>
                              <w:t>دليل المدرب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FA1D4E" id="_x0000_t202" coordsize="21600,21600" o:spt="202" path="m,l,21600r21600,l21600,xe">
                <v:stroke joinstyle="miter"/>
                <v:path gradientshapeok="t" o:connecttype="rect"/>
              </v:shapetype>
              <v:shape id="Text Box 1608691345" o:spid="_x0000_s1026" type="#_x0000_t202" style="position:absolute;left:0;text-align:left;margin-left:0;margin-top:-26.05pt;width:227.25pt;height:50.25pt;z-index:2527508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" filled="f" stroked="f" strokeweight=".5pt">
                <v:textbox>
                  <w:txbxContent>
                    <w:p w14:paraId="3AD81FE0" w14:textId="7AF5EF41" w:rsidR="002771A2" w:rsidRPr="00C15DC8" w:rsidRDefault="002771A2" w:rsidP="002771A2">
                      <w:pPr>
                        <w:jc w:val="center"/>
                        <w:rPr>
                          <w:rFonts w:ascii="Sakkal Majalla" w:hAnsi="Sakkal Majalla"/>
                          <w:b/>
                          <w:bCs/>
                          <w:sz w:val="56"/>
                          <w:szCs w:val="72"/>
                          <w:rtl/>
                          <w:lang w:bidi="ar-SY"/>
                        </w:rPr>
                      </w:pPr>
                      <w:r w:rsidRPr="00C15DC8">
                        <w:rPr>
                          <w:rFonts w:ascii="Sakkal Majalla" w:hAnsi="Sakkal Majalla" w:hint="cs"/>
                          <w:b/>
                          <w:bCs/>
                          <w:sz w:val="56"/>
                          <w:szCs w:val="72"/>
                          <w:rtl/>
                          <w:lang w:bidi="ar-SY"/>
                        </w:rPr>
                        <w:t>دليل المدرب</w:t>
                      </w:r>
                    </w:p>
                  </w:txbxContent>
                </v:textbox>
                <w10:wrap anchorx="margin"/>
              </v:shape>
            </w:pict>
          </mc:Fallback>
        </mc:AlternateContent>
      </w:r>
      <w:r w:rsidRPr="00304449">
        <w:rPr>
          <w:noProof/>
        </w:rPr>
        <mc:AlternateContent>
          <mc:Choice Requires="wpg">
            <w:drawing>
              <wp:anchor distT="0" distB="0" distL="114300" distR="114300" simplePos="0" relativeHeight="252747776" behindDoc="0" locked="0" layoutInCell="1" allowOverlap="1" wp14:anchorId="5DDCB6BC" wp14:editId="5F0D3BD0">
                <wp:simplePos x="0" y="0"/>
                <wp:positionH relativeFrom="column">
                  <wp:posOffset>-2409825</wp:posOffset>
                </wp:positionH>
                <wp:positionV relativeFrom="paragraph">
                  <wp:posOffset>-114300</wp:posOffset>
                </wp:positionV>
                <wp:extent cx="10131425" cy="552450"/>
                <wp:effectExtent l="0" t="0" r="3175" b="0"/>
                <wp:wrapNone/>
                <wp:docPr id="1608691339" name="Group 15"/>
                <wp:cNvGraphicFramePr/>
                <a:graphic xmlns:a="http://schemas.openxmlformats.org/drawingml/2006/main">
                  <a:graphicData uri="http://schemas.microsoft.com/office/word/2010/wordprocessingGroup">
                    <wpg:wgp>
                      <wpg:cNvGrpSpPr/>
                      <wpg:grpSpPr>
                        <a:xfrm>
                          <a:off x="0" y="0"/>
                          <a:ext cx="10131425" cy="552450"/>
                          <a:chOff x="-903768" y="0"/>
                          <a:chExt cx="10131490" cy="957943"/>
                        </a:xfrm>
                      </wpg:grpSpPr>
                      <wps:wsp>
                        <wps:cNvPr id="1608691340" name="Rectangle 1608691340"/>
                        <wps:cNvSpPr/>
                        <wps:spPr>
                          <a:xfrm>
                            <a:off x="4411216" y="0"/>
                            <a:ext cx="4816506"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1" name="Rectangle 1608691341"/>
                        <wps:cNvSpPr/>
                        <wps:spPr>
                          <a:xfrm>
                            <a:off x="-903768" y="0"/>
                            <a:ext cx="2609410" cy="957943"/>
                          </a:xfrm>
                          <a:prstGeom prst="rect">
                            <a:avLst/>
                          </a:prstGeom>
                          <a:solidFill>
                            <a:schemeClr val="bg1">
                              <a:lumMod val="65000"/>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2D46948E" id="Group 15" o:spid="_x0000_s1026" style="position:absolute;margin-left:-189.75pt;margin-top:-9pt;width:797.75pt;height:43.5pt;z-index:252747776;mso-width-relative:margin;mso-height-relative:margin" coordorigin="-9037" coordsize="101314,957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">
                <v:rect id="Rectangle 1608691340" o:spid="_x0000_s1027" style="position:absolute;left:44112;width:48165;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" fillcolor="#a5a5a5 [2092]" stroked="f" strokeweight="1pt"/>
                <v:rect id="Rectangle 1608691341" o:spid="_x0000_s1028" style="position:absolute;left:-9037;width:26093;height:9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" fillcolor="#a5a5a5 [2092]" stroked="f" strokeweight="1pt"/>
              </v:group>
            </w:pict>
          </mc:Fallback>
        </mc:AlternateContent>
      </w:r>
      <w:r w:rsidRPr="00304449">
        <w:rPr>
          <w:noProof/>
        </w:rPr>
        <mc:AlternateContent>
          <mc:Choice Requires="wpg">
            <w:drawing>
              <wp:anchor distT="0" distB="0" distL="114300" distR="114300" simplePos="0" relativeHeight="252752896" behindDoc="0" locked="0" layoutInCell="1" allowOverlap="1" wp14:anchorId="711AC09C" wp14:editId="701D6A51">
                <wp:simplePos x="0" y="0"/>
                <wp:positionH relativeFrom="column">
                  <wp:posOffset>1913255</wp:posOffset>
                </wp:positionH>
                <wp:positionV relativeFrom="paragraph">
                  <wp:posOffset>-612775</wp:posOffset>
                </wp:positionV>
                <wp:extent cx="572357" cy="138943"/>
                <wp:effectExtent l="0" t="0" r="18415" b="13970"/>
                <wp:wrapNone/>
                <wp:docPr id="1608691346"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47" name="Oval 1608691347"/>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8" name="Oval 1608691348"/>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49" name="Oval 1608691349"/>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1A0BD95" id="Group 18" o:spid="_x0000_s1026" style="position:absolute;margin-left:150.65pt;margin-top:-48.25pt;width:45.05pt;height:10.95pt;z-index:252752896;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">
                <v:oval id="Oval 1608691347"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" filled="f" strokecolor="#168489" strokeweight="1pt">
                  <v:stroke joinstyle="miter"/>
                </v:oval>
                <v:oval id="Oval 1608691348"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" filled="f" strokecolor="#168489" strokeweight="1pt">
                  <v:stroke joinstyle="miter"/>
                </v:oval>
                <v:oval id="Oval 1608691349"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" filled="f" strokecolor="#168489" strokeweight="1pt">
                  <v:stroke joinstyle="miter"/>
                </v:oval>
              </v:group>
            </w:pict>
          </mc:Fallback>
        </mc:AlternateContent>
      </w:r>
    </w:p>
    <w:p w14:paraId="59553449" w14:textId="08ED394F" w:rsidR="00F53D08" w:rsidRPr="00304449" w:rsidRDefault="00F53D08" w:rsidP="00F53D08">
      <w:pPr>
        <w:rPr>
          <w:rtl/>
          <w:lang w:bidi="ar-EG"/>
        </w:rPr>
      </w:pPr>
    </w:p>
    <w:p w14:paraId="34C3B6C0" w14:textId="4B40BD26" w:rsidR="00F53D08" w:rsidRPr="00304449" w:rsidRDefault="005F30AC" w:rsidP="00F53D08">
      <w:pPr>
        <w:rPr>
          <w:rtl/>
        </w:rPr>
      </w:pPr>
      <w:r w:rsidRPr="00304449">
        <w:rPr>
          <w:noProof/>
        </w:rPr>
        <mc:AlternateContent>
          <mc:Choice Requires="wpg">
            <w:drawing>
              <wp:anchor distT="0" distB="0" distL="114300" distR="114300" simplePos="0" relativeHeight="252754944" behindDoc="0" locked="0" layoutInCell="1" allowOverlap="1" wp14:anchorId="798E688E" wp14:editId="33849C1D">
                <wp:simplePos x="0" y="0"/>
                <wp:positionH relativeFrom="column">
                  <wp:posOffset>446405</wp:posOffset>
                </wp:positionH>
                <wp:positionV relativeFrom="paragraph">
                  <wp:posOffset>47625</wp:posOffset>
                </wp:positionV>
                <wp:extent cx="572357" cy="138943"/>
                <wp:effectExtent l="0" t="0" r="18415" b="13970"/>
                <wp:wrapNone/>
                <wp:docPr id="1608691350" name="Group 18"/>
                <wp:cNvGraphicFramePr/>
                <a:graphic xmlns:a="http://schemas.openxmlformats.org/drawingml/2006/main">
                  <a:graphicData uri="http://schemas.microsoft.com/office/word/2010/wordprocessingGroup">
                    <wpg:wgp>
                      <wpg:cNvGrpSpPr/>
                      <wpg:grpSpPr>
                        <a:xfrm>
                          <a:off x="0" y="0"/>
                          <a:ext cx="572357" cy="138943"/>
                          <a:chOff x="0" y="0"/>
                          <a:chExt cx="811168" cy="196896"/>
                        </a:xfrm>
                        <a:solidFill>
                          <a:srgbClr val="168489"/>
                        </a:solidFill>
                      </wpg:grpSpPr>
                      <wps:wsp>
                        <wps:cNvPr id="1608691351" name="Oval 1608691351"/>
                        <wps:cNvSpPr/>
                        <wps:spPr>
                          <a:xfrm>
                            <a:off x="0"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2" name="Oval 1608691352"/>
                        <wps:cNvSpPr/>
                        <wps:spPr>
                          <a:xfrm>
                            <a:off x="307136"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8691353" name="Oval 1608691353"/>
                        <wps:cNvSpPr/>
                        <wps:spPr>
                          <a:xfrm>
                            <a:off x="614272" y="0"/>
                            <a:ext cx="196896" cy="196896"/>
                          </a:xfrm>
                          <a:prstGeom prst="ellipse">
                            <a:avLst/>
                          </a:prstGeom>
                          <a:grp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655E3A80" id="Group 18" o:spid="_x0000_s1026" style="position:absolute;margin-left:35.15pt;margin-top:3.75pt;width:45.05pt;height:10.95pt;z-index:252754944;mso-width-relative:margin;mso-height-relative:margin" coordsize="8111,19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">
                <v:oval id="Oval 1608691351" o:spid="_x0000_s1027" style="position:absolute;width:1968;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" filled="f" strokecolor="#168489" strokeweight="1pt">
                  <v:stroke joinstyle="miter"/>
                </v:oval>
                <v:oval id="Oval 1608691352" o:spid="_x0000_s1028" style="position:absolute;left:3071;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" filled="f" strokecolor="#168489" strokeweight="1pt">
                  <v:stroke joinstyle="miter"/>
                </v:oval>
                <v:oval id="Oval 1608691353" o:spid="_x0000_s1029" style="position:absolute;left:6142;width:1969;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" filled="f" strokecolor="#168489" strokeweight="1pt">
                  <v:stroke joinstyle="miter"/>
                </v:oval>
              </v:group>
            </w:pict>
          </mc:Fallback>
        </mc:AlternateContent>
      </w:r>
    </w:p>
    <w:p w14:paraId="5F4BD803" w14:textId="7D950971" w:rsidR="001D7A04" w:rsidRDefault="001D7A04" w:rsidP="006725F2">
      <w:pPr>
        <w:spacing w:line="360" w:lineRule="auto"/>
        <w:jc w:val="lowKashida"/>
        <w:rPr>
          <w:rFonts w:ascii="Sakkal Majalla" w:hAnsi="Sakkal Majalla"/>
          <w:color w:val="auto"/>
          <w:szCs w:val="32"/>
          <w:rtl/>
        </w:rPr>
      </w:pPr>
    </w:p>
    <w:p w14:paraId="03FD6A58" w14:textId="1643F831" w:rsidR="006725F2" w:rsidRDefault="006725F2" w:rsidP="006725F2">
      <w:pPr>
        <w:spacing w:line="360" w:lineRule="auto"/>
        <w:jc w:val="lowKashida"/>
        <w:rPr>
          <w:rFonts w:ascii="Sakkal Majalla" w:hAnsi="Sakkal Majalla"/>
          <w:color w:val="auto"/>
          <w:szCs w:val="32"/>
          <w:rtl/>
        </w:rPr>
      </w:pPr>
      <w:bookmarkStart w:id="0" w:name="_Hlk197311688"/>
      <w:bookmarkEnd w:id="0"/>
    </w:p>
    <w:p w14:paraId="32184D44" w14:textId="752DB81C" w:rsidR="006725F2" w:rsidRPr="006725F2" w:rsidRDefault="00A50B59" w:rsidP="006725F2">
      <w:pPr>
        <w:spacing w:line="360" w:lineRule="auto"/>
        <w:jc w:val="lowKashida"/>
        <w:rPr>
          <w:rFonts w:cs="Times New Roman"/>
          <w:color w:val="auto"/>
          <w:szCs w:val="32"/>
          <w:rtl/>
        </w:rPr>
      </w:pPr>
      <w:r w:rsidRPr="00A50B59">
        <w:rPr>
          <w:rFonts w:cs="Times New Roman"/>
          <w:noProof/>
          <w:color w:val="auto"/>
          <w:szCs w:val="32"/>
        </w:rPr>
        <mc:AlternateContent>
          <mc:Choice Requires="wps">
            <w:drawing>
              <wp:anchor distT="0" distB="0" distL="114300" distR="114300" simplePos="0" relativeHeight="253199360" behindDoc="0" locked="0" layoutInCell="1" allowOverlap="1" wp14:anchorId="7CA1AFAE" wp14:editId="06CC93AB">
                <wp:simplePos x="0" y="0"/>
                <wp:positionH relativeFrom="margin">
                  <wp:posOffset>-581025</wp:posOffset>
                </wp:positionH>
                <wp:positionV relativeFrom="paragraph">
                  <wp:posOffset>379095</wp:posOffset>
                </wp:positionV>
                <wp:extent cx="6591300" cy="695325"/>
                <wp:effectExtent l="0" t="0" r="0" b="0"/>
                <wp:wrapNone/>
                <wp:docPr id="1854857020" name="Text Box 1"/>
                <wp:cNvGraphicFramePr/>
                <a:graphic xmlns:a="http://schemas.openxmlformats.org/drawingml/2006/main">
                  <a:graphicData uri="http://schemas.microsoft.com/office/word/2010/wordprocessingShape">
                    <wps:wsp>
                      <wps:cNvSpPr txBox="1"/>
                      <wps:spPr>
                        <a:xfrm>
                          <a:off x="0" y="0"/>
                          <a:ext cx="6591300" cy="695325"/>
                        </a:xfrm>
                        <a:prstGeom prst="rect">
                          <a:avLst/>
                        </a:prstGeom>
                        <a:noFill/>
                        <a:ln w="6350">
                          <a:noFill/>
                        </a:ln>
                      </wps:spPr>
                      <wps:txbx>
                        <w:txbxContent>
                          <w:p w14:paraId="4C5984FB" w14:textId="77777777" w:rsidR="00A50B59" w:rsidRPr="00817BE7" w:rsidRDefault="00A50B59" w:rsidP="00A50B59">
                            <w:pPr>
                              <w:spacing w:line="240" w:lineRule="auto"/>
                              <w:jc w:val="center"/>
                              <w:rPr>
                                <w:rFonts w:ascii="Sakkal Majalla" w:hAnsi="Sakkal Majalla"/>
                                <w:b/>
                                <w:bCs/>
                                <w:color w:val="008080"/>
                                <w:sz w:val="56"/>
                                <w:szCs w:val="72"/>
                                <w:rtl/>
                                <w:lang w:bidi="ar-EG"/>
                              </w:rPr>
                            </w:pPr>
                            <w:r w:rsidRPr="00DF0EB4">
                              <w:rPr>
                                <w:rFonts w:ascii="Sakkal Majalla" w:hAnsi="Sakkal Majalla"/>
                                <w:b/>
                                <w:bCs/>
                                <w:color w:val="008080"/>
                                <w:sz w:val="56"/>
                                <w:szCs w:val="72"/>
                                <w:rtl/>
                                <w:lang w:bidi="ar-SY"/>
                              </w:rPr>
                              <w:t>مهارات التواصل في بيئة العمل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A1AFAE" id="Text Box 1" o:spid="_x0000_s1027" type="#_x0000_t202" style="position:absolute;left:0;text-align:left;margin-left:-45.75pt;margin-top:29.85pt;width:519pt;height:54.75pt;z-index:2531993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" filled="f" stroked="f" strokeweight=".5pt">
                <v:textbox>
                  <w:txbxContent>
                    <w:p w14:paraId="4C5984FB" w14:textId="77777777" w:rsidR="00A50B59" w:rsidRPr="00817BE7" w:rsidRDefault="00A50B59" w:rsidP="00A50B59">
                      <w:pPr>
                        <w:spacing w:line="240" w:lineRule="auto"/>
                        <w:jc w:val="center"/>
                        <w:rPr>
                          <w:rFonts w:ascii="Sakkal Majalla" w:hAnsi="Sakkal Majalla"/>
                          <w:b/>
                          <w:bCs/>
                          <w:color w:val="008080"/>
                          <w:sz w:val="56"/>
                          <w:szCs w:val="72"/>
                          <w:rtl/>
                          <w:lang w:bidi="ar-EG"/>
                        </w:rPr>
                      </w:pPr>
                      <w:r w:rsidRPr="00DF0EB4">
                        <w:rPr>
                          <w:rFonts w:ascii="Sakkal Majalla" w:hAnsi="Sakkal Majalla"/>
                          <w:b/>
                          <w:bCs/>
                          <w:color w:val="008080"/>
                          <w:sz w:val="56"/>
                          <w:szCs w:val="72"/>
                          <w:rtl/>
                          <w:lang w:bidi="ar-SY"/>
                        </w:rPr>
                        <w:t>مهارات التواصل في بيئة العمل</w:t>
                      </w:r>
                    </w:p>
                  </w:txbxContent>
                </v:textbox>
                <w10:wrap anchorx="margin"/>
              </v:shape>
            </w:pict>
          </mc:Fallback>
        </mc:AlternateContent>
      </w:r>
    </w:p>
    <w:p w14:paraId="6958E6EB" w14:textId="727B09A3" w:rsidR="006725F2" w:rsidRPr="006725F2" w:rsidRDefault="006725F2" w:rsidP="006725F2">
      <w:pPr>
        <w:spacing w:line="360" w:lineRule="auto"/>
        <w:jc w:val="lowKashida"/>
        <w:rPr>
          <w:rFonts w:cs="Times New Roman"/>
          <w:color w:val="auto"/>
          <w:szCs w:val="32"/>
          <w:rtl/>
        </w:rPr>
      </w:pPr>
    </w:p>
    <w:p w14:paraId="17CB4A6E" w14:textId="7C945E44" w:rsidR="00A069A6" w:rsidRPr="00A069A6" w:rsidRDefault="00A069A6" w:rsidP="00A069A6">
      <w:pPr>
        <w:spacing w:line="360" w:lineRule="auto"/>
        <w:jc w:val="lowKashida"/>
        <w:rPr>
          <w:rFonts w:cs="Times New Roman"/>
          <w:color w:val="auto"/>
          <w:szCs w:val="32"/>
          <w:rtl/>
          <w:lang w:bidi="ar-EG"/>
        </w:rPr>
      </w:pPr>
    </w:p>
    <w:p w14:paraId="6CF31F85" w14:textId="23C71E53" w:rsidR="00A069A6" w:rsidRPr="00A069A6" w:rsidRDefault="00A069A6" w:rsidP="00A069A6">
      <w:pPr>
        <w:spacing w:line="360" w:lineRule="auto"/>
        <w:jc w:val="lowKashida"/>
        <w:rPr>
          <w:rFonts w:cs="Times New Roman"/>
          <w:color w:val="auto"/>
          <w:szCs w:val="32"/>
          <w:rtl/>
        </w:rPr>
      </w:pPr>
    </w:p>
    <w:p w14:paraId="67ECB8A6" w14:textId="37643177" w:rsidR="00A069A6" w:rsidRDefault="00A069A6" w:rsidP="00A069A6">
      <w:pPr>
        <w:spacing w:line="360" w:lineRule="auto"/>
        <w:jc w:val="lowKashida"/>
        <w:rPr>
          <w:rFonts w:cs="Times New Roman"/>
          <w:color w:val="auto"/>
          <w:szCs w:val="32"/>
          <w:rtl/>
        </w:rPr>
      </w:pPr>
    </w:p>
    <w:p w14:paraId="3DA5C7ED" w14:textId="77777777" w:rsidR="001D7A04" w:rsidRDefault="001D7A04" w:rsidP="00A069A6">
      <w:pPr>
        <w:spacing w:line="360" w:lineRule="auto"/>
        <w:jc w:val="lowKashida"/>
        <w:rPr>
          <w:rFonts w:cs="Times New Roman"/>
          <w:color w:val="auto"/>
          <w:szCs w:val="32"/>
          <w:rtl/>
        </w:rPr>
      </w:pPr>
    </w:p>
    <w:p w14:paraId="6CF8589E" w14:textId="1155447B" w:rsidR="001D7A04" w:rsidRPr="00A069A6" w:rsidRDefault="001D7A04" w:rsidP="00A069A6">
      <w:pPr>
        <w:spacing w:line="360" w:lineRule="auto"/>
        <w:jc w:val="lowKashida"/>
        <w:rPr>
          <w:rFonts w:cs="Times New Roman"/>
          <w:color w:val="auto"/>
          <w:szCs w:val="32"/>
          <w:rtl/>
        </w:rPr>
      </w:pPr>
    </w:p>
    <w:p w14:paraId="6E407A80" w14:textId="1788942A" w:rsidR="006725F2" w:rsidRPr="006725F2" w:rsidRDefault="006725F2" w:rsidP="006725F2">
      <w:pPr>
        <w:tabs>
          <w:tab w:val="left" w:pos="3171"/>
        </w:tabs>
        <w:spacing w:line="360" w:lineRule="auto"/>
        <w:jc w:val="lowKashida"/>
        <w:rPr>
          <w:rFonts w:cs="Times New Roman"/>
          <w:noProof/>
          <w:color w:val="auto"/>
          <w:szCs w:val="32"/>
          <w:rtl/>
          <w:lang w:val="ar-EG" w:bidi="ar-EG"/>
        </w:rPr>
      </w:pPr>
    </w:p>
    <w:p w14:paraId="3AA875B0" w14:textId="3845E185" w:rsidR="006725F2" w:rsidRPr="006725F2" w:rsidRDefault="001D7A04" w:rsidP="006725F2">
      <w:pPr>
        <w:tabs>
          <w:tab w:val="left" w:pos="3171"/>
        </w:tabs>
        <w:spacing w:line="360" w:lineRule="auto"/>
        <w:jc w:val="lowKashida"/>
        <w:rPr>
          <w:rFonts w:cs="Times New Roman"/>
          <w:noProof/>
          <w:color w:val="auto"/>
          <w:szCs w:val="32"/>
          <w:rtl/>
          <w:lang w:val="ar-EG" w:bidi="ar-EG"/>
        </w:rPr>
      </w:pPr>
      <w:r>
        <w:rPr>
          <w:noProof/>
        </w:rPr>
        <mc:AlternateContent>
          <mc:Choice Requires="wps">
            <w:drawing>
              <wp:anchor distT="0" distB="0" distL="114300" distR="114300" simplePos="0" relativeHeight="252966912" behindDoc="0" locked="0" layoutInCell="1" allowOverlap="1" wp14:anchorId="4D6C7C83" wp14:editId="58439867">
                <wp:simplePos x="0" y="0"/>
                <wp:positionH relativeFrom="column">
                  <wp:posOffset>-914400</wp:posOffset>
                </wp:positionH>
                <wp:positionV relativeFrom="paragraph">
                  <wp:posOffset>311785</wp:posOffset>
                </wp:positionV>
                <wp:extent cx="5847715" cy="957580"/>
                <wp:effectExtent l="0" t="0" r="0" b="0"/>
                <wp:wrapNone/>
                <wp:docPr id="352734714" name="Rectangle 2069438812"/>
                <wp:cNvGraphicFramePr/>
                <a:graphic xmlns:a="http://schemas.openxmlformats.org/drawingml/2006/main">
                  <a:graphicData uri="http://schemas.microsoft.com/office/word/2010/wordprocessingShape">
                    <wps:wsp>
                      <wps:cNvSpPr/>
                      <wps:spPr>
                        <a:xfrm>
                          <a:off x="0" y="0"/>
                          <a:ext cx="5847715" cy="957580"/>
                        </a:xfrm>
                        <a:prstGeom prst="rect">
                          <a:avLst/>
                        </a:prstGeom>
                        <a:solidFill>
                          <a:srgbClr val="168489"/>
                        </a:solidFill>
                        <a:ln w="12700" cap="flat" cmpd="sng" algn="ctr">
                          <a:solidFill>
                            <a:srgbClr val="168489"/>
                          </a:solidFill>
                          <a:prstDash val="solid"/>
                          <a:miter lim="800000"/>
                        </a:ln>
                        <a:effectLst/>
                      </wps:spPr>
                      <wps:bodyPr rtlCol="0" anchor="ctr"/>
                    </wps:wsp>
                  </a:graphicData>
                </a:graphic>
                <wp14:sizeRelV relativeFrom="margin">
                  <wp14:pctHeight>0</wp14:pctHeight>
                </wp14:sizeRelV>
              </wp:anchor>
            </w:drawing>
          </mc:Choice>
          <mc:Fallback>
            <w:pict>
              <v:rect w14:anchorId="008C4D2F" id="Rectangle 2069438812" o:spid="_x0000_s1026" style="position:absolute;margin-left:-1in;margin-top:24.55pt;width:460.45pt;height:75.4pt;z-index:2529669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" fillcolor="#168489" strokecolor="#168489" strokeweight="1pt"/>
            </w:pict>
          </mc:Fallback>
        </mc:AlternateContent>
      </w:r>
      <w:r w:rsidR="006725F2">
        <w:rPr>
          <w:noProof/>
        </w:rPr>
        <mc:AlternateContent>
          <mc:Choice Requires="wps">
            <w:drawing>
              <wp:anchor distT="0" distB="0" distL="114300" distR="114300" simplePos="0" relativeHeight="252965888" behindDoc="0" locked="0" layoutInCell="1" allowOverlap="1" wp14:anchorId="2CD5756A" wp14:editId="2BC8FAA0">
                <wp:simplePos x="0" y="0"/>
                <wp:positionH relativeFrom="column">
                  <wp:posOffset>4911090</wp:posOffset>
                </wp:positionH>
                <wp:positionV relativeFrom="paragraph">
                  <wp:posOffset>311785</wp:posOffset>
                </wp:positionV>
                <wp:extent cx="5018749" cy="957889"/>
                <wp:effectExtent l="0" t="0" r="0" b="0"/>
                <wp:wrapNone/>
                <wp:docPr id="1020570740" name="Rectangle 95259039"/>
                <wp:cNvGraphicFramePr/>
                <a:graphic xmlns:a="http://schemas.openxmlformats.org/drawingml/2006/main">
                  <a:graphicData uri="http://schemas.microsoft.com/office/word/2010/wordprocessingShape">
                    <wps:wsp>
                      <wps:cNvSpPr/>
                      <wps:spPr>
                        <a:xfrm>
                          <a:off x="0" y="0"/>
                          <a:ext cx="5018749" cy="957889"/>
                        </a:xfrm>
                        <a:prstGeom prst="rect">
                          <a:avLst/>
                        </a:prstGeom>
                        <a:solidFill>
                          <a:srgbClr val="168489"/>
                        </a:solidFill>
                        <a:ln w="12700" cap="flat" cmpd="sng" algn="ctr">
                          <a:solidFill>
                            <a:srgbClr val="168489"/>
                          </a:solidFill>
                          <a:prstDash val="solid"/>
                          <a:miter lim="800000"/>
                        </a:ln>
                        <a:effectLst/>
                      </wps:spPr>
                      <wps:bodyPr rtlCol="0" anchor="ctr"/>
                    </wps:wsp>
                  </a:graphicData>
                </a:graphic>
              </wp:anchor>
            </w:drawing>
          </mc:Choice>
          <mc:Fallback>
            <w:pict>
              <v:rect w14:anchorId="64D3EED0" id="Rectangle 95259039" o:spid="_x0000_s1026" style="position:absolute;margin-left:386.7pt;margin-top:24.55pt;width:395.2pt;height:75.4pt;z-index:252965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" fillcolor="#168489" strokecolor="#168489" strokeweight="1pt"/>
            </w:pict>
          </mc:Fallback>
        </mc:AlternateContent>
      </w:r>
    </w:p>
    <w:p w14:paraId="17721CF7" w14:textId="419C8E93" w:rsidR="00A069A6" w:rsidRPr="001D7A04" w:rsidRDefault="00A069A6" w:rsidP="001D7A04">
      <w:pPr>
        <w:jc w:val="lowKashida"/>
        <w:rPr>
          <w:rFonts w:cs="Times New Roman"/>
          <w:noProof/>
          <w:color w:val="auto"/>
          <w:szCs w:val="32"/>
          <w:rtl/>
        </w:rPr>
      </w:pPr>
    </w:p>
    <w:p w14:paraId="1F7E541B" w14:textId="58270CF9" w:rsidR="001D7A04" w:rsidRDefault="001D7A04" w:rsidP="00A069A6">
      <w:pPr>
        <w:jc w:val="lowKashida"/>
        <w:rPr>
          <w:noProof/>
          <w:rtl/>
        </w:rPr>
      </w:pPr>
    </w:p>
    <w:p w14:paraId="1A9ACC94" w14:textId="308E060E" w:rsidR="001D7A04" w:rsidRDefault="00A50B59" w:rsidP="00A069A6">
      <w:pPr>
        <w:jc w:val="lowKashida"/>
        <w:rPr>
          <w:noProof/>
          <w:rtl/>
        </w:rPr>
      </w:pPr>
      <w:r>
        <w:rPr>
          <w:noProof/>
        </w:rPr>
        <w:drawing>
          <wp:anchor distT="0" distB="0" distL="114300" distR="114300" simplePos="0" relativeHeight="253201408" behindDoc="0" locked="0" layoutInCell="1" allowOverlap="1" wp14:anchorId="1C6090AE" wp14:editId="538B2306">
            <wp:simplePos x="0" y="0"/>
            <wp:positionH relativeFrom="page">
              <wp:align>left</wp:align>
            </wp:positionH>
            <wp:positionV relativeFrom="paragraph">
              <wp:posOffset>325755</wp:posOffset>
            </wp:positionV>
            <wp:extent cx="7553325" cy="4791075"/>
            <wp:effectExtent l="0" t="0" r="9525" b="9525"/>
            <wp:wrapNone/>
            <wp:docPr id="1861149212"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53325" cy="4791075"/>
                    </a:xfrm>
                    <a:prstGeom prst="rect">
                      <a:avLst/>
                    </a:prstGeom>
                    <a:noFill/>
                  </pic:spPr>
                </pic:pic>
              </a:graphicData>
            </a:graphic>
            <wp14:sizeRelH relativeFrom="margin">
              <wp14:pctWidth>0</wp14:pctWidth>
            </wp14:sizeRelH>
            <wp14:sizeRelV relativeFrom="margin">
              <wp14:pctHeight>0</wp14:pctHeight>
            </wp14:sizeRelV>
          </wp:anchor>
        </w:drawing>
      </w:r>
    </w:p>
    <w:p w14:paraId="769B0A78" w14:textId="10DE2FD8" w:rsidR="00BB44F4" w:rsidRDefault="00BB44F4" w:rsidP="00A069A6">
      <w:pPr>
        <w:jc w:val="lowKashida"/>
        <w:rPr>
          <w:noProof/>
          <w:rtl/>
        </w:rPr>
      </w:pPr>
    </w:p>
    <w:p w14:paraId="4673220F" w14:textId="1B03AD86" w:rsidR="00BB44F4" w:rsidRDefault="00BB44F4" w:rsidP="00A069A6">
      <w:pPr>
        <w:jc w:val="lowKashida"/>
        <w:rPr>
          <w:noProof/>
          <w:rtl/>
        </w:rPr>
      </w:pPr>
    </w:p>
    <w:p w14:paraId="5C1FEBAC" w14:textId="7769CA97" w:rsidR="00BB44F4" w:rsidRDefault="00BB44F4" w:rsidP="00A069A6">
      <w:pPr>
        <w:jc w:val="lowKashida"/>
        <w:rPr>
          <w:noProof/>
          <w:rtl/>
        </w:rPr>
      </w:pPr>
    </w:p>
    <w:p w14:paraId="72D6B220" w14:textId="303BF819" w:rsidR="00BB44F4" w:rsidRDefault="00BB44F4" w:rsidP="00A069A6">
      <w:pPr>
        <w:jc w:val="lowKashida"/>
        <w:rPr>
          <w:noProof/>
          <w:rtl/>
        </w:rPr>
      </w:pPr>
    </w:p>
    <w:p w14:paraId="0E0EDFC9" w14:textId="77777777" w:rsidR="00BB44F4" w:rsidRDefault="00BB44F4" w:rsidP="00A069A6">
      <w:pPr>
        <w:jc w:val="lowKashida"/>
        <w:rPr>
          <w:noProof/>
          <w:rtl/>
        </w:rPr>
      </w:pPr>
    </w:p>
    <w:p w14:paraId="39302610" w14:textId="77777777" w:rsidR="00BB44F4" w:rsidRDefault="00BB44F4" w:rsidP="00A069A6">
      <w:pPr>
        <w:jc w:val="lowKashida"/>
        <w:rPr>
          <w:noProof/>
          <w:rtl/>
        </w:rPr>
      </w:pPr>
    </w:p>
    <w:p w14:paraId="7CE9D188" w14:textId="77777777" w:rsidR="00E62010" w:rsidRDefault="00E62010" w:rsidP="00E62010">
      <w:pPr>
        <w:bidi w:val="0"/>
        <w:spacing w:after="160" w:line="259" w:lineRule="auto"/>
        <w:jc w:val="left"/>
        <w:rPr>
          <w:b/>
          <w:bCs/>
          <w:sz w:val="44"/>
          <w:szCs w:val="48"/>
          <w:rtl/>
          <w14:glow w14:rad="228600">
            <w14:schemeClr w14:val="accent1">
              <w14:alpha w14:val="60000"/>
              <w14:satMod w14:val="175000"/>
            </w14:schemeClr>
          </w14:glow>
        </w:rPr>
      </w:pPr>
    </w:p>
    <w:p w14:paraId="31183835" w14:textId="68B30534" w:rsidR="00E62010" w:rsidRDefault="00E62010" w:rsidP="00E62010">
      <w:pPr>
        <w:bidi w:val="0"/>
        <w:spacing w:after="160" w:line="259" w:lineRule="auto"/>
        <w:jc w:val="left"/>
        <w:rPr>
          <w:noProof/>
          <w:rtl/>
          <w:lang w:val="ar-SA"/>
        </w:rPr>
      </w:pPr>
      <w:r w:rsidRPr="0065365D">
        <w:rPr>
          <w:rFonts w:ascii="Sakkal Majalla" w:hAnsi="Sakkal Majalla"/>
          <w:noProof/>
          <w:lang w:bidi="ar-SY"/>
        </w:rPr>
        <w:lastRenderedPageBreak/>
        <mc:AlternateContent>
          <mc:Choice Requires="wpg">
            <w:drawing>
              <wp:anchor distT="0" distB="0" distL="114300" distR="114300" simplePos="0" relativeHeight="253051904" behindDoc="0" locked="0" layoutInCell="1" allowOverlap="1" wp14:anchorId="0A01B08A" wp14:editId="19FCE891">
                <wp:simplePos x="0" y="0"/>
                <wp:positionH relativeFrom="margin">
                  <wp:posOffset>95250</wp:posOffset>
                </wp:positionH>
                <wp:positionV relativeFrom="paragraph">
                  <wp:posOffset>-123825</wp:posOffset>
                </wp:positionV>
                <wp:extent cx="5562600" cy="695325"/>
                <wp:effectExtent l="0" t="0" r="0" b="9525"/>
                <wp:wrapNone/>
                <wp:docPr id="21" name="Group 8"/>
                <wp:cNvGraphicFramePr/>
                <a:graphic xmlns:a="http://schemas.openxmlformats.org/drawingml/2006/main">
                  <a:graphicData uri="http://schemas.microsoft.com/office/word/2010/wordprocessingGroup">
                    <wpg:wgp>
                      <wpg:cNvGrpSpPr/>
                      <wpg:grpSpPr>
                        <a:xfrm>
                          <a:off x="0" y="0"/>
                          <a:ext cx="5562600" cy="695325"/>
                          <a:chOff x="0" y="0"/>
                          <a:chExt cx="7979822" cy="593062"/>
                        </a:xfrm>
                      </wpg:grpSpPr>
                      <wps:wsp>
                        <wps:cNvPr id="22" name="Rectangle 22"/>
                        <wps:cNvSpPr/>
                        <wps:spPr>
                          <a:xfrm>
                            <a:off x="0" y="0"/>
                            <a:ext cx="7979822" cy="523514"/>
                          </a:xfrm>
                          <a:prstGeom prst="rect">
                            <a:avLst/>
                          </a:prstGeom>
                          <a:solidFill>
                            <a:sysClr val="window" lastClr="FFFFFF">
                              <a:lumMod val="95000"/>
                            </a:sysClr>
                          </a:solidFill>
                          <a:ln w="12700" cap="flat" cmpd="sng" algn="ctr">
                            <a:noFill/>
                            <a:prstDash val="solid"/>
                            <a:miter lim="800000"/>
                          </a:ln>
                          <a:effectLst/>
                        </wps:spPr>
                        <wps:bodyPr rtlCol="0" anchor="ctr"/>
                      </wps:wsp>
                      <wps:wsp>
                        <wps:cNvPr id="25" name="Rectangle 25"/>
                        <wps:cNvSpPr/>
                        <wps:spPr>
                          <a:xfrm>
                            <a:off x="0" y="453967"/>
                            <a:ext cx="7979822" cy="139095"/>
                          </a:xfrm>
                          <a:prstGeom prst="rect">
                            <a:avLst/>
                          </a:prstGeom>
                          <a:solidFill>
                            <a:srgbClr val="168489"/>
                          </a:solidFill>
                          <a:ln w="12700" cap="flat" cmpd="sng" algn="ctr">
                            <a:noFill/>
                            <a:prstDash val="solid"/>
                            <a:miter lim="800000"/>
                          </a:ln>
                          <a:effectLst/>
                        </wps:spPr>
                        <wps:bodyPr rtlCol="0" anchor="ctr"/>
                      </wps:wsp>
                      <wps:wsp>
                        <wps:cNvPr id="26" name="TextBox 7"/>
                        <wps:cNvSpPr txBox="1"/>
                        <wps:spPr>
                          <a:xfrm>
                            <a:off x="1796583" y="0"/>
                            <a:ext cx="4386580" cy="536575"/>
                          </a:xfrm>
                          <a:prstGeom prst="rect">
                            <a:avLst/>
                          </a:prstGeom>
                          <a:noFill/>
                        </wps:spPr>
                        <wps:txbx>
                          <w:txbxContent>
                            <w:p w14:paraId="433DCA38" w14:textId="77777777" w:rsidR="00E62010" w:rsidRDefault="00E62010" w:rsidP="00E62010">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0A01B08A" id="_x0000_s1028" style="position:absolute;margin-left:7.5pt;margin-top:-9.75pt;width:438pt;height:54.75pt;z-index:253051904;mso-position-horizontal-relative:margin;mso-width-relative:margin;mso-height-relative:margin"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">
                <v:rect id="Rectangle 22" o:spid="_x0000_s1029"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" fillcolor="#f2f2f2" stroked="f" strokeweight="1pt"/>
                <v:rect id="Rectangle 25" o:spid="_x0000_s1030"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" fillcolor="#168489" stroked="f" strokeweight="1pt"/>
                <v:shape id="_x0000_s1031"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" filled="f" stroked="f">
                  <v:textbox>
                    <w:txbxContent>
                      <w:p w14:paraId="433DCA38" w14:textId="77777777" w:rsidR="00E62010" w:rsidRDefault="00E62010" w:rsidP="00E62010">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التمهيد</w:t>
                        </w:r>
                      </w:p>
                    </w:txbxContent>
                  </v:textbox>
                </v:shape>
                <w10:wrap anchorx="margin"/>
              </v:group>
            </w:pict>
          </mc:Fallback>
        </mc:AlternateContent>
      </w:r>
    </w:p>
    <w:p w14:paraId="1FBB7084" w14:textId="77777777" w:rsidR="00E62010" w:rsidRPr="00E62010" w:rsidRDefault="00E62010" w:rsidP="00E62010">
      <w:pPr>
        <w:bidi w:val="0"/>
        <w:spacing w:after="160" w:line="259" w:lineRule="auto"/>
        <w:jc w:val="left"/>
        <w:rPr>
          <w:noProof/>
          <w:lang w:val="ar-SA"/>
        </w:rPr>
      </w:pPr>
    </w:p>
    <w:p w14:paraId="09310F04" w14:textId="77777777" w:rsidR="00E62010" w:rsidRPr="0065365D" w:rsidRDefault="00E62010" w:rsidP="00E62010">
      <w:pPr>
        <w:spacing w:after="160" w:line="259" w:lineRule="auto"/>
        <w:rPr>
          <w:rFonts w:ascii="Sakkal Majalla" w:eastAsiaTheme="minorEastAsia" w:hAnsi="Sakkal Majalla"/>
          <w:color w:val="EE0000"/>
          <w:sz w:val="32"/>
          <w:szCs w:val="32"/>
          <w:rtl/>
        </w:rPr>
      </w:pPr>
      <w:r w:rsidRPr="0065365D">
        <w:rPr>
          <w:rFonts w:ascii="Sakkal Majalla" w:eastAsiaTheme="minorEastAsia" w:hAnsi="Sakkal Majalla"/>
          <w:color w:val="EE0000"/>
          <w:sz w:val="32"/>
          <w:szCs w:val="32"/>
          <w:rtl/>
        </w:rPr>
        <w:t>أعزائي المشاركين:</w:t>
      </w:r>
    </w:p>
    <w:p w14:paraId="481CD7B2" w14:textId="77777777" w:rsidR="00A50B59" w:rsidRPr="00A50B59" w:rsidRDefault="00A50B59" w:rsidP="00A50B59">
      <w:pPr>
        <w:spacing w:after="160" w:line="240" w:lineRule="auto"/>
        <w:jc w:val="left"/>
        <w:rPr>
          <w:rFonts w:ascii="Sakkal Majalla" w:eastAsiaTheme="minorEastAsia" w:hAnsi="Sakkal Majalla"/>
          <w:color w:val="auto"/>
          <w:sz w:val="36"/>
          <w:szCs w:val="36"/>
          <w:lang w:val="en-GB"/>
        </w:rPr>
      </w:pPr>
      <w:r w:rsidRPr="00A50B59">
        <w:rPr>
          <w:rFonts w:ascii="Sakkal Majalla" w:eastAsiaTheme="minorEastAsia" w:hAnsi="Sakkal Majalla"/>
          <w:color w:val="auto"/>
          <w:sz w:val="36"/>
          <w:szCs w:val="36"/>
          <w:rtl/>
        </w:rPr>
        <w:t>يهدف برنامج مهارات التواصل في بيئة العمل إلى تزويد المشاركين بالمعارف والمهارات الحديثة التي تمكّنهم من التواصل الفعّال وبناء علاقات مهنية ناجحة داخل بيئات العمل المختلفة، من خلال فهم الأسس العلمية لعمليات الاتصال وأساليب التفاعل المهني الحديثة وتطبيقاتها العملية في المؤسسات المعاصرة. كما يساعد البرنامج على تنمية القدرة على التعبير الواضح، والاستماع الفعّال، وإدارة الحوار والتواصل الإيجابي، بما يسهم في تحسين جودة العلاقات المهنية، وتعزيز التعاون بين الأفراد وفرق العمل، ورفع كفاءة الأداء المؤسسي والإنتاجية التنظيمية. وتؤكد الأدبيات الإدارية الحديثة أن مهارات التواصل أصبحت من أهم المهارات الوظيفية والقيادية التي تسهم في نجاح المؤسسات وتحقيق بيئة عمل إيجابية وفعالة</w:t>
      </w:r>
      <w:r w:rsidRPr="00A50B59">
        <w:rPr>
          <w:rFonts w:ascii="Sakkal Majalla" w:eastAsiaTheme="minorEastAsia" w:hAnsi="Sakkal Majalla"/>
          <w:color w:val="auto"/>
          <w:sz w:val="36"/>
          <w:szCs w:val="36"/>
          <w:lang w:val="en-GB"/>
        </w:rPr>
        <w:t>.</w:t>
      </w:r>
    </w:p>
    <w:p w14:paraId="158B985D" w14:textId="77777777" w:rsidR="00A50B59" w:rsidRPr="00A50B59" w:rsidRDefault="00A50B59" w:rsidP="00A50B59">
      <w:pPr>
        <w:spacing w:after="160" w:line="240" w:lineRule="auto"/>
        <w:jc w:val="left"/>
        <w:rPr>
          <w:rFonts w:ascii="Sakkal Majalla" w:eastAsiaTheme="minorEastAsia" w:hAnsi="Sakkal Majalla"/>
          <w:color w:val="auto"/>
          <w:sz w:val="36"/>
          <w:szCs w:val="36"/>
          <w:lang w:val="en-GB"/>
        </w:rPr>
      </w:pPr>
      <w:r w:rsidRPr="00A50B59">
        <w:rPr>
          <w:rFonts w:ascii="Sakkal Majalla" w:eastAsiaTheme="minorEastAsia" w:hAnsi="Sakkal Majalla"/>
          <w:color w:val="EE0000"/>
          <w:sz w:val="36"/>
          <w:szCs w:val="36"/>
          <w:rtl/>
        </w:rPr>
        <w:t>يركز البرنامج على</w:t>
      </w:r>
      <w:r w:rsidRPr="00A50B59">
        <w:rPr>
          <w:rFonts w:ascii="Sakkal Majalla" w:eastAsiaTheme="minorEastAsia" w:hAnsi="Sakkal Majalla"/>
          <w:color w:val="EE0000"/>
          <w:sz w:val="36"/>
          <w:szCs w:val="36"/>
          <w:lang w:val="en-GB"/>
        </w:rPr>
        <w:t>:</w:t>
      </w:r>
      <w:r w:rsidRPr="00A50B59">
        <w:rPr>
          <w:rFonts w:ascii="Sakkal Majalla" w:eastAsiaTheme="minorEastAsia" w:hAnsi="Sakkal Majalla"/>
          <w:color w:val="auto"/>
          <w:sz w:val="36"/>
          <w:szCs w:val="36"/>
          <w:lang w:val="en-GB"/>
        </w:rPr>
        <w:br/>
        <w:t xml:space="preserve">• </w:t>
      </w:r>
      <w:r w:rsidRPr="00A50B59">
        <w:rPr>
          <w:rFonts w:ascii="Sakkal Majalla" w:eastAsiaTheme="minorEastAsia" w:hAnsi="Sakkal Majalla"/>
          <w:color w:val="auto"/>
          <w:sz w:val="36"/>
          <w:szCs w:val="36"/>
          <w:rtl/>
        </w:rPr>
        <w:t>التعريف بالمفاهيم الحديثة للتواصل الفعّال في بيئة العمل</w:t>
      </w:r>
      <w:r w:rsidRPr="00A50B59">
        <w:rPr>
          <w:rFonts w:ascii="Sakkal Majalla" w:eastAsiaTheme="minorEastAsia" w:hAnsi="Sakkal Majalla"/>
          <w:color w:val="auto"/>
          <w:sz w:val="36"/>
          <w:szCs w:val="36"/>
          <w:lang w:val="en-GB"/>
        </w:rPr>
        <w:t>.</w:t>
      </w:r>
      <w:r w:rsidRPr="00A50B59">
        <w:rPr>
          <w:rFonts w:ascii="Sakkal Majalla" w:eastAsiaTheme="minorEastAsia" w:hAnsi="Sakkal Majalla"/>
          <w:color w:val="auto"/>
          <w:sz w:val="36"/>
          <w:szCs w:val="36"/>
          <w:lang w:val="en-GB"/>
        </w:rPr>
        <w:br/>
        <w:t xml:space="preserve">• </w:t>
      </w:r>
      <w:r w:rsidRPr="00A50B59">
        <w:rPr>
          <w:rFonts w:ascii="Sakkal Majalla" w:eastAsiaTheme="minorEastAsia" w:hAnsi="Sakkal Majalla"/>
          <w:color w:val="auto"/>
          <w:sz w:val="36"/>
          <w:szCs w:val="36"/>
          <w:rtl/>
        </w:rPr>
        <w:t>تنمية مهارات الاتصال الشفهي والكتابي والتواصل المهني</w:t>
      </w:r>
      <w:r w:rsidRPr="00A50B59">
        <w:rPr>
          <w:rFonts w:ascii="Sakkal Majalla" w:eastAsiaTheme="minorEastAsia" w:hAnsi="Sakkal Majalla"/>
          <w:color w:val="auto"/>
          <w:sz w:val="36"/>
          <w:szCs w:val="36"/>
          <w:lang w:val="en-GB"/>
        </w:rPr>
        <w:t>.</w:t>
      </w:r>
      <w:r w:rsidRPr="00A50B59">
        <w:rPr>
          <w:rFonts w:ascii="Sakkal Majalla" w:eastAsiaTheme="minorEastAsia" w:hAnsi="Sakkal Majalla"/>
          <w:color w:val="auto"/>
          <w:sz w:val="36"/>
          <w:szCs w:val="36"/>
          <w:lang w:val="en-GB"/>
        </w:rPr>
        <w:br/>
        <w:t xml:space="preserve">• </w:t>
      </w:r>
      <w:r w:rsidRPr="00A50B59">
        <w:rPr>
          <w:rFonts w:ascii="Sakkal Majalla" w:eastAsiaTheme="minorEastAsia" w:hAnsi="Sakkal Majalla"/>
          <w:color w:val="auto"/>
          <w:sz w:val="36"/>
          <w:szCs w:val="36"/>
          <w:rtl/>
        </w:rPr>
        <w:t>تعزيز مهارات الاستماع الفعّال وفهم الرسائل المهنية بدقة</w:t>
      </w:r>
      <w:r w:rsidRPr="00A50B59">
        <w:rPr>
          <w:rFonts w:ascii="Sakkal Majalla" w:eastAsiaTheme="minorEastAsia" w:hAnsi="Sakkal Majalla"/>
          <w:color w:val="auto"/>
          <w:sz w:val="36"/>
          <w:szCs w:val="36"/>
          <w:lang w:val="en-GB"/>
        </w:rPr>
        <w:t>.</w:t>
      </w:r>
      <w:r w:rsidRPr="00A50B59">
        <w:rPr>
          <w:rFonts w:ascii="Sakkal Majalla" w:eastAsiaTheme="minorEastAsia" w:hAnsi="Sakkal Majalla"/>
          <w:color w:val="auto"/>
          <w:sz w:val="36"/>
          <w:szCs w:val="36"/>
          <w:lang w:val="en-GB"/>
        </w:rPr>
        <w:br/>
        <w:t xml:space="preserve">• </w:t>
      </w:r>
      <w:r w:rsidRPr="00A50B59">
        <w:rPr>
          <w:rFonts w:ascii="Sakkal Majalla" w:eastAsiaTheme="minorEastAsia" w:hAnsi="Sakkal Majalla"/>
          <w:color w:val="auto"/>
          <w:sz w:val="36"/>
          <w:szCs w:val="36"/>
          <w:rtl/>
        </w:rPr>
        <w:t>إكساب مهارات الحوار والإقناع والتأثير الإيجابي على الآخرين</w:t>
      </w:r>
      <w:r w:rsidRPr="00A50B59">
        <w:rPr>
          <w:rFonts w:ascii="Sakkal Majalla" w:eastAsiaTheme="minorEastAsia" w:hAnsi="Sakkal Majalla"/>
          <w:color w:val="auto"/>
          <w:sz w:val="36"/>
          <w:szCs w:val="36"/>
          <w:lang w:val="en-GB"/>
        </w:rPr>
        <w:t>.</w:t>
      </w:r>
      <w:r w:rsidRPr="00A50B59">
        <w:rPr>
          <w:rFonts w:ascii="Sakkal Majalla" w:eastAsiaTheme="minorEastAsia" w:hAnsi="Sakkal Majalla"/>
          <w:color w:val="auto"/>
          <w:sz w:val="36"/>
          <w:szCs w:val="36"/>
          <w:lang w:val="en-GB"/>
        </w:rPr>
        <w:br/>
        <w:t xml:space="preserve">• </w:t>
      </w:r>
      <w:r w:rsidRPr="00A50B59">
        <w:rPr>
          <w:rFonts w:ascii="Sakkal Majalla" w:eastAsiaTheme="minorEastAsia" w:hAnsi="Sakkal Majalla"/>
          <w:color w:val="auto"/>
          <w:sz w:val="36"/>
          <w:szCs w:val="36"/>
          <w:rtl/>
        </w:rPr>
        <w:t>تطوير القدرة على التعامل مع أنماط الشخصيات المختلفة داخل بيئة العمل</w:t>
      </w:r>
      <w:r w:rsidRPr="00A50B59">
        <w:rPr>
          <w:rFonts w:ascii="Sakkal Majalla" w:eastAsiaTheme="minorEastAsia" w:hAnsi="Sakkal Majalla"/>
          <w:color w:val="auto"/>
          <w:sz w:val="36"/>
          <w:szCs w:val="36"/>
          <w:lang w:val="en-GB"/>
        </w:rPr>
        <w:t>.</w:t>
      </w:r>
      <w:r w:rsidRPr="00A50B59">
        <w:rPr>
          <w:rFonts w:ascii="Sakkal Majalla" w:eastAsiaTheme="minorEastAsia" w:hAnsi="Sakkal Majalla"/>
          <w:color w:val="auto"/>
          <w:sz w:val="36"/>
          <w:szCs w:val="36"/>
          <w:lang w:val="en-GB"/>
        </w:rPr>
        <w:br/>
        <w:t xml:space="preserve">• </w:t>
      </w:r>
      <w:r w:rsidRPr="00A50B59">
        <w:rPr>
          <w:rFonts w:ascii="Sakkal Majalla" w:eastAsiaTheme="minorEastAsia" w:hAnsi="Sakkal Majalla"/>
          <w:color w:val="auto"/>
          <w:sz w:val="36"/>
          <w:szCs w:val="36"/>
          <w:rtl/>
        </w:rPr>
        <w:t>تنمية مهارات التواصل والعمل الجماعي وبناء فرق العمل الفعّالة</w:t>
      </w:r>
      <w:r w:rsidRPr="00A50B59">
        <w:rPr>
          <w:rFonts w:ascii="Sakkal Majalla" w:eastAsiaTheme="minorEastAsia" w:hAnsi="Sakkal Majalla"/>
          <w:color w:val="auto"/>
          <w:sz w:val="36"/>
          <w:szCs w:val="36"/>
          <w:lang w:val="en-GB"/>
        </w:rPr>
        <w:t>.</w:t>
      </w:r>
      <w:r w:rsidRPr="00A50B59">
        <w:rPr>
          <w:rFonts w:ascii="Sakkal Majalla" w:eastAsiaTheme="minorEastAsia" w:hAnsi="Sakkal Majalla"/>
          <w:color w:val="auto"/>
          <w:sz w:val="36"/>
          <w:szCs w:val="36"/>
          <w:lang w:val="en-GB"/>
        </w:rPr>
        <w:br/>
        <w:t xml:space="preserve">• </w:t>
      </w:r>
      <w:r w:rsidRPr="00A50B59">
        <w:rPr>
          <w:rFonts w:ascii="Sakkal Majalla" w:eastAsiaTheme="minorEastAsia" w:hAnsi="Sakkal Majalla"/>
          <w:color w:val="auto"/>
          <w:sz w:val="36"/>
          <w:szCs w:val="36"/>
          <w:rtl/>
        </w:rPr>
        <w:t>تعزيز القدرة على إدارة الخلافات وسوء الفهم بطرق مهنية إيجابية</w:t>
      </w:r>
      <w:r w:rsidRPr="00A50B59">
        <w:rPr>
          <w:rFonts w:ascii="Sakkal Majalla" w:eastAsiaTheme="minorEastAsia" w:hAnsi="Sakkal Majalla"/>
          <w:color w:val="auto"/>
          <w:sz w:val="36"/>
          <w:szCs w:val="36"/>
          <w:lang w:val="en-GB"/>
        </w:rPr>
        <w:t>.</w:t>
      </w:r>
      <w:r w:rsidRPr="00A50B59">
        <w:rPr>
          <w:rFonts w:ascii="Sakkal Majalla" w:eastAsiaTheme="minorEastAsia" w:hAnsi="Sakkal Majalla"/>
          <w:color w:val="auto"/>
          <w:sz w:val="36"/>
          <w:szCs w:val="36"/>
          <w:lang w:val="en-GB"/>
        </w:rPr>
        <w:br/>
        <w:t xml:space="preserve">• </w:t>
      </w:r>
      <w:r w:rsidRPr="00A50B59">
        <w:rPr>
          <w:rFonts w:ascii="Sakkal Majalla" w:eastAsiaTheme="minorEastAsia" w:hAnsi="Sakkal Majalla"/>
          <w:color w:val="auto"/>
          <w:sz w:val="36"/>
          <w:szCs w:val="36"/>
          <w:rtl/>
        </w:rPr>
        <w:t>تحسين مهارات استخدام لغة الجسد والذكاء العاطفي في التواصل</w:t>
      </w:r>
      <w:r w:rsidRPr="00A50B59">
        <w:rPr>
          <w:rFonts w:ascii="Sakkal Majalla" w:eastAsiaTheme="minorEastAsia" w:hAnsi="Sakkal Majalla"/>
          <w:color w:val="auto"/>
          <w:sz w:val="36"/>
          <w:szCs w:val="36"/>
          <w:lang w:val="en-GB"/>
        </w:rPr>
        <w:t>.</w:t>
      </w:r>
      <w:r w:rsidRPr="00A50B59">
        <w:rPr>
          <w:rFonts w:ascii="Sakkal Majalla" w:eastAsiaTheme="minorEastAsia" w:hAnsi="Sakkal Majalla"/>
          <w:color w:val="auto"/>
          <w:sz w:val="36"/>
          <w:szCs w:val="36"/>
          <w:lang w:val="en-GB"/>
        </w:rPr>
        <w:br/>
        <w:t xml:space="preserve">• </w:t>
      </w:r>
      <w:r w:rsidRPr="00A50B59">
        <w:rPr>
          <w:rFonts w:ascii="Sakkal Majalla" w:eastAsiaTheme="minorEastAsia" w:hAnsi="Sakkal Majalla"/>
          <w:color w:val="auto"/>
          <w:sz w:val="36"/>
          <w:szCs w:val="36"/>
          <w:rtl/>
        </w:rPr>
        <w:t>استخدام التقنيات الحديثة ووسائل الاتصال الرقمية في بيئة العمل</w:t>
      </w:r>
      <w:r w:rsidRPr="00A50B59">
        <w:rPr>
          <w:rFonts w:ascii="Sakkal Majalla" w:eastAsiaTheme="minorEastAsia" w:hAnsi="Sakkal Majalla"/>
          <w:color w:val="auto"/>
          <w:sz w:val="36"/>
          <w:szCs w:val="36"/>
          <w:lang w:val="en-GB"/>
        </w:rPr>
        <w:t>.</w:t>
      </w:r>
      <w:r w:rsidRPr="00A50B59">
        <w:rPr>
          <w:rFonts w:ascii="Sakkal Majalla" w:eastAsiaTheme="minorEastAsia" w:hAnsi="Sakkal Majalla"/>
          <w:color w:val="auto"/>
          <w:sz w:val="36"/>
          <w:szCs w:val="36"/>
          <w:lang w:val="en-GB"/>
        </w:rPr>
        <w:br/>
        <w:t xml:space="preserve">• </w:t>
      </w:r>
      <w:r w:rsidRPr="00A50B59">
        <w:rPr>
          <w:rFonts w:ascii="Sakkal Majalla" w:eastAsiaTheme="minorEastAsia" w:hAnsi="Sakkal Majalla"/>
          <w:color w:val="auto"/>
          <w:sz w:val="36"/>
          <w:szCs w:val="36"/>
          <w:rtl/>
        </w:rPr>
        <w:t>تنمية مهارات التواصل القيادي وتحفيز العاملين وتعزيز العلاقات المهنية</w:t>
      </w:r>
      <w:r w:rsidRPr="00A50B59">
        <w:rPr>
          <w:rFonts w:ascii="Sakkal Majalla" w:eastAsiaTheme="minorEastAsia" w:hAnsi="Sakkal Majalla"/>
          <w:color w:val="auto"/>
          <w:sz w:val="36"/>
          <w:szCs w:val="36"/>
          <w:lang w:val="en-GB"/>
        </w:rPr>
        <w:t>.</w:t>
      </w:r>
    </w:p>
    <w:p w14:paraId="2760F351" w14:textId="77777777" w:rsidR="00A50B59" w:rsidRPr="00A50B59" w:rsidRDefault="00A50B59" w:rsidP="00A50B59">
      <w:pPr>
        <w:spacing w:after="160" w:line="240" w:lineRule="auto"/>
        <w:jc w:val="left"/>
        <w:rPr>
          <w:rFonts w:ascii="Sakkal Majalla" w:eastAsiaTheme="minorEastAsia" w:hAnsi="Sakkal Majalla"/>
          <w:color w:val="auto"/>
          <w:sz w:val="36"/>
          <w:szCs w:val="36"/>
          <w:lang w:val="en-GB"/>
        </w:rPr>
      </w:pPr>
      <w:r w:rsidRPr="00A50B59">
        <w:rPr>
          <w:rFonts w:ascii="Sakkal Majalla" w:eastAsiaTheme="minorEastAsia" w:hAnsi="Sakkal Majalla"/>
          <w:color w:val="auto"/>
          <w:sz w:val="36"/>
          <w:szCs w:val="36"/>
          <w:rtl/>
        </w:rPr>
        <w:t xml:space="preserve">ويجمع البرنامج بين الجانب النظري والتطبيق العملي من خلال الأنشطة التدريبية وورش العمل وتمارين المحاكاة ودراسات الحالة والمواقف المهنية الواقعية، بما يسهم في تمكين المشاركين من تطبيق مهارات التواصل الفعّال بكفاءة داخل بيئة العمل، وتحقيق أعلى مستويات الاحترافية في التعامل والتنسيق والتفاعل المؤسسي. كما يعتمد البرنامج على </w:t>
      </w:r>
      <w:r w:rsidRPr="00A50B59">
        <w:rPr>
          <w:rFonts w:ascii="Sakkal Majalla" w:eastAsiaTheme="minorEastAsia" w:hAnsi="Sakkal Majalla"/>
          <w:color w:val="auto"/>
          <w:sz w:val="36"/>
          <w:szCs w:val="36"/>
          <w:rtl/>
        </w:rPr>
        <w:lastRenderedPageBreak/>
        <w:t>منهجيات تدريبية حديثة تساعد المشاركين على تطوير قدراتهم في بناء العلاقات المهنية الناجحة، وتحسين جودة التواصل الداخلي والخارجي، وتعزيز ثقافة التعاون والعمل بروح الفريق داخل المؤسسات المختلفة</w:t>
      </w:r>
      <w:r w:rsidRPr="00A50B59">
        <w:rPr>
          <w:rFonts w:ascii="Sakkal Majalla" w:eastAsiaTheme="minorEastAsia" w:hAnsi="Sakkal Majalla"/>
          <w:color w:val="auto"/>
          <w:sz w:val="36"/>
          <w:szCs w:val="36"/>
          <w:lang w:val="en-GB"/>
        </w:rPr>
        <w:t>.</w:t>
      </w:r>
    </w:p>
    <w:p w14:paraId="715E261D" w14:textId="77777777" w:rsidR="00CB7BF9" w:rsidRPr="00A50B59" w:rsidRDefault="00CB7BF9" w:rsidP="00CB7BF9">
      <w:pPr>
        <w:spacing w:after="160" w:line="240" w:lineRule="auto"/>
        <w:jc w:val="left"/>
        <w:rPr>
          <w:rFonts w:ascii="Sakkal Majalla" w:eastAsiaTheme="minorEastAsia" w:hAnsi="Sakkal Majalla"/>
          <w:color w:val="auto"/>
          <w:sz w:val="36"/>
          <w:szCs w:val="36"/>
          <w:lang w:val="en-GB"/>
        </w:rPr>
      </w:pPr>
    </w:p>
    <w:p w14:paraId="7115BC76" w14:textId="36C4EE9B" w:rsidR="00E62010" w:rsidRDefault="00E62010" w:rsidP="002E245A">
      <w:pPr>
        <w:spacing w:after="160" w:line="240" w:lineRule="auto"/>
        <w:jc w:val="right"/>
        <w:rPr>
          <w:rFonts w:ascii="Sakkal Majalla" w:eastAsiaTheme="minorEastAsia" w:hAnsi="Sakkal Majalla"/>
          <w:color w:val="EE0000"/>
          <w:sz w:val="36"/>
          <w:szCs w:val="36"/>
          <w:rtl/>
        </w:rPr>
      </w:pPr>
      <w:r w:rsidRPr="0065365D">
        <w:rPr>
          <w:rFonts w:ascii="Sakkal Majalla" w:eastAsiaTheme="minorEastAsia" w:hAnsi="Sakkal Majalla"/>
          <w:color w:val="EE0000"/>
          <w:sz w:val="36"/>
          <w:szCs w:val="36"/>
          <w:rtl/>
        </w:rPr>
        <w:t>مع خالص التحية والتقدير</w:t>
      </w:r>
      <w:r w:rsidRPr="0065365D">
        <w:rPr>
          <w:rFonts w:ascii="Sakkal Majalla" w:eastAsiaTheme="minorEastAsia" w:hAnsi="Sakkal Majalla"/>
          <w:color w:val="EE0000"/>
          <w:sz w:val="36"/>
          <w:szCs w:val="36"/>
        </w:rPr>
        <w:t>.</w:t>
      </w:r>
    </w:p>
    <w:p w14:paraId="633AC9ED" w14:textId="77777777" w:rsidR="00CB7BF9" w:rsidRDefault="00CB7BF9" w:rsidP="002E245A">
      <w:pPr>
        <w:spacing w:after="160" w:line="240" w:lineRule="auto"/>
        <w:jc w:val="right"/>
        <w:rPr>
          <w:rFonts w:ascii="Sakkal Majalla" w:eastAsiaTheme="minorEastAsia" w:hAnsi="Sakkal Majalla"/>
          <w:color w:val="EE0000"/>
          <w:sz w:val="36"/>
          <w:szCs w:val="36"/>
          <w:rtl/>
        </w:rPr>
      </w:pPr>
    </w:p>
    <w:p w14:paraId="70260278" w14:textId="77777777" w:rsidR="00CB7BF9" w:rsidRDefault="00CB7BF9" w:rsidP="002E245A">
      <w:pPr>
        <w:spacing w:after="160" w:line="240" w:lineRule="auto"/>
        <w:jc w:val="right"/>
        <w:rPr>
          <w:rFonts w:ascii="Sakkal Majalla" w:eastAsiaTheme="minorEastAsia" w:hAnsi="Sakkal Majalla"/>
          <w:color w:val="EE0000"/>
          <w:sz w:val="36"/>
          <w:szCs w:val="36"/>
          <w:rtl/>
        </w:rPr>
      </w:pPr>
    </w:p>
    <w:p w14:paraId="28149AE6" w14:textId="77777777" w:rsidR="00CB7BF9" w:rsidRDefault="00CB7BF9" w:rsidP="002E245A">
      <w:pPr>
        <w:spacing w:after="160" w:line="240" w:lineRule="auto"/>
        <w:jc w:val="right"/>
        <w:rPr>
          <w:rFonts w:ascii="Sakkal Majalla" w:eastAsiaTheme="minorEastAsia" w:hAnsi="Sakkal Majalla"/>
          <w:color w:val="EE0000"/>
          <w:sz w:val="36"/>
          <w:szCs w:val="36"/>
          <w:rtl/>
        </w:rPr>
      </w:pPr>
    </w:p>
    <w:p w14:paraId="118275C9" w14:textId="77777777" w:rsidR="00CB7BF9" w:rsidRDefault="00CB7BF9" w:rsidP="002E245A">
      <w:pPr>
        <w:spacing w:after="160" w:line="240" w:lineRule="auto"/>
        <w:jc w:val="right"/>
        <w:rPr>
          <w:rFonts w:ascii="Sakkal Majalla" w:eastAsiaTheme="minorEastAsia" w:hAnsi="Sakkal Majalla"/>
          <w:color w:val="EE0000"/>
          <w:sz w:val="36"/>
          <w:szCs w:val="36"/>
          <w:rtl/>
        </w:rPr>
      </w:pPr>
    </w:p>
    <w:p w14:paraId="30F0B211" w14:textId="77777777" w:rsidR="00CB7BF9" w:rsidRDefault="00CB7BF9" w:rsidP="002E245A">
      <w:pPr>
        <w:spacing w:after="160" w:line="240" w:lineRule="auto"/>
        <w:jc w:val="right"/>
        <w:rPr>
          <w:rFonts w:ascii="Sakkal Majalla" w:eastAsiaTheme="minorEastAsia" w:hAnsi="Sakkal Majalla"/>
          <w:color w:val="EE0000"/>
          <w:sz w:val="36"/>
          <w:szCs w:val="36"/>
          <w:rtl/>
        </w:rPr>
      </w:pPr>
    </w:p>
    <w:p w14:paraId="25B3CC33" w14:textId="77777777" w:rsidR="00CB7BF9" w:rsidRDefault="00CB7BF9" w:rsidP="002E245A">
      <w:pPr>
        <w:spacing w:after="160" w:line="240" w:lineRule="auto"/>
        <w:jc w:val="right"/>
        <w:rPr>
          <w:rFonts w:ascii="Sakkal Majalla" w:eastAsiaTheme="minorEastAsia" w:hAnsi="Sakkal Majalla"/>
          <w:color w:val="EE0000"/>
          <w:sz w:val="36"/>
          <w:szCs w:val="36"/>
          <w:rtl/>
        </w:rPr>
      </w:pPr>
    </w:p>
    <w:p w14:paraId="033F50EB" w14:textId="77777777" w:rsidR="00CB7BF9" w:rsidRDefault="00CB7BF9" w:rsidP="002E245A">
      <w:pPr>
        <w:spacing w:after="160" w:line="240" w:lineRule="auto"/>
        <w:jc w:val="right"/>
        <w:rPr>
          <w:rFonts w:ascii="Sakkal Majalla" w:eastAsiaTheme="minorEastAsia" w:hAnsi="Sakkal Majalla"/>
          <w:color w:val="EE0000"/>
          <w:sz w:val="36"/>
          <w:szCs w:val="36"/>
          <w:rtl/>
        </w:rPr>
      </w:pPr>
    </w:p>
    <w:p w14:paraId="11A73910" w14:textId="77777777" w:rsidR="00CB7BF9" w:rsidRDefault="00CB7BF9" w:rsidP="002E245A">
      <w:pPr>
        <w:spacing w:after="160" w:line="240" w:lineRule="auto"/>
        <w:jc w:val="right"/>
        <w:rPr>
          <w:rFonts w:ascii="Sakkal Majalla" w:eastAsiaTheme="minorEastAsia" w:hAnsi="Sakkal Majalla"/>
          <w:color w:val="EE0000"/>
          <w:sz w:val="36"/>
          <w:szCs w:val="36"/>
          <w:rtl/>
        </w:rPr>
      </w:pPr>
    </w:p>
    <w:p w14:paraId="079C082F" w14:textId="77777777" w:rsidR="00CB7BF9" w:rsidRDefault="00CB7BF9" w:rsidP="002E245A">
      <w:pPr>
        <w:spacing w:after="160" w:line="240" w:lineRule="auto"/>
        <w:jc w:val="right"/>
        <w:rPr>
          <w:rFonts w:ascii="Sakkal Majalla" w:eastAsiaTheme="minorEastAsia" w:hAnsi="Sakkal Majalla"/>
          <w:color w:val="EE0000"/>
          <w:sz w:val="36"/>
          <w:szCs w:val="36"/>
          <w:rtl/>
        </w:rPr>
      </w:pPr>
    </w:p>
    <w:p w14:paraId="053F4621" w14:textId="77777777" w:rsidR="00CB7BF9" w:rsidRDefault="00CB7BF9" w:rsidP="002E245A">
      <w:pPr>
        <w:spacing w:after="160" w:line="240" w:lineRule="auto"/>
        <w:jc w:val="right"/>
        <w:rPr>
          <w:rFonts w:ascii="Sakkal Majalla" w:eastAsiaTheme="minorEastAsia" w:hAnsi="Sakkal Majalla"/>
          <w:color w:val="EE0000"/>
          <w:sz w:val="36"/>
          <w:szCs w:val="36"/>
          <w:rtl/>
        </w:rPr>
      </w:pPr>
    </w:p>
    <w:p w14:paraId="1CF47E54" w14:textId="77777777" w:rsidR="00CB7BF9" w:rsidRDefault="00CB7BF9" w:rsidP="002E245A">
      <w:pPr>
        <w:spacing w:after="160" w:line="240" w:lineRule="auto"/>
        <w:jc w:val="right"/>
        <w:rPr>
          <w:rFonts w:ascii="Sakkal Majalla" w:eastAsiaTheme="minorEastAsia" w:hAnsi="Sakkal Majalla"/>
          <w:color w:val="EE0000"/>
          <w:sz w:val="36"/>
          <w:szCs w:val="36"/>
          <w:rtl/>
        </w:rPr>
      </w:pPr>
    </w:p>
    <w:p w14:paraId="1806CD04" w14:textId="77777777" w:rsidR="00CB7BF9" w:rsidRDefault="00CB7BF9" w:rsidP="002E245A">
      <w:pPr>
        <w:spacing w:after="160" w:line="240" w:lineRule="auto"/>
        <w:jc w:val="right"/>
        <w:rPr>
          <w:rFonts w:ascii="Sakkal Majalla" w:eastAsiaTheme="minorEastAsia" w:hAnsi="Sakkal Majalla"/>
          <w:color w:val="EE0000"/>
          <w:sz w:val="36"/>
          <w:szCs w:val="36"/>
          <w:rtl/>
        </w:rPr>
      </w:pPr>
    </w:p>
    <w:p w14:paraId="6F714D77" w14:textId="77777777" w:rsidR="00A50B59" w:rsidRDefault="00A50B59" w:rsidP="002E245A">
      <w:pPr>
        <w:spacing w:after="160" w:line="240" w:lineRule="auto"/>
        <w:jc w:val="right"/>
        <w:rPr>
          <w:rFonts w:ascii="Sakkal Majalla" w:eastAsiaTheme="minorEastAsia" w:hAnsi="Sakkal Majalla"/>
          <w:color w:val="EE0000"/>
          <w:sz w:val="36"/>
          <w:szCs w:val="36"/>
          <w:rtl/>
        </w:rPr>
      </w:pPr>
    </w:p>
    <w:p w14:paraId="2210A63F" w14:textId="77777777" w:rsidR="00A50B59" w:rsidRDefault="00A50B59" w:rsidP="002E245A">
      <w:pPr>
        <w:spacing w:after="160" w:line="240" w:lineRule="auto"/>
        <w:jc w:val="right"/>
        <w:rPr>
          <w:rFonts w:ascii="Sakkal Majalla" w:eastAsiaTheme="minorEastAsia" w:hAnsi="Sakkal Majalla"/>
          <w:color w:val="EE0000"/>
          <w:sz w:val="36"/>
          <w:szCs w:val="36"/>
          <w:rtl/>
        </w:rPr>
      </w:pPr>
    </w:p>
    <w:p w14:paraId="242311A6" w14:textId="77777777" w:rsidR="00A50B59" w:rsidRDefault="00A50B59" w:rsidP="002E245A">
      <w:pPr>
        <w:spacing w:after="160" w:line="240" w:lineRule="auto"/>
        <w:jc w:val="right"/>
        <w:rPr>
          <w:rFonts w:ascii="Sakkal Majalla" w:eastAsiaTheme="minorEastAsia" w:hAnsi="Sakkal Majalla"/>
          <w:color w:val="EE0000"/>
          <w:sz w:val="36"/>
          <w:szCs w:val="36"/>
          <w:rtl/>
        </w:rPr>
      </w:pPr>
    </w:p>
    <w:p w14:paraId="3D6A73BB" w14:textId="77777777" w:rsidR="00CB7BF9" w:rsidRPr="007F61AA" w:rsidRDefault="00CB7BF9" w:rsidP="002E245A">
      <w:pPr>
        <w:spacing w:after="160" w:line="240" w:lineRule="auto"/>
        <w:jc w:val="right"/>
        <w:rPr>
          <w:rFonts w:ascii="Sakkal Majalla" w:eastAsiaTheme="minorEastAsia" w:hAnsi="Sakkal Majalla"/>
          <w:color w:val="EE0000"/>
          <w:sz w:val="36"/>
          <w:szCs w:val="36"/>
          <w:rtl/>
        </w:rPr>
      </w:pPr>
    </w:p>
    <w:p w14:paraId="69EBFE70" w14:textId="77777777" w:rsidR="00E62010" w:rsidRPr="0065365D" w:rsidRDefault="00E62010" w:rsidP="00E62010">
      <w:pPr>
        <w:spacing w:after="160" w:line="259" w:lineRule="auto"/>
        <w:jc w:val="left"/>
        <w:rPr>
          <w:rFonts w:ascii="Sakkal Majalla" w:hAnsi="Sakkal Majalla"/>
          <w:b/>
          <w:bCs/>
          <w:sz w:val="44"/>
          <w:szCs w:val="48"/>
          <w:rtl/>
          <w14:glow w14:rad="228600">
            <w14:schemeClr w14:val="accent1">
              <w14:alpha w14:val="60000"/>
              <w14:satMod w14:val="175000"/>
            </w14:schemeClr>
          </w14:glow>
        </w:rPr>
      </w:pPr>
      <w:r w:rsidRPr="0065365D">
        <w:rPr>
          <w:rFonts w:ascii="Sakkal Majalla" w:hAnsi="Sakkal Majalla"/>
          <w:noProof/>
          <w:lang w:bidi="ar-SY"/>
        </w:rPr>
        <w:lastRenderedPageBreak/>
        <mc:AlternateContent>
          <mc:Choice Requires="wpg">
            <w:drawing>
              <wp:inline distT="0" distB="0" distL="0" distR="0" wp14:anchorId="5740A492" wp14:editId="65F66BCC">
                <wp:extent cx="5633504" cy="593062"/>
                <wp:effectExtent l="0" t="0" r="5715" b="0"/>
                <wp:docPr id="31"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32" name="Rectangle 32"/>
                        <wps:cNvSpPr/>
                        <wps:spPr>
                          <a:xfrm>
                            <a:off x="0" y="0"/>
                            <a:ext cx="7979822" cy="523514"/>
                          </a:xfrm>
                          <a:prstGeom prst="rect">
                            <a:avLst/>
                          </a:prstGeom>
                          <a:solidFill>
                            <a:sysClr val="window" lastClr="FFFFFF">
                              <a:lumMod val="95000"/>
                            </a:sysClr>
                          </a:solidFill>
                          <a:ln w="12700" cap="flat" cmpd="sng" algn="ctr">
                            <a:noFill/>
                            <a:prstDash val="solid"/>
                            <a:miter lim="800000"/>
                          </a:ln>
                          <a:effectLst/>
                        </wps:spPr>
                        <wps:bodyPr rtlCol="0" anchor="ctr"/>
                      </wps:wsp>
                      <wps:wsp>
                        <wps:cNvPr id="33" name="Rectangle 33"/>
                        <wps:cNvSpPr/>
                        <wps:spPr>
                          <a:xfrm>
                            <a:off x="0" y="453967"/>
                            <a:ext cx="7979822" cy="139095"/>
                          </a:xfrm>
                          <a:prstGeom prst="rect">
                            <a:avLst/>
                          </a:prstGeom>
                          <a:solidFill>
                            <a:srgbClr val="168489"/>
                          </a:solidFill>
                          <a:ln w="12700" cap="flat" cmpd="sng" algn="ctr">
                            <a:noFill/>
                            <a:prstDash val="solid"/>
                            <a:miter lim="800000"/>
                          </a:ln>
                          <a:effectLst/>
                        </wps:spPr>
                        <wps:bodyPr rtlCol="0" anchor="ctr"/>
                      </wps:wsp>
                      <wps:wsp>
                        <wps:cNvPr id="35" name="TextBox 7"/>
                        <wps:cNvSpPr txBox="1"/>
                        <wps:spPr>
                          <a:xfrm>
                            <a:off x="1796583" y="0"/>
                            <a:ext cx="4386580" cy="536575"/>
                          </a:xfrm>
                          <a:prstGeom prst="rect">
                            <a:avLst/>
                          </a:prstGeom>
                          <a:noFill/>
                        </wps:spPr>
                        <wps:txbx>
                          <w:txbxContent>
                            <w:p w14:paraId="3483AD5F" w14:textId="77777777" w:rsidR="00E62010" w:rsidRPr="00CB7BF9" w:rsidRDefault="00E62010" w:rsidP="00E62010">
                              <w:pPr>
                                <w:jc w:val="center"/>
                                <w:rPr>
                                  <w:rFonts w:ascii="Sakkal Majalla" w:hAnsi="Sakkal Majalla"/>
                                  <w:b/>
                                  <w:bCs/>
                                  <w:color w:val="2B5474"/>
                                  <w:kern w:val="24"/>
                                  <w:sz w:val="56"/>
                                  <w:szCs w:val="56"/>
                                  <w:lang w:bidi="ar-SY"/>
                                </w:rPr>
                              </w:pPr>
                              <w:r w:rsidRPr="00CB7BF9">
                                <w:rPr>
                                  <w:rFonts w:ascii="Sakkal Majalla" w:hAnsi="Sakkal Majalla" w:hint="cs"/>
                                  <w:b/>
                                  <w:bCs/>
                                  <w:color w:val="2B5474"/>
                                  <w:kern w:val="24"/>
                                  <w:sz w:val="56"/>
                                  <w:szCs w:val="56"/>
                                  <w:rtl/>
                                  <w:lang w:bidi="ar-SY"/>
                                </w:rPr>
                                <w:t>دليل البرنامج</w:t>
                              </w:r>
                            </w:p>
                          </w:txbxContent>
                        </wps:txbx>
                        <wps:bodyPr wrap="square" rtlCol="0">
                          <a:noAutofit/>
                        </wps:bodyPr>
                      </wps:wsp>
                    </wpg:wgp>
                  </a:graphicData>
                </a:graphic>
              </wp:inline>
            </w:drawing>
          </mc:Choice>
          <mc:Fallback>
            <w:pict>
              <v:group w14:anchorId="5740A492" id="Group 8" o:spid="_x0000_s1032"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">
                <v:rect id="Rectangle 32" o:spid="_x0000_s1033"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" fillcolor="#f2f2f2" stroked="f" strokeweight="1pt"/>
                <v:rect id="Rectangle 33" o:spid="_x0000_s1034"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" fillcolor="#168489" stroked="f" strokeweight="1pt"/>
                <v:shape id="_x0000_s1035"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" filled="f" stroked="f">
                  <v:textbox>
                    <w:txbxContent>
                      <w:p w14:paraId="3483AD5F" w14:textId="77777777" w:rsidR="00E62010" w:rsidRPr="00CB7BF9" w:rsidRDefault="00E62010" w:rsidP="00E62010">
                        <w:pPr>
                          <w:jc w:val="center"/>
                          <w:rPr>
                            <w:rFonts w:ascii="Sakkal Majalla" w:hAnsi="Sakkal Majalla"/>
                            <w:b/>
                            <w:bCs/>
                            <w:color w:val="2B5474"/>
                            <w:kern w:val="24"/>
                            <w:sz w:val="56"/>
                            <w:szCs w:val="56"/>
                            <w:lang w:bidi="ar-SY"/>
                          </w:rPr>
                        </w:pPr>
                        <w:r w:rsidRPr="00CB7BF9">
                          <w:rPr>
                            <w:rFonts w:ascii="Sakkal Majalla" w:hAnsi="Sakkal Majalla" w:hint="cs"/>
                            <w:b/>
                            <w:bCs/>
                            <w:color w:val="2B5474"/>
                            <w:kern w:val="24"/>
                            <w:sz w:val="56"/>
                            <w:szCs w:val="56"/>
                            <w:rtl/>
                            <w:lang w:bidi="ar-SY"/>
                          </w:rPr>
                          <w:t>دليل البرنامج</w:t>
                        </w:r>
                      </w:p>
                    </w:txbxContent>
                  </v:textbox>
                </v:shape>
                <w10:anchorlock/>
              </v:group>
            </w:pict>
          </mc:Fallback>
        </mc:AlternateContent>
      </w:r>
    </w:p>
    <w:p w14:paraId="1D8D0D65" w14:textId="77777777" w:rsidR="00E62010" w:rsidRPr="0065365D" w:rsidRDefault="00E62010" w:rsidP="00E62010">
      <w:pPr>
        <w:spacing w:after="160" w:line="259" w:lineRule="auto"/>
        <w:jc w:val="left"/>
        <w:rPr>
          <w:rFonts w:ascii="Sakkal Majalla" w:hAnsi="Sakkal Majalla"/>
          <w:b/>
          <w:bCs/>
          <w:color w:val="168489"/>
          <w:sz w:val="44"/>
          <w:szCs w:val="48"/>
          <w:rtl/>
        </w:rPr>
      </w:pPr>
      <w:r w:rsidRPr="0065365D">
        <w:rPr>
          <w:rFonts w:ascii="Sakkal Majalla" w:hAnsi="Sakkal Majalla"/>
          <w:b/>
          <w:bCs/>
          <w:noProof/>
          <w:color w:val="168489"/>
          <w:sz w:val="44"/>
          <w:szCs w:val="48"/>
        </w:rPr>
        <w:drawing>
          <wp:anchor distT="0" distB="0" distL="114300" distR="114300" simplePos="0" relativeHeight="253049856" behindDoc="0" locked="0" layoutInCell="1" allowOverlap="1" wp14:anchorId="39926D7E" wp14:editId="42F95899">
            <wp:simplePos x="0" y="0"/>
            <wp:positionH relativeFrom="margin">
              <wp:align>right</wp:align>
            </wp:positionH>
            <wp:positionV relativeFrom="paragraph">
              <wp:posOffset>5488</wp:posOffset>
            </wp:positionV>
            <wp:extent cx="646430" cy="448310"/>
            <wp:effectExtent l="0" t="0" r="1270" b="8890"/>
            <wp:wrapSquare wrapText="bothSides"/>
            <wp:docPr id="1028" name="Picture 4" descr="Username ">
              <a:extLst xmlns:a="http://schemas.openxmlformats.org/drawingml/2006/main">
                <a:ext uri="{FF2B5EF4-FFF2-40B4-BE49-F238E27FC236}">
                  <a16:creationId xmlns:a16="http://schemas.microsoft.com/office/drawing/2014/main" id="{21DE7D0C-8142-403F-882E-F8C1DFBD80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Username ">
                      <a:extLst>
                        <a:ext uri="{FF2B5EF4-FFF2-40B4-BE49-F238E27FC236}">
                          <a16:creationId xmlns:a16="http://schemas.microsoft.com/office/drawing/2014/main" id="{21DE7D0C-8142-403F-882E-F8C1DFBD80D4}"/>
                        </a:ext>
                      </a:extLst>
                    </pic:cNvPr>
                    <pic:cNvPicPr>
                      <a:picLocks noChangeAspect="1" noChangeArrowheads="1"/>
                    </pic:cNvPicPr>
                  </pic:nvPicPr>
                  <pic:blipFill rotWithShape="1">
                    <a:blip r:embed="rId9">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l="7070" t="20037" r="4524" b="18702"/>
                    <a:stretch/>
                  </pic:blipFill>
                  <pic:spPr bwMode="auto">
                    <a:xfrm>
                      <a:off x="0" y="0"/>
                      <a:ext cx="646430" cy="4483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65365D">
        <w:rPr>
          <w:rFonts w:ascii="Sakkal Majalla" w:hAnsi="Sakkal Majalla"/>
          <w:b/>
          <w:bCs/>
          <w:color w:val="168489"/>
          <w:sz w:val="44"/>
          <w:szCs w:val="48"/>
          <w:rtl/>
        </w:rPr>
        <w:t xml:space="preserve"> اسم البرنامج:</w:t>
      </w:r>
    </w:p>
    <w:p w14:paraId="47479516" w14:textId="0215B3D3" w:rsidR="00E62010" w:rsidRPr="0065365D" w:rsidRDefault="00E62010" w:rsidP="00A50B59">
      <w:pPr>
        <w:shd w:val="clear" w:color="auto" w:fill="F2F2F2" w:themeFill="background1" w:themeFillShade="F2"/>
        <w:jc w:val="center"/>
        <w:rPr>
          <w:rFonts w:ascii="Sakkal Majalla" w:hAnsi="Sakkal Majalla"/>
          <w:b/>
          <w:bCs/>
          <w:color w:val="168489"/>
          <w:sz w:val="40"/>
          <w:szCs w:val="40"/>
          <w:rtl/>
          <w:lang w:bidi="ar-SY"/>
        </w:rPr>
      </w:pPr>
      <w:r w:rsidRPr="0065365D">
        <w:rPr>
          <w:rFonts w:ascii="Sakkal Majalla" w:hAnsi="Sakkal Majalla"/>
          <w:b/>
          <w:bCs/>
          <w:color w:val="168489"/>
          <w:sz w:val="40"/>
          <w:szCs w:val="40"/>
          <w:rtl/>
        </w:rPr>
        <w:t>"</w:t>
      </w:r>
      <w:r w:rsidRPr="0065365D">
        <w:rPr>
          <w:rFonts w:ascii="Sakkal Majalla" w:hAnsi="Sakkal Majalla"/>
          <w:rtl/>
        </w:rPr>
        <w:t xml:space="preserve"> </w:t>
      </w:r>
      <w:r w:rsidR="00A50B59" w:rsidRPr="00A50B59">
        <w:rPr>
          <w:rFonts w:ascii="Sakkal Majalla" w:hAnsi="Sakkal Majalla"/>
          <w:b/>
          <w:bCs/>
          <w:color w:val="168489"/>
          <w:sz w:val="40"/>
          <w:szCs w:val="40"/>
          <w:rtl/>
          <w:lang w:bidi="ar-SY"/>
        </w:rPr>
        <w:t>مهارات التواصل في بيئة العمل</w:t>
      </w:r>
      <w:r w:rsidRPr="0065365D">
        <w:rPr>
          <w:rFonts w:ascii="Sakkal Majalla" w:hAnsi="Sakkal Majalla"/>
          <w:b/>
          <w:bCs/>
          <w:color w:val="168489"/>
          <w:sz w:val="40"/>
          <w:szCs w:val="40"/>
          <w:rtl/>
        </w:rPr>
        <w:t>"</w:t>
      </w:r>
    </w:p>
    <w:p w14:paraId="202F4C14" w14:textId="77777777" w:rsidR="00E62010" w:rsidRPr="0065365D" w:rsidRDefault="00E62010" w:rsidP="00E62010">
      <w:pPr>
        <w:spacing w:after="160" w:line="259" w:lineRule="auto"/>
        <w:jc w:val="left"/>
        <w:rPr>
          <w:rFonts w:ascii="Sakkal Majalla" w:hAnsi="Sakkal Majalla"/>
          <w:b/>
          <w:bCs/>
          <w:color w:val="168489"/>
          <w:sz w:val="44"/>
          <w:szCs w:val="48"/>
          <w:rtl/>
        </w:rPr>
      </w:pPr>
      <w:r w:rsidRPr="0065365D">
        <w:rPr>
          <w:rFonts w:ascii="Sakkal Majalla" w:hAnsi="Sakkal Majalla"/>
          <w:b/>
          <w:bCs/>
          <w:noProof/>
          <w:color w:val="168489"/>
          <w:sz w:val="44"/>
          <w:szCs w:val="48"/>
        </w:rPr>
        <w:drawing>
          <wp:anchor distT="0" distB="0" distL="114300" distR="114300" simplePos="0" relativeHeight="253050880" behindDoc="0" locked="0" layoutInCell="1" allowOverlap="1" wp14:anchorId="4A207C43" wp14:editId="717D4C80">
            <wp:simplePos x="0" y="0"/>
            <wp:positionH relativeFrom="margin">
              <wp:align>right</wp:align>
            </wp:positionH>
            <wp:positionV relativeFrom="paragraph">
              <wp:posOffset>16510</wp:posOffset>
            </wp:positionV>
            <wp:extent cx="457200" cy="457200"/>
            <wp:effectExtent l="0" t="0" r="0" b="0"/>
            <wp:wrapSquare wrapText="bothSides"/>
            <wp:docPr id="1030" name="Picture 6" descr="Product description ">
              <a:extLst xmlns:a="http://schemas.openxmlformats.org/drawingml/2006/main">
                <a:ext uri="{FF2B5EF4-FFF2-40B4-BE49-F238E27FC236}">
                  <a16:creationId xmlns:a16="http://schemas.microsoft.com/office/drawing/2014/main" id="{026F3D81-2889-468D-B165-EC01062835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0" name="Picture 6" descr="Product description ">
                      <a:extLst>
                        <a:ext uri="{FF2B5EF4-FFF2-40B4-BE49-F238E27FC236}">
                          <a16:creationId xmlns:a16="http://schemas.microsoft.com/office/drawing/2014/main" id="{026F3D81-2889-468D-B165-EC0106283571}"/>
                        </a:ext>
                      </a:extLst>
                    </pic:cNvPr>
                    <pic:cNvPicPr>
                      <a:picLocks noChangeAspect="1" noChangeArrowheads="1"/>
                    </pic:cNvPicPr>
                  </pic:nvPicPr>
                  <pic:blipFill>
                    <a:blip r:embed="rId10"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57200" cy="457200"/>
                    </a:xfrm>
                    <a:prstGeom prst="rect">
                      <a:avLst/>
                    </a:prstGeom>
                    <a:noFill/>
                  </pic:spPr>
                </pic:pic>
              </a:graphicData>
            </a:graphic>
            <wp14:sizeRelH relativeFrom="margin">
              <wp14:pctWidth>0</wp14:pctWidth>
            </wp14:sizeRelH>
            <wp14:sizeRelV relativeFrom="margin">
              <wp14:pctHeight>0</wp14:pctHeight>
            </wp14:sizeRelV>
          </wp:anchor>
        </w:drawing>
      </w:r>
      <w:r w:rsidRPr="0065365D">
        <w:rPr>
          <w:rFonts w:ascii="Sakkal Majalla" w:hAnsi="Sakkal Majalla"/>
          <w:b/>
          <w:bCs/>
          <w:color w:val="168489"/>
          <w:sz w:val="44"/>
          <w:szCs w:val="48"/>
          <w:rtl/>
        </w:rPr>
        <w:t xml:space="preserve"> وصف البرنامج:</w:t>
      </w:r>
    </w:p>
    <w:p w14:paraId="333C02F7" w14:textId="77777777" w:rsidR="00A50B59" w:rsidRDefault="00A50B59" w:rsidP="009A3426">
      <w:pPr>
        <w:spacing w:line="240" w:lineRule="auto"/>
        <w:rPr>
          <w:rFonts w:ascii="Sakkal Majalla" w:eastAsia="Times New Roman" w:hAnsi="Sakkal Majalla"/>
          <w:b/>
          <w:bCs/>
          <w:sz w:val="36"/>
          <w:szCs w:val="36"/>
          <w:rtl/>
        </w:rPr>
      </w:pPr>
      <w:bookmarkStart w:id="1" w:name="_Hlk228998544"/>
      <w:r w:rsidRPr="00A50B59">
        <w:rPr>
          <w:rFonts w:ascii="Sakkal Majalla" w:eastAsia="Times New Roman" w:hAnsi="Sakkal Majalla"/>
          <w:b/>
          <w:bCs/>
          <w:sz w:val="36"/>
          <w:szCs w:val="36"/>
          <w:rtl/>
        </w:rPr>
        <w:t>يهدف هذا البرنامج إلى تنمية مهارات المشاركين في التواصل الفعّال داخل بيئة العمل، بما يسهم في تعزيز جودة العلاقات المهنية، وتحسين مستوى التعاون والتنسيق بين الأفراد وفرق العمل، ورفع كفاءة الأداء المؤسسي. ومن خلال الدمج بين الجانب النظري والتطبيقي، يتعرف المشاركون على أساليب التواصل الحديثة، ومهارات الاتصال الشفهي والكتابي، وفنون الحوار والإقناع، وآليات التعامل مع أنماط الشخصيات المختلفة، إضافة إلى توظيف التقنيات الحديثة ووسائل الاتصال الرقمية في تعزيز التواصل المهني الفعّال داخل المؤسسات، بما يساهم في بناء بيئة عمل إيجابية وتحقيق الأهداف بكفاءة واحترافية.</w:t>
      </w:r>
    </w:p>
    <w:p w14:paraId="0FFBDD06" w14:textId="75EA2936" w:rsidR="009A3426" w:rsidRPr="009A3426" w:rsidRDefault="009A3426" w:rsidP="009A3426">
      <w:pPr>
        <w:spacing w:line="240" w:lineRule="auto"/>
        <w:rPr>
          <w:rFonts w:ascii="Sakkal Majalla" w:eastAsia="Times New Roman" w:hAnsi="Sakkal Majalla"/>
          <w:b/>
          <w:bCs/>
          <w:color w:val="auto"/>
          <w:sz w:val="36"/>
          <w:szCs w:val="36"/>
          <w:lang w:val="en-GB"/>
        </w:rPr>
      </w:pPr>
      <w:r w:rsidRPr="009A3426">
        <w:rPr>
          <w:rFonts w:ascii="Sakkal Majalla" w:hAnsi="Sakkal Majalla"/>
          <w:b/>
          <w:bCs/>
          <w:color w:val="168489"/>
          <w:sz w:val="44"/>
          <w:szCs w:val="48"/>
          <w:rtl/>
        </w:rPr>
        <w:t>أهمية البرنامج للمشاركين</w:t>
      </w:r>
      <w:r w:rsidRPr="009A3426">
        <w:rPr>
          <w:rFonts w:ascii="Sakkal Majalla" w:eastAsia="Times New Roman" w:hAnsi="Sakkal Majalla"/>
          <w:b/>
          <w:bCs/>
          <w:color w:val="auto"/>
          <w:sz w:val="36"/>
          <w:szCs w:val="36"/>
          <w:lang w:val="en-GB"/>
        </w:rPr>
        <w:t>:</w:t>
      </w:r>
    </w:p>
    <w:bookmarkEnd w:id="1"/>
    <w:p w14:paraId="4FB8F626" w14:textId="77777777" w:rsidR="00A50B59" w:rsidRPr="00A50B59" w:rsidRDefault="00A50B59" w:rsidP="00A50B59">
      <w:pPr>
        <w:spacing w:line="240" w:lineRule="auto"/>
        <w:jc w:val="left"/>
        <w:rPr>
          <w:rFonts w:ascii="Sakkal Majalla" w:eastAsia="Times New Roman" w:hAnsi="Sakkal Majalla"/>
          <w:b/>
          <w:bCs/>
          <w:color w:val="auto"/>
          <w:sz w:val="36"/>
          <w:szCs w:val="36"/>
          <w:rtl/>
        </w:rPr>
      </w:pPr>
      <w:r w:rsidRPr="00A50B59">
        <w:rPr>
          <w:rFonts w:ascii="Sakkal Majalla" w:eastAsia="Times New Roman" w:hAnsi="Sakkal Majalla"/>
          <w:b/>
          <w:bCs/>
          <w:color w:val="auto"/>
          <w:sz w:val="36"/>
          <w:szCs w:val="36"/>
          <w:rtl/>
        </w:rPr>
        <w:t>• تنمية مهارات التواصل الفعّال وبناء العلاقات المهنية الناجحة داخل بيئة العمل.</w:t>
      </w:r>
    </w:p>
    <w:p w14:paraId="05C801B3" w14:textId="77777777" w:rsidR="00A50B59" w:rsidRPr="00A50B59" w:rsidRDefault="00A50B59" w:rsidP="00A50B59">
      <w:pPr>
        <w:spacing w:line="240" w:lineRule="auto"/>
        <w:jc w:val="left"/>
        <w:rPr>
          <w:rFonts w:ascii="Sakkal Majalla" w:eastAsia="Times New Roman" w:hAnsi="Sakkal Majalla"/>
          <w:b/>
          <w:bCs/>
          <w:color w:val="auto"/>
          <w:sz w:val="36"/>
          <w:szCs w:val="36"/>
          <w:rtl/>
        </w:rPr>
      </w:pPr>
      <w:r w:rsidRPr="00A50B59">
        <w:rPr>
          <w:rFonts w:ascii="Sakkal Majalla" w:eastAsia="Times New Roman" w:hAnsi="Sakkal Majalla"/>
          <w:b/>
          <w:bCs/>
          <w:color w:val="auto"/>
          <w:sz w:val="36"/>
          <w:szCs w:val="36"/>
          <w:rtl/>
        </w:rPr>
        <w:t>• تحسين القدرة على التعبير الواضح ونقل المعلومات والأفكار بكفاءة واحترافية.</w:t>
      </w:r>
    </w:p>
    <w:p w14:paraId="4DD76660" w14:textId="64F5E719" w:rsidR="00E62010" w:rsidRPr="009A3426" w:rsidRDefault="00A50B59" w:rsidP="00A50B59">
      <w:pPr>
        <w:spacing w:line="240" w:lineRule="auto"/>
        <w:jc w:val="left"/>
        <w:rPr>
          <w:rFonts w:ascii="Sakkal Majalla" w:eastAsia="Times New Roman" w:hAnsi="Sakkal Majalla"/>
          <w:b/>
          <w:bCs/>
          <w:color w:val="auto"/>
          <w:sz w:val="36"/>
          <w:szCs w:val="36"/>
          <w:rtl/>
        </w:rPr>
      </w:pPr>
      <w:r w:rsidRPr="00A50B59">
        <w:rPr>
          <w:rFonts w:ascii="Sakkal Majalla" w:eastAsia="Times New Roman" w:hAnsi="Sakkal Majalla"/>
          <w:b/>
          <w:bCs/>
          <w:color w:val="auto"/>
          <w:sz w:val="36"/>
          <w:szCs w:val="36"/>
          <w:rtl/>
        </w:rPr>
        <w:t>• تعزيز مهارات الاستماع الفعّال والحوار والإقناع والتعامل مع الآخرين بأسلوب إيجابي.</w:t>
      </w:r>
    </w:p>
    <w:p w14:paraId="5B7F6277" w14:textId="77777777" w:rsidR="00E62010" w:rsidRPr="00166077" w:rsidRDefault="00E62010" w:rsidP="00E62010">
      <w:pPr>
        <w:spacing w:line="240" w:lineRule="auto"/>
        <w:jc w:val="left"/>
        <w:rPr>
          <w:rFonts w:ascii="Sakkal Majalla" w:eastAsia="Times New Roman" w:hAnsi="Sakkal Majalla"/>
          <w:b/>
          <w:bCs/>
          <w:color w:val="008080"/>
          <w:sz w:val="40"/>
          <w:szCs w:val="40"/>
          <w:rtl/>
        </w:rPr>
      </w:pPr>
      <w:r w:rsidRPr="00166077">
        <w:rPr>
          <w:rFonts w:ascii="Sakkal Majalla" w:eastAsia="Times New Roman" w:hAnsi="Sakkal Majalla"/>
          <w:b/>
          <w:bCs/>
          <w:color w:val="008080"/>
          <w:sz w:val="40"/>
          <w:szCs w:val="40"/>
          <w:rtl/>
        </w:rPr>
        <w:t>الهدف العام:</w:t>
      </w:r>
    </w:p>
    <w:p w14:paraId="7B55451B" w14:textId="6BC88A1F" w:rsidR="002E245A" w:rsidRDefault="00FA31AF" w:rsidP="00A50B59">
      <w:pPr>
        <w:spacing w:line="240" w:lineRule="auto"/>
        <w:jc w:val="left"/>
        <w:rPr>
          <w:rFonts w:ascii="Sakkal Majalla" w:eastAsia="Times New Roman" w:hAnsi="Sakkal Majalla"/>
          <w:b/>
          <w:bCs/>
          <w:color w:val="auto"/>
          <w:sz w:val="36"/>
          <w:szCs w:val="36"/>
          <w:rtl/>
          <w:lang w:val="en-GB"/>
        </w:rPr>
      </w:pPr>
      <w:r w:rsidRPr="00FA31AF">
        <w:rPr>
          <w:rFonts w:ascii="Sakkal Majalla" w:eastAsia="Times New Roman" w:hAnsi="Sakkal Majalla"/>
          <w:b/>
          <w:bCs/>
          <w:color w:val="auto"/>
          <w:sz w:val="36"/>
          <w:szCs w:val="36"/>
          <w:rtl/>
          <w:lang w:val="en-GB"/>
        </w:rPr>
        <w:t xml:space="preserve">تنمية </w:t>
      </w:r>
      <w:r w:rsidR="00A50B59" w:rsidRPr="00A50B59">
        <w:rPr>
          <w:rFonts w:ascii="Sakkal Majalla" w:eastAsia="Times New Roman" w:hAnsi="Sakkal Majalla"/>
          <w:b/>
          <w:bCs/>
          <w:color w:val="auto"/>
          <w:sz w:val="36"/>
          <w:szCs w:val="36"/>
          <w:rtl/>
          <w:lang w:val="en-GB"/>
        </w:rPr>
        <w:t>مهارات التواصل الفعال في بيئة العمل بما يسهم في تعزيز العلاقات المهنية، وتحسين جودة الاتصال المؤسسي، ورفع كفاءة العمل الجماعي، والقدرة على التعامل مع مختلف المواقف المهنية باحترافية..</w:t>
      </w:r>
    </w:p>
    <w:p w14:paraId="06CCCF5E" w14:textId="77777777" w:rsidR="009A3426" w:rsidRPr="009A3426" w:rsidRDefault="009A3426" w:rsidP="009A3426">
      <w:pPr>
        <w:spacing w:after="160" w:line="259" w:lineRule="auto"/>
        <w:jc w:val="left"/>
        <w:rPr>
          <w:rFonts w:ascii="Sakkal Majalla" w:hAnsi="Sakkal Majalla"/>
          <w:b/>
          <w:bCs/>
          <w:color w:val="168489"/>
          <w:sz w:val="44"/>
          <w:szCs w:val="48"/>
          <w:rtl/>
        </w:rPr>
      </w:pPr>
      <w:r w:rsidRPr="009A3426">
        <w:rPr>
          <w:rFonts w:ascii="Sakkal Majalla" w:hAnsi="Sakkal Majalla"/>
          <w:b/>
          <w:bCs/>
          <w:noProof/>
          <w:color w:val="168489"/>
          <w:sz w:val="44"/>
          <w:szCs w:val="48"/>
        </w:rPr>
        <w:drawing>
          <wp:anchor distT="0" distB="0" distL="114300" distR="114300" simplePos="0" relativeHeight="253132800" behindDoc="0" locked="0" layoutInCell="1" allowOverlap="1" wp14:anchorId="18B945A9" wp14:editId="4CAB945E">
            <wp:simplePos x="0" y="0"/>
            <wp:positionH relativeFrom="margin">
              <wp:posOffset>5411470</wp:posOffset>
            </wp:positionH>
            <wp:positionV relativeFrom="paragraph">
              <wp:posOffset>0</wp:posOffset>
            </wp:positionV>
            <wp:extent cx="387067" cy="387067"/>
            <wp:effectExtent l="0" t="0" r="0" b="0"/>
            <wp:wrapSquare wrapText="bothSides"/>
            <wp:docPr id="1036" name="Picture 12" descr="Goal ">
              <a:extLst xmlns:a="http://schemas.openxmlformats.org/drawingml/2006/main">
                <a:ext uri="{FF2B5EF4-FFF2-40B4-BE49-F238E27FC236}">
                  <a16:creationId xmlns:a16="http://schemas.microsoft.com/office/drawing/2014/main" id="{6AAC65D2-809B-40D1-8116-28405361734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6" name="Picture 12" descr="Goal ">
                      <a:extLst>
                        <a:ext uri="{FF2B5EF4-FFF2-40B4-BE49-F238E27FC236}">
                          <a16:creationId xmlns:a16="http://schemas.microsoft.com/office/drawing/2014/main" id="{6AAC65D2-809B-40D1-8116-284053617341}"/>
                        </a:ext>
                      </a:extLst>
                    </pic:cNvPr>
                    <pic:cNvPicPr>
                      <a:picLocks noChangeAspect="1" noChangeArrowheads="1"/>
                    </pic:cNvPicPr>
                  </pic:nvPicPr>
                  <pic:blipFill>
                    <a:blip r:embed="rId11"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87067" cy="387067"/>
                    </a:xfrm>
                    <a:prstGeom prst="rect">
                      <a:avLst/>
                    </a:prstGeom>
                    <a:noFill/>
                  </pic:spPr>
                </pic:pic>
              </a:graphicData>
            </a:graphic>
            <wp14:sizeRelH relativeFrom="margin">
              <wp14:pctWidth>0</wp14:pctWidth>
            </wp14:sizeRelH>
            <wp14:sizeRelV relativeFrom="margin">
              <wp14:pctHeight>0</wp14:pctHeight>
            </wp14:sizeRelV>
          </wp:anchor>
        </w:drawing>
      </w:r>
      <w:r w:rsidRPr="009A3426">
        <w:rPr>
          <w:rFonts w:ascii="Sakkal Majalla" w:hAnsi="Sakkal Majalla"/>
          <w:b/>
          <w:bCs/>
          <w:color w:val="168489"/>
          <w:sz w:val="44"/>
          <w:szCs w:val="48"/>
          <w:rtl/>
        </w:rPr>
        <w:t xml:space="preserve"> الأهداف التفصيلية:</w:t>
      </w:r>
    </w:p>
    <w:p w14:paraId="0F3D73DC" w14:textId="77777777" w:rsidR="00A50B59" w:rsidRPr="00A50B59" w:rsidRDefault="00A50B59">
      <w:pPr>
        <w:pStyle w:val="a5"/>
        <w:numPr>
          <w:ilvl w:val="0"/>
          <w:numId w:val="19"/>
        </w:numPr>
        <w:rPr>
          <w:rFonts w:ascii="Sakkal Majalla" w:eastAsia="Times New Roman" w:hAnsi="Sakkal Majalla" w:cs="Sakkal Majalla"/>
          <w:b/>
          <w:bCs/>
          <w:color w:val="auto"/>
          <w:sz w:val="36"/>
          <w:szCs w:val="36"/>
          <w:lang w:val="en-GB"/>
        </w:rPr>
      </w:pPr>
      <w:r w:rsidRPr="00A50B59">
        <w:rPr>
          <w:rFonts w:ascii="Sakkal Majalla" w:eastAsia="Times New Roman" w:hAnsi="Sakkal Majalla" w:cs="Sakkal Majalla"/>
          <w:b/>
          <w:bCs/>
          <w:color w:val="auto"/>
          <w:sz w:val="36"/>
          <w:szCs w:val="36"/>
          <w:rtl/>
          <w:lang w:val="en-GB"/>
        </w:rPr>
        <w:t>التعرف على مفاهيم وأسس الاتصال والتواصل المؤسسي.</w:t>
      </w:r>
    </w:p>
    <w:p w14:paraId="43927ED6" w14:textId="77777777" w:rsidR="00A50B59" w:rsidRPr="00A50B59" w:rsidRDefault="00A50B59">
      <w:pPr>
        <w:pStyle w:val="a5"/>
        <w:numPr>
          <w:ilvl w:val="0"/>
          <w:numId w:val="19"/>
        </w:numPr>
        <w:rPr>
          <w:rFonts w:ascii="Sakkal Majalla" w:eastAsia="Times New Roman" w:hAnsi="Sakkal Majalla" w:cs="Sakkal Majalla"/>
          <w:b/>
          <w:bCs/>
          <w:color w:val="auto"/>
          <w:sz w:val="36"/>
          <w:szCs w:val="36"/>
          <w:lang w:val="en-GB"/>
        </w:rPr>
      </w:pPr>
      <w:r w:rsidRPr="00A50B59">
        <w:rPr>
          <w:rFonts w:ascii="Sakkal Majalla" w:eastAsia="Times New Roman" w:hAnsi="Sakkal Majalla" w:cs="Sakkal Majalla"/>
          <w:b/>
          <w:bCs/>
          <w:color w:val="auto"/>
          <w:sz w:val="36"/>
          <w:szCs w:val="36"/>
          <w:rtl/>
          <w:lang w:val="en-GB"/>
        </w:rPr>
        <w:t>تطوير مهارات التواصل اللفظي وغير اللفظي.</w:t>
      </w:r>
    </w:p>
    <w:p w14:paraId="6618AF42" w14:textId="77777777" w:rsidR="00A50B59" w:rsidRPr="00A50B59" w:rsidRDefault="00A50B59">
      <w:pPr>
        <w:pStyle w:val="a5"/>
        <w:numPr>
          <w:ilvl w:val="0"/>
          <w:numId w:val="19"/>
        </w:numPr>
        <w:rPr>
          <w:rFonts w:ascii="Sakkal Majalla" w:eastAsia="Times New Roman" w:hAnsi="Sakkal Majalla" w:cs="Sakkal Majalla"/>
          <w:b/>
          <w:bCs/>
          <w:color w:val="auto"/>
          <w:sz w:val="36"/>
          <w:szCs w:val="36"/>
          <w:lang w:val="en-GB"/>
        </w:rPr>
      </w:pPr>
      <w:r w:rsidRPr="00A50B59">
        <w:rPr>
          <w:rFonts w:ascii="Sakkal Majalla" w:eastAsia="Times New Roman" w:hAnsi="Sakkal Majalla" w:cs="Sakkal Majalla"/>
          <w:b/>
          <w:bCs/>
          <w:color w:val="auto"/>
          <w:sz w:val="36"/>
          <w:szCs w:val="36"/>
          <w:rtl/>
          <w:lang w:val="en-GB"/>
        </w:rPr>
        <w:t>تعزيز مهارات الاستماع الفعال وفهم الآخرين.</w:t>
      </w:r>
    </w:p>
    <w:p w14:paraId="5C0856CF" w14:textId="77777777" w:rsidR="00A50B59" w:rsidRPr="00A50B59" w:rsidRDefault="00A50B59">
      <w:pPr>
        <w:pStyle w:val="a5"/>
        <w:numPr>
          <w:ilvl w:val="0"/>
          <w:numId w:val="19"/>
        </w:numPr>
        <w:rPr>
          <w:rFonts w:ascii="Sakkal Majalla" w:eastAsia="Times New Roman" w:hAnsi="Sakkal Majalla" w:cs="Sakkal Majalla"/>
          <w:b/>
          <w:bCs/>
          <w:color w:val="auto"/>
          <w:sz w:val="36"/>
          <w:szCs w:val="36"/>
          <w:lang w:val="en-GB"/>
        </w:rPr>
      </w:pPr>
      <w:r w:rsidRPr="00A50B59">
        <w:rPr>
          <w:rFonts w:ascii="Sakkal Majalla" w:eastAsia="Times New Roman" w:hAnsi="Sakkal Majalla" w:cs="Sakkal Majalla"/>
          <w:b/>
          <w:bCs/>
          <w:color w:val="auto"/>
          <w:sz w:val="36"/>
          <w:szCs w:val="36"/>
          <w:rtl/>
          <w:lang w:val="en-GB"/>
        </w:rPr>
        <w:lastRenderedPageBreak/>
        <w:t>تحسين مهارات الحوار والإقناع والتأثير المهني.</w:t>
      </w:r>
    </w:p>
    <w:p w14:paraId="46F72940" w14:textId="77777777" w:rsidR="00A50B59" w:rsidRPr="00A50B59" w:rsidRDefault="00A50B59">
      <w:pPr>
        <w:pStyle w:val="a5"/>
        <w:numPr>
          <w:ilvl w:val="0"/>
          <w:numId w:val="19"/>
        </w:numPr>
        <w:rPr>
          <w:rFonts w:ascii="Sakkal Majalla" w:eastAsia="Times New Roman" w:hAnsi="Sakkal Majalla" w:cs="Sakkal Majalla"/>
          <w:b/>
          <w:bCs/>
          <w:color w:val="auto"/>
          <w:sz w:val="36"/>
          <w:szCs w:val="36"/>
          <w:lang w:val="en-GB"/>
        </w:rPr>
      </w:pPr>
      <w:r w:rsidRPr="00A50B59">
        <w:rPr>
          <w:rFonts w:ascii="Sakkal Majalla" w:eastAsia="Times New Roman" w:hAnsi="Sakkal Majalla" w:cs="Sakkal Majalla"/>
          <w:b/>
          <w:bCs/>
          <w:color w:val="auto"/>
          <w:sz w:val="36"/>
          <w:szCs w:val="36"/>
          <w:rtl/>
          <w:lang w:val="en-GB"/>
        </w:rPr>
        <w:t>تنمية القدرة على إدارة الاجتماعات والمناقشات بفعالية.</w:t>
      </w:r>
    </w:p>
    <w:p w14:paraId="12F6653A" w14:textId="77777777" w:rsidR="00A50B59" w:rsidRPr="00A50B59" w:rsidRDefault="00A50B59">
      <w:pPr>
        <w:pStyle w:val="a5"/>
        <w:numPr>
          <w:ilvl w:val="0"/>
          <w:numId w:val="19"/>
        </w:numPr>
        <w:rPr>
          <w:rFonts w:ascii="Sakkal Majalla" w:eastAsia="Times New Roman" w:hAnsi="Sakkal Majalla" w:cs="Sakkal Majalla"/>
          <w:b/>
          <w:bCs/>
          <w:color w:val="auto"/>
          <w:sz w:val="36"/>
          <w:szCs w:val="36"/>
          <w:lang w:val="en-GB"/>
        </w:rPr>
      </w:pPr>
      <w:r w:rsidRPr="00A50B59">
        <w:rPr>
          <w:rFonts w:ascii="Sakkal Majalla" w:eastAsia="Times New Roman" w:hAnsi="Sakkal Majalla" w:cs="Sakkal Majalla"/>
          <w:b/>
          <w:bCs/>
          <w:color w:val="auto"/>
          <w:sz w:val="36"/>
          <w:szCs w:val="36"/>
          <w:rtl/>
          <w:lang w:val="en-GB"/>
        </w:rPr>
        <w:t>اكتساب مهارات التواصل مع العملاء والجمهور الداخلي والخارجي.</w:t>
      </w:r>
    </w:p>
    <w:p w14:paraId="119627E8" w14:textId="77777777" w:rsidR="00A50B59" w:rsidRPr="00A50B59" w:rsidRDefault="00A50B59">
      <w:pPr>
        <w:pStyle w:val="a5"/>
        <w:numPr>
          <w:ilvl w:val="0"/>
          <w:numId w:val="19"/>
        </w:numPr>
        <w:rPr>
          <w:rFonts w:ascii="Sakkal Majalla" w:eastAsia="Times New Roman" w:hAnsi="Sakkal Majalla" w:cs="Sakkal Majalla"/>
          <w:b/>
          <w:bCs/>
          <w:color w:val="auto"/>
          <w:sz w:val="36"/>
          <w:szCs w:val="36"/>
          <w:lang w:val="en-GB"/>
        </w:rPr>
      </w:pPr>
      <w:r w:rsidRPr="00A50B59">
        <w:rPr>
          <w:rFonts w:ascii="Sakkal Majalla" w:eastAsia="Times New Roman" w:hAnsi="Sakkal Majalla" w:cs="Sakkal Majalla"/>
          <w:b/>
          <w:bCs/>
          <w:color w:val="auto"/>
          <w:sz w:val="36"/>
          <w:szCs w:val="36"/>
          <w:rtl/>
          <w:lang w:val="en-GB"/>
        </w:rPr>
        <w:t>تطوير مهارات معالجة الخلافات وسوء الفهم في بيئة العمل.</w:t>
      </w:r>
    </w:p>
    <w:p w14:paraId="4885ADD9" w14:textId="77777777" w:rsidR="00A50B59" w:rsidRPr="00A50B59" w:rsidRDefault="00A50B59">
      <w:pPr>
        <w:pStyle w:val="a5"/>
        <w:numPr>
          <w:ilvl w:val="0"/>
          <w:numId w:val="19"/>
        </w:numPr>
        <w:rPr>
          <w:rFonts w:ascii="Sakkal Majalla" w:eastAsia="Times New Roman" w:hAnsi="Sakkal Majalla" w:cs="Sakkal Majalla"/>
          <w:b/>
          <w:bCs/>
          <w:color w:val="auto"/>
          <w:sz w:val="36"/>
          <w:szCs w:val="36"/>
          <w:lang w:val="en-GB"/>
        </w:rPr>
      </w:pPr>
      <w:r w:rsidRPr="00A50B59">
        <w:rPr>
          <w:rFonts w:ascii="Sakkal Majalla" w:eastAsia="Times New Roman" w:hAnsi="Sakkal Majalla" w:cs="Sakkal Majalla"/>
          <w:b/>
          <w:bCs/>
          <w:color w:val="auto"/>
          <w:sz w:val="36"/>
          <w:szCs w:val="36"/>
          <w:rtl/>
          <w:lang w:val="en-GB"/>
        </w:rPr>
        <w:t>تعزيز مهارات التواصل الرقمي والاتصال عبر المنصات الإلكترونية.</w:t>
      </w:r>
    </w:p>
    <w:p w14:paraId="4B6B2B02" w14:textId="77777777" w:rsidR="00A50B59" w:rsidRPr="00A50B59" w:rsidRDefault="00A50B59">
      <w:pPr>
        <w:pStyle w:val="a5"/>
        <w:numPr>
          <w:ilvl w:val="0"/>
          <w:numId w:val="19"/>
        </w:numPr>
        <w:rPr>
          <w:rFonts w:ascii="Sakkal Majalla" w:eastAsia="Times New Roman" w:hAnsi="Sakkal Majalla" w:cs="Sakkal Majalla"/>
          <w:b/>
          <w:bCs/>
          <w:color w:val="auto"/>
          <w:sz w:val="36"/>
          <w:szCs w:val="36"/>
          <w:lang w:val="en-GB"/>
        </w:rPr>
      </w:pPr>
      <w:r w:rsidRPr="00A50B59">
        <w:rPr>
          <w:rFonts w:ascii="Sakkal Majalla" w:eastAsia="Times New Roman" w:hAnsi="Sakkal Majalla" w:cs="Sakkal Majalla"/>
          <w:b/>
          <w:bCs/>
          <w:color w:val="auto"/>
          <w:sz w:val="36"/>
          <w:szCs w:val="36"/>
          <w:rtl/>
          <w:lang w:val="en-GB"/>
        </w:rPr>
        <w:t>بناء علاقات عمل إيجابية قائمة على الثقة والاحترام المتبادل.</w:t>
      </w:r>
    </w:p>
    <w:p w14:paraId="695DC903" w14:textId="77777777" w:rsidR="00A50B59" w:rsidRPr="00A50B59" w:rsidRDefault="00A50B59">
      <w:pPr>
        <w:pStyle w:val="a5"/>
        <w:numPr>
          <w:ilvl w:val="0"/>
          <w:numId w:val="19"/>
        </w:numPr>
        <w:rPr>
          <w:rFonts w:ascii="Sakkal Majalla" w:eastAsia="Times New Roman" w:hAnsi="Sakkal Majalla" w:cs="Sakkal Majalla"/>
          <w:b/>
          <w:bCs/>
          <w:color w:val="auto"/>
          <w:sz w:val="36"/>
          <w:szCs w:val="36"/>
          <w:lang w:val="en-GB"/>
        </w:rPr>
      </w:pPr>
      <w:r w:rsidRPr="00A50B59">
        <w:rPr>
          <w:rFonts w:ascii="Sakkal Majalla" w:eastAsia="Times New Roman" w:hAnsi="Sakkal Majalla" w:cs="Sakkal Majalla"/>
          <w:b/>
          <w:bCs/>
          <w:color w:val="auto"/>
          <w:sz w:val="36"/>
          <w:szCs w:val="36"/>
          <w:rtl/>
          <w:lang w:val="en-GB"/>
        </w:rPr>
        <w:t>تطبيق أفضل الممارسات المهنية في الاتصال والتواصل المؤسسي.</w:t>
      </w:r>
    </w:p>
    <w:p w14:paraId="3A591D59" w14:textId="77777777" w:rsidR="009A3426" w:rsidRPr="009A3426" w:rsidRDefault="009A3426" w:rsidP="00FA31AF">
      <w:pPr>
        <w:spacing w:after="160" w:line="240" w:lineRule="auto"/>
        <w:jc w:val="left"/>
        <w:rPr>
          <w:rFonts w:ascii="Sakkal Majalla" w:eastAsia="Times New Roman" w:hAnsi="Sakkal Majalla"/>
          <w:b/>
          <w:bCs/>
          <w:sz w:val="34"/>
          <w:rtl/>
        </w:rPr>
      </w:pPr>
      <w:r w:rsidRPr="009A3426">
        <w:rPr>
          <w:rFonts w:cs="Times New Roman"/>
          <w:noProof/>
          <w:color w:val="auto"/>
          <w:szCs w:val="32"/>
        </w:rPr>
        <w:drawing>
          <wp:anchor distT="0" distB="0" distL="114300" distR="114300" simplePos="0" relativeHeight="253130752" behindDoc="0" locked="0" layoutInCell="1" allowOverlap="1" wp14:anchorId="49F70FEC" wp14:editId="1672B0C2">
            <wp:simplePos x="0" y="0"/>
            <wp:positionH relativeFrom="margin">
              <wp:align>right</wp:align>
            </wp:positionH>
            <wp:positionV relativeFrom="paragraph">
              <wp:posOffset>259715</wp:posOffset>
            </wp:positionV>
            <wp:extent cx="431800" cy="431800"/>
            <wp:effectExtent l="0" t="0" r="6350" b="6350"/>
            <wp:wrapSquare wrapText="bothSides"/>
            <wp:docPr id="1038" name="Picture 14" descr="Potential customers ">
              <a:extLst xmlns:a="http://schemas.openxmlformats.org/drawingml/2006/main">
                <a:ext uri="{FF2B5EF4-FFF2-40B4-BE49-F238E27FC236}">
                  <a16:creationId xmlns:a16="http://schemas.microsoft.com/office/drawing/2014/main" id="{CB70B8E1-B741-4ABC-BF9D-2EA395D15BB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 name="Picture 14" descr="Potential customers ">
                      <a:extLst>
                        <a:ext uri="{FF2B5EF4-FFF2-40B4-BE49-F238E27FC236}">
                          <a16:creationId xmlns:a16="http://schemas.microsoft.com/office/drawing/2014/main" id="{CB70B8E1-B741-4ABC-BF9D-2EA395D15BB3}"/>
                        </a:ext>
                      </a:extLst>
                    </pic:cNvPr>
                    <pic:cNvPicPr>
                      <a:picLocks noChangeAspect="1" noChangeArrowheads="1"/>
                    </pic:cNvPicPr>
                  </pic:nvPicPr>
                  <pic:blipFill>
                    <a:blip r:embed="rId12"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431800" cy="431800"/>
                    </a:xfrm>
                    <a:prstGeom prst="rect">
                      <a:avLst/>
                    </a:prstGeom>
                    <a:noFill/>
                  </pic:spPr>
                </pic:pic>
              </a:graphicData>
            </a:graphic>
            <wp14:sizeRelH relativeFrom="margin">
              <wp14:pctWidth>0</wp14:pctWidth>
            </wp14:sizeRelH>
            <wp14:sizeRelV relativeFrom="margin">
              <wp14:pctHeight>0</wp14:pctHeight>
            </wp14:sizeRelV>
          </wp:anchor>
        </w:drawing>
      </w:r>
      <w:r w:rsidRPr="009A3426">
        <w:rPr>
          <w:rFonts w:ascii="Sakkal Majalla" w:eastAsia="Times New Roman" w:hAnsi="Sakkal Majalla"/>
          <w:b/>
          <w:bCs/>
          <w:sz w:val="36"/>
          <w:szCs w:val="36"/>
          <w:rtl/>
        </w:rPr>
        <w:br/>
      </w:r>
      <w:r w:rsidRPr="009A3426">
        <w:rPr>
          <w:rFonts w:ascii="Sakkal Majalla" w:hAnsi="Sakkal Majalla"/>
          <w:b/>
          <w:bCs/>
          <w:color w:val="168489"/>
          <w:sz w:val="44"/>
          <w:szCs w:val="48"/>
          <w:rtl/>
        </w:rPr>
        <w:t>الفئة المستهدفة:</w:t>
      </w:r>
    </w:p>
    <w:p w14:paraId="2E8A0D97" w14:textId="77777777" w:rsidR="00A50B59" w:rsidRPr="00A50B59" w:rsidRDefault="00A50B59" w:rsidP="00A50B59">
      <w:pPr>
        <w:spacing w:after="160" w:line="240" w:lineRule="auto"/>
        <w:jc w:val="left"/>
        <w:rPr>
          <w:rFonts w:ascii="Sakkal Majalla" w:eastAsia="Times New Roman" w:hAnsi="Sakkal Majalla"/>
          <w:b/>
          <w:bCs/>
          <w:sz w:val="34"/>
          <w:rtl/>
        </w:rPr>
      </w:pPr>
      <w:r w:rsidRPr="00A50B59">
        <w:rPr>
          <w:rFonts w:ascii="Sakkal Majalla" w:eastAsia="Times New Roman" w:hAnsi="Sakkal Majalla"/>
          <w:b/>
          <w:bCs/>
          <w:sz w:val="34"/>
          <w:rtl/>
        </w:rPr>
        <w:t>الموظفون في مختلف المستويات الإدارية، المشرفون، رؤساء الأقسام، موظفو خدمة العملاء، مسؤولو العلاقات العامة، فرق العمل، وكل من يرغب في تطوير مهارات التواصل والاتصال المهني.</w:t>
      </w:r>
    </w:p>
    <w:p w14:paraId="305F84D5" w14:textId="77777777" w:rsidR="009A3426" w:rsidRPr="009A3426" w:rsidRDefault="009A3426" w:rsidP="009A3426">
      <w:pPr>
        <w:spacing w:after="160" w:line="259" w:lineRule="auto"/>
        <w:ind w:left="360"/>
        <w:contextualSpacing/>
        <w:jc w:val="left"/>
        <w:rPr>
          <w:rFonts w:ascii="Sakkal Majalla" w:hAnsi="Sakkal Majalla"/>
          <w:b/>
          <w:bCs/>
          <w:color w:val="168489"/>
          <w:sz w:val="44"/>
          <w:szCs w:val="48"/>
          <w:rtl/>
        </w:rPr>
      </w:pPr>
      <w:r w:rsidRPr="009A3426">
        <w:rPr>
          <w:rFonts w:ascii="Sakkal Majalla" w:hAnsi="Sakkal Majalla"/>
          <w:b/>
          <w:bCs/>
          <w:noProof/>
          <w:color w:val="168489"/>
          <w:sz w:val="44"/>
          <w:szCs w:val="48"/>
        </w:rPr>
        <w:drawing>
          <wp:anchor distT="0" distB="0" distL="114300" distR="114300" simplePos="0" relativeHeight="253131776" behindDoc="0" locked="0" layoutInCell="1" allowOverlap="1" wp14:anchorId="50FDB71F" wp14:editId="48F3D127">
            <wp:simplePos x="0" y="0"/>
            <wp:positionH relativeFrom="margin">
              <wp:align>right</wp:align>
            </wp:positionH>
            <wp:positionV relativeFrom="paragraph">
              <wp:posOffset>66040</wp:posOffset>
            </wp:positionV>
            <wp:extent cx="361950" cy="361950"/>
            <wp:effectExtent l="0" t="0" r="0" b="0"/>
            <wp:wrapSquare wrapText="bothSides"/>
            <wp:docPr id="1040" name="Picture 16" descr="Back in time ">
              <a:extLst xmlns:a="http://schemas.openxmlformats.org/drawingml/2006/main">
                <a:ext uri="{FF2B5EF4-FFF2-40B4-BE49-F238E27FC236}">
                  <a16:creationId xmlns:a16="http://schemas.microsoft.com/office/drawing/2014/main" id="{21F7F293-3B7F-4C93-94FE-D9205BF27D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0" name="Picture 16" descr="Back in time ">
                      <a:extLst>
                        <a:ext uri="{FF2B5EF4-FFF2-40B4-BE49-F238E27FC236}">
                          <a16:creationId xmlns:a16="http://schemas.microsoft.com/office/drawing/2014/main" id="{21F7F293-3B7F-4C93-94FE-D9205BF27D42}"/>
                        </a:ext>
                      </a:extLst>
                    </pic:cNvPr>
                    <pic:cNvPicPr>
                      <a:picLocks noChangeAspect="1" noChangeArrowheads="1"/>
                    </pic:cNvPicPr>
                  </pic:nvPicPr>
                  <pic:blipFill>
                    <a:blip r:embed="rId13" cstate="print">
                      <a:clrChange>
                        <a:clrFrom>
                          <a:srgbClr val="000000">
                            <a:alpha val="0"/>
                          </a:srgbClr>
                        </a:clrFrom>
                        <a:clrTo>
                          <a:srgbClr val="000000">
                            <a:alpha val="0"/>
                          </a:srgbClr>
                        </a:clrTo>
                      </a:clrChange>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361950" cy="361950"/>
                    </a:xfrm>
                    <a:prstGeom prst="rect">
                      <a:avLst/>
                    </a:prstGeom>
                    <a:noFill/>
                  </pic:spPr>
                </pic:pic>
              </a:graphicData>
            </a:graphic>
            <wp14:sizeRelH relativeFrom="margin">
              <wp14:pctWidth>0</wp14:pctWidth>
            </wp14:sizeRelH>
            <wp14:sizeRelV relativeFrom="margin">
              <wp14:pctHeight>0</wp14:pctHeight>
            </wp14:sizeRelV>
          </wp:anchor>
        </w:drawing>
      </w:r>
      <w:r w:rsidRPr="009A3426">
        <w:rPr>
          <w:rFonts w:ascii="Sakkal Majalla" w:hAnsi="Sakkal Majalla"/>
          <w:b/>
          <w:bCs/>
          <w:color w:val="168489"/>
          <w:sz w:val="44"/>
          <w:szCs w:val="48"/>
          <w:rtl/>
        </w:rPr>
        <w:t>مدة البرنامج:</w:t>
      </w:r>
    </w:p>
    <w:p w14:paraId="77FCE1AE" w14:textId="219F6796" w:rsidR="00E62010" w:rsidRPr="00E62010" w:rsidRDefault="00FA31AF" w:rsidP="009A3426">
      <w:pPr>
        <w:tabs>
          <w:tab w:val="num" w:pos="360"/>
        </w:tabs>
        <w:spacing w:line="240" w:lineRule="auto"/>
        <w:jc w:val="center"/>
        <w:rPr>
          <w:rFonts w:ascii="Sakkal Majalla" w:eastAsia="Times New Roman" w:hAnsi="Sakkal Majalla"/>
          <w:b/>
          <w:bCs/>
          <w:sz w:val="36"/>
          <w:szCs w:val="36"/>
        </w:rPr>
      </w:pPr>
      <w:r>
        <w:rPr>
          <w:rFonts w:ascii="Sakkal Majalla" w:hAnsi="Sakkal Majalla" w:hint="cs"/>
          <w:b/>
          <w:bCs/>
          <w:color w:val="auto"/>
          <w:sz w:val="36"/>
          <w:szCs w:val="36"/>
          <w:rtl/>
        </w:rPr>
        <w:t>5</w:t>
      </w:r>
      <w:r w:rsidR="009A3426" w:rsidRPr="009A3426">
        <w:rPr>
          <w:rFonts w:ascii="Sakkal Majalla" w:hAnsi="Sakkal Majalla"/>
          <w:b/>
          <w:bCs/>
          <w:color w:val="auto"/>
          <w:sz w:val="36"/>
          <w:szCs w:val="36"/>
          <w:rtl/>
        </w:rPr>
        <w:t xml:space="preserve">أيام، </w:t>
      </w:r>
      <w:r>
        <w:rPr>
          <w:rFonts w:ascii="Sakkal Majalla" w:hAnsi="Sakkal Majalla" w:hint="cs"/>
          <w:b/>
          <w:bCs/>
          <w:color w:val="auto"/>
          <w:sz w:val="36"/>
          <w:szCs w:val="36"/>
          <w:rtl/>
        </w:rPr>
        <w:t>30</w:t>
      </w:r>
      <w:r w:rsidR="009A3426" w:rsidRPr="009A3426">
        <w:rPr>
          <w:rFonts w:ascii="Sakkal Majalla" w:hAnsi="Sakkal Majalla"/>
          <w:b/>
          <w:bCs/>
          <w:color w:val="auto"/>
          <w:sz w:val="36"/>
          <w:szCs w:val="36"/>
          <w:rtl/>
        </w:rPr>
        <w:t xml:space="preserve"> ساعة تدريبية</w:t>
      </w:r>
    </w:p>
    <w:p w14:paraId="192AF8FD" w14:textId="77777777" w:rsidR="002F433D" w:rsidRPr="00304449" w:rsidRDefault="002F433D" w:rsidP="002F433D">
      <w:pPr>
        <w:pageBreakBefore/>
        <w:rPr>
          <w:rtl/>
        </w:rPr>
      </w:pPr>
      <w:r w:rsidRPr="00304449">
        <w:rPr>
          <w:noProof/>
          <w:lang w:bidi="ar-SY"/>
        </w:rPr>
        <w:lastRenderedPageBreak/>
        <mc:AlternateContent>
          <mc:Choice Requires="wpg">
            <w:drawing>
              <wp:anchor distT="0" distB="0" distL="114300" distR="114300" simplePos="0" relativeHeight="253043712" behindDoc="0" locked="0" layoutInCell="1" allowOverlap="1" wp14:anchorId="62F31F6B" wp14:editId="343A7DD0">
                <wp:simplePos x="0" y="0"/>
                <wp:positionH relativeFrom="column">
                  <wp:posOffset>676275</wp:posOffset>
                </wp:positionH>
                <wp:positionV relativeFrom="paragraph">
                  <wp:posOffset>9525</wp:posOffset>
                </wp:positionV>
                <wp:extent cx="4286250" cy="609600"/>
                <wp:effectExtent l="0" t="0" r="0" b="0"/>
                <wp:wrapNone/>
                <wp:docPr id="56" name="Group 8"/>
                <wp:cNvGraphicFramePr/>
                <a:graphic xmlns:a="http://schemas.openxmlformats.org/drawingml/2006/main">
                  <a:graphicData uri="http://schemas.microsoft.com/office/word/2010/wordprocessingGroup">
                    <wpg:wgp>
                      <wpg:cNvGrpSpPr/>
                      <wpg:grpSpPr>
                        <a:xfrm>
                          <a:off x="0" y="0"/>
                          <a:ext cx="4286250" cy="609600"/>
                          <a:chOff x="0" y="0"/>
                          <a:chExt cx="7979822" cy="593062"/>
                        </a:xfrm>
                      </wpg:grpSpPr>
                      <wps:wsp>
                        <wps:cNvPr id="57" name="Rectangle 57"/>
                        <wps:cNvSpPr/>
                        <wps:spPr>
                          <a:xfrm>
                            <a:off x="0" y="0"/>
                            <a:ext cx="7979822" cy="523514"/>
                          </a:xfrm>
                          <a:prstGeom prst="rect">
                            <a:avLst/>
                          </a:prstGeom>
                          <a:solidFill>
                            <a:sysClr val="window" lastClr="FFFFFF">
                              <a:lumMod val="95000"/>
                            </a:sysClr>
                          </a:solidFill>
                          <a:ln w="12700" cap="flat" cmpd="sng" algn="ctr">
                            <a:noFill/>
                            <a:prstDash val="solid"/>
                            <a:miter lim="800000"/>
                          </a:ln>
                          <a:effectLst/>
                        </wps:spPr>
                        <wps:bodyPr rtlCol="0" anchor="ctr"/>
                      </wps:wsp>
                      <wps:wsp>
                        <wps:cNvPr id="58" name="Rectangle 58"/>
                        <wps:cNvSpPr/>
                        <wps:spPr>
                          <a:xfrm>
                            <a:off x="0" y="453967"/>
                            <a:ext cx="7979822" cy="139095"/>
                          </a:xfrm>
                          <a:prstGeom prst="rect">
                            <a:avLst/>
                          </a:prstGeom>
                          <a:solidFill>
                            <a:srgbClr val="168489"/>
                          </a:solidFill>
                          <a:ln w="12700" cap="flat" cmpd="sng" algn="ctr">
                            <a:noFill/>
                            <a:prstDash val="solid"/>
                            <a:miter lim="800000"/>
                          </a:ln>
                          <a:effectLst/>
                        </wps:spPr>
                        <wps:bodyPr rtlCol="0" anchor="ctr"/>
                      </wps:wsp>
                      <wps:wsp>
                        <wps:cNvPr id="59" name="TextBox 7"/>
                        <wps:cNvSpPr txBox="1"/>
                        <wps:spPr>
                          <a:xfrm>
                            <a:off x="1796583" y="0"/>
                            <a:ext cx="4386580" cy="536575"/>
                          </a:xfrm>
                          <a:prstGeom prst="rect">
                            <a:avLst/>
                          </a:prstGeom>
                          <a:noFill/>
                        </wps:spPr>
                        <wps:txbx>
                          <w:txbxContent>
                            <w:p w14:paraId="1AFD7B4F" w14:textId="77777777" w:rsidR="002F433D" w:rsidRPr="00CB7BF9" w:rsidRDefault="002F433D" w:rsidP="002F433D">
                              <w:pPr>
                                <w:jc w:val="center"/>
                                <w:rPr>
                                  <w:rFonts w:ascii="Sakkal Majalla" w:hAnsi="Sakkal Majalla"/>
                                  <w:b/>
                                  <w:bCs/>
                                  <w:color w:val="2B5474"/>
                                  <w:kern w:val="24"/>
                                  <w:sz w:val="56"/>
                                  <w:szCs w:val="56"/>
                                  <w:lang w:bidi="ar-SY"/>
                                </w:rPr>
                              </w:pPr>
                              <w:r w:rsidRPr="00CB7BF9">
                                <w:rPr>
                                  <w:rFonts w:ascii="Sakkal Majalla" w:hAnsi="Sakkal Majalla" w:hint="cs"/>
                                  <w:b/>
                                  <w:bCs/>
                                  <w:color w:val="2B5474"/>
                                  <w:kern w:val="24"/>
                                  <w:sz w:val="56"/>
                                  <w:szCs w:val="56"/>
                                  <w:rtl/>
                                  <w:lang w:bidi="ar-SY"/>
                                </w:rPr>
                                <w:t>إرشادات عامة</w:t>
                              </w:r>
                            </w:p>
                          </w:txbxContent>
                        </wps:txbx>
                        <wps:bodyPr wrap="square" rtlCol="0">
                          <a:noAutofit/>
                        </wps:bodyPr>
                      </wps:wsp>
                    </wpg:wgp>
                  </a:graphicData>
                </a:graphic>
                <wp14:sizeRelH relativeFrom="margin">
                  <wp14:pctWidth>0</wp14:pctWidth>
                </wp14:sizeRelH>
                <wp14:sizeRelV relativeFrom="margin">
                  <wp14:pctHeight>0</wp14:pctHeight>
                </wp14:sizeRelV>
              </wp:anchor>
            </w:drawing>
          </mc:Choice>
          <mc:Fallback>
            <w:pict>
              <v:group w14:anchorId="62F31F6B" id="_x0000_s1036" style="position:absolute;left:0;text-align:left;margin-left:53.25pt;margin-top:.75pt;width:337.5pt;height:48pt;z-index:253043712;mso-position-horizontal-relative:text;mso-position-vertical-relative:text;mso-width-relative:margin;mso-height-relative:margin"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">
                <v:rect id="Rectangle 57" o:spid="_x0000_s1037"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" fillcolor="#f2f2f2" stroked="f" strokeweight="1pt"/>
                <v:rect id="Rectangle 58" o:spid="_x0000_s1038"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" fillcolor="#168489" stroked="f" strokeweight="1pt"/>
                <v:shape id="_x0000_s1039"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1AFD7B4F" w14:textId="77777777" w:rsidR="002F433D" w:rsidRPr="00CB7BF9" w:rsidRDefault="002F433D" w:rsidP="002F433D">
                        <w:pPr>
                          <w:jc w:val="center"/>
                          <w:rPr>
                            <w:rFonts w:ascii="Sakkal Majalla" w:hAnsi="Sakkal Majalla"/>
                            <w:b/>
                            <w:bCs/>
                            <w:color w:val="2B5474"/>
                            <w:kern w:val="24"/>
                            <w:sz w:val="56"/>
                            <w:szCs w:val="56"/>
                            <w:lang w:bidi="ar-SY"/>
                          </w:rPr>
                        </w:pPr>
                        <w:r w:rsidRPr="00CB7BF9">
                          <w:rPr>
                            <w:rFonts w:ascii="Sakkal Majalla" w:hAnsi="Sakkal Majalla" w:hint="cs"/>
                            <w:b/>
                            <w:bCs/>
                            <w:color w:val="2B5474"/>
                            <w:kern w:val="24"/>
                            <w:sz w:val="56"/>
                            <w:szCs w:val="56"/>
                            <w:rtl/>
                            <w:lang w:bidi="ar-SY"/>
                          </w:rPr>
                          <w:t>إرشادات عامة</w:t>
                        </w:r>
                      </w:p>
                    </w:txbxContent>
                  </v:textbox>
                </v:shape>
              </v:group>
            </w:pict>
          </mc:Fallback>
        </mc:AlternateContent>
      </w:r>
    </w:p>
    <w:p w14:paraId="62FB8B89" w14:textId="66E05A64" w:rsidR="001F03C5" w:rsidRDefault="001F03C5" w:rsidP="009A3426">
      <w:pPr>
        <w:rPr>
          <w:rFonts w:cs="GE Dinar Two Medium"/>
          <w:color w:val="C00000"/>
          <w:sz w:val="32"/>
          <w:szCs w:val="36"/>
          <w:rtl/>
        </w:rPr>
      </w:pPr>
      <w:r>
        <w:rPr>
          <w:rFonts w:cs="GE Dinar Two Medium" w:hint="cs"/>
          <w:color w:val="C00000"/>
          <w:sz w:val="32"/>
          <w:szCs w:val="36"/>
          <w:rtl/>
        </w:rPr>
        <w:t xml:space="preserve"> </w:t>
      </w:r>
    </w:p>
    <w:p w14:paraId="209EB5FD" w14:textId="18ED4EFA" w:rsidR="002F433D" w:rsidRPr="009A3426" w:rsidRDefault="002F433D" w:rsidP="009A3426">
      <w:pPr>
        <w:spacing w:line="240" w:lineRule="auto"/>
        <w:rPr>
          <w:rFonts w:ascii="Sakkal Majalla" w:hAnsi="Sakkal Majalla"/>
          <w:color w:val="C00000"/>
          <w:sz w:val="32"/>
          <w:szCs w:val="36"/>
          <w:rtl/>
        </w:rPr>
      </w:pPr>
      <w:r w:rsidRPr="009A3426">
        <w:rPr>
          <w:rFonts w:ascii="Sakkal Majalla" w:hAnsi="Sakkal Majalla" w:hint="cs"/>
          <w:color w:val="C00000"/>
          <w:sz w:val="32"/>
          <w:szCs w:val="36"/>
          <w:rtl/>
        </w:rPr>
        <w:t>أخي المدرب:</w:t>
      </w:r>
    </w:p>
    <w:p w14:paraId="03B8679B" w14:textId="77777777" w:rsidR="002F433D" w:rsidRPr="009A3426" w:rsidRDefault="002F433D" w:rsidP="009A3426">
      <w:pPr>
        <w:spacing w:line="240" w:lineRule="auto"/>
        <w:rPr>
          <w:rFonts w:ascii="Sakkal Majalla" w:hAnsi="Sakkal Majalla"/>
          <w:b/>
          <w:color w:val="auto"/>
          <w:sz w:val="36"/>
          <w:szCs w:val="36"/>
        </w:rPr>
      </w:pPr>
      <w:r w:rsidRPr="009A3426">
        <w:rPr>
          <w:rFonts w:ascii="Sakkal Majalla" w:hAnsi="Sakkal Majalla" w:hint="cs"/>
          <w:b/>
          <w:color w:val="auto"/>
          <w:sz w:val="36"/>
          <w:szCs w:val="36"/>
          <w:rtl/>
        </w:rPr>
        <w:t>تقع على عاتقك مهمة جسيمة تتطلب جهوداً حثيثة لتحقيق أهداف البرنامج التدريبي وضمان انتقال أثره بشكل فعال إلى المتدربين. لذلك، نود التأكيد على الإرشادات التالية التي ستساعدك في تحقيق النجاح المنشود:</w:t>
      </w:r>
    </w:p>
    <w:p w14:paraId="546B5DBB" w14:textId="77777777" w:rsidR="002F433D" w:rsidRPr="009A3426" w:rsidRDefault="002F433D" w:rsidP="009A3426">
      <w:pPr>
        <w:numPr>
          <w:ilvl w:val="0"/>
          <w:numId w:val="1"/>
        </w:numPr>
        <w:spacing w:after="160" w:line="240" w:lineRule="auto"/>
        <w:contextualSpacing/>
        <w:rPr>
          <w:rFonts w:ascii="Sakkal Majalla" w:hAnsi="Sakkal Majalla"/>
          <w:color w:val="002060"/>
          <w:sz w:val="36"/>
          <w:szCs w:val="36"/>
        </w:rPr>
      </w:pPr>
      <w:r w:rsidRPr="009A3426">
        <w:rPr>
          <w:rFonts w:ascii="Sakkal Majalla" w:hAnsi="Sakkal Majalla" w:hint="cs"/>
          <w:color w:val="002060"/>
          <w:sz w:val="36"/>
          <w:szCs w:val="36"/>
          <w:rtl/>
        </w:rPr>
        <w:t>قراءة الحقيبة التدريبية بعناية واهتمام، ودراسة محتوياتها بشكل دقيق، حيث سيزيد ذلك من كفاءتك التدريبية وإدارتك للجلسات، ويجنبك الحرج أثناء التدريب.</w:t>
      </w:r>
    </w:p>
    <w:p w14:paraId="35F7A028" w14:textId="77777777" w:rsidR="002F433D" w:rsidRPr="009A3426" w:rsidRDefault="002F433D" w:rsidP="009A3426">
      <w:pPr>
        <w:numPr>
          <w:ilvl w:val="0"/>
          <w:numId w:val="1"/>
        </w:numPr>
        <w:spacing w:after="160" w:line="240" w:lineRule="auto"/>
        <w:contextualSpacing/>
        <w:rPr>
          <w:rFonts w:ascii="Sakkal Majalla" w:hAnsi="Sakkal Majalla"/>
          <w:color w:val="002060"/>
          <w:sz w:val="36"/>
          <w:szCs w:val="36"/>
        </w:rPr>
      </w:pPr>
      <w:r w:rsidRPr="009A3426">
        <w:rPr>
          <w:rFonts w:ascii="Sakkal Majalla" w:hAnsi="Sakkal Majalla" w:hint="cs"/>
          <w:color w:val="002060"/>
          <w:sz w:val="36"/>
          <w:szCs w:val="36"/>
          <w:rtl/>
        </w:rPr>
        <w:t>احرص على حمل الحقيبة التدريبية معك دائمًا في قاعة التدريب، فهي تحتوي على المواد والأدوات الضرورية لمساعدتك.</w:t>
      </w:r>
    </w:p>
    <w:p w14:paraId="77C7F479" w14:textId="77777777" w:rsidR="002F433D" w:rsidRPr="009A3426" w:rsidRDefault="002F433D" w:rsidP="009A3426">
      <w:pPr>
        <w:numPr>
          <w:ilvl w:val="0"/>
          <w:numId w:val="1"/>
        </w:numPr>
        <w:spacing w:after="160" w:line="240" w:lineRule="auto"/>
        <w:contextualSpacing/>
        <w:rPr>
          <w:rFonts w:ascii="Sakkal Majalla" w:hAnsi="Sakkal Majalla"/>
          <w:color w:val="002060"/>
          <w:sz w:val="36"/>
          <w:szCs w:val="36"/>
        </w:rPr>
      </w:pPr>
      <w:r w:rsidRPr="009A3426">
        <w:rPr>
          <w:rFonts w:ascii="Sakkal Majalla" w:hAnsi="Sakkal Majalla" w:hint="cs"/>
          <w:color w:val="002060"/>
          <w:sz w:val="36"/>
          <w:szCs w:val="36"/>
          <w:rtl/>
        </w:rPr>
        <w:t>التزم بجدول الزمني للبرنامج بدقة، واحرص على استثمار الوقت بكفاءة وفقًا للخطة الموضوعة لكل جلسة، حيث يعد هذا عاملًا مساعدًا في تحقيق أهداف البرنامج.</w:t>
      </w:r>
    </w:p>
    <w:p w14:paraId="4CFAACE8" w14:textId="77777777" w:rsidR="002F433D" w:rsidRPr="009A3426" w:rsidRDefault="002F433D" w:rsidP="009A3426">
      <w:pPr>
        <w:numPr>
          <w:ilvl w:val="0"/>
          <w:numId w:val="1"/>
        </w:numPr>
        <w:spacing w:after="160" w:line="240" w:lineRule="auto"/>
        <w:contextualSpacing/>
        <w:rPr>
          <w:rFonts w:ascii="Sakkal Majalla" w:hAnsi="Sakkal Majalla"/>
          <w:color w:val="002060"/>
          <w:sz w:val="36"/>
          <w:szCs w:val="36"/>
        </w:rPr>
      </w:pPr>
      <w:r w:rsidRPr="009A3426">
        <w:rPr>
          <w:rFonts w:ascii="Sakkal Majalla" w:hAnsi="Sakkal Majalla" w:hint="cs"/>
          <w:color w:val="002060"/>
          <w:sz w:val="36"/>
          <w:szCs w:val="36"/>
          <w:rtl/>
        </w:rPr>
        <w:t>امنح النشاطات التدريبية الوقت الكافي لتحقيق أهدافها بشكل كامل.</w:t>
      </w:r>
    </w:p>
    <w:p w14:paraId="47C8304D" w14:textId="77777777" w:rsidR="002F433D" w:rsidRPr="009A3426" w:rsidRDefault="002F433D" w:rsidP="009A3426">
      <w:pPr>
        <w:numPr>
          <w:ilvl w:val="0"/>
          <w:numId w:val="1"/>
        </w:numPr>
        <w:spacing w:after="160" w:line="240" w:lineRule="auto"/>
        <w:contextualSpacing/>
        <w:rPr>
          <w:rFonts w:ascii="Sakkal Majalla" w:hAnsi="Sakkal Majalla"/>
          <w:color w:val="002060"/>
          <w:sz w:val="36"/>
          <w:szCs w:val="36"/>
        </w:rPr>
      </w:pPr>
      <w:r w:rsidRPr="009A3426">
        <w:rPr>
          <w:rFonts w:ascii="Sakkal Majalla" w:hAnsi="Sakkal Majalla" w:hint="cs"/>
          <w:color w:val="002060"/>
          <w:sz w:val="36"/>
          <w:szCs w:val="36"/>
          <w:rtl/>
        </w:rPr>
        <w:t>شجع المشاركة النشطة للمتدربين في البرنامج، وكن منسقًا وميسرًا للحوار والنقاش داخل القاعة، حيث سيجعل ذلك البرنامج أكثر تأثيرًا وإثارة للاهتمام.</w:t>
      </w:r>
    </w:p>
    <w:p w14:paraId="65F1C2A7" w14:textId="69369E66" w:rsidR="002F433D" w:rsidRPr="009A3426" w:rsidRDefault="002F433D" w:rsidP="009A3426">
      <w:pPr>
        <w:numPr>
          <w:ilvl w:val="0"/>
          <w:numId w:val="1"/>
        </w:numPr>
        <w:spacing w:after="160" w:line="240" w:lineRule="auto"/>
        <w:contextualSpacing/>
        <w:rPr>
          <w:rFonts w:ascii="Sakkal Majalla" w:hAnsi="Sakkal Majalla"/>
          <w:color w:val="002060"/>
          <w:sz w:val="36"/>
          <w:szCs w:val="36"/>
        </w:rPr>
      </w:pPr>
      <w:r w:rsidRPr="009A3426">
        <w:rPr>
          <w:rFonts w:ascii="Sakkal Majalla" w:hAnsi="Sakkal Majalla" w:hint="cs"/>
          <w:color w:val="002060"/>
          <w:sz w:val="36"/>
          <w:szCs w:val="36"/>
          <w:rtl/>
        </w:rPr>
        <w:t>قم بتشكيل المجموعات بشكل عشوائي بعد كل جلسة تدريبية، مما يسهم في الحفاظ على حيوية المتدربين واستفادتهم من خبرات متنوعة، ما لم يتطلب النشاط تشكيل مجموعات متجانسة حسب التخصص.</w:t>
      </w:r>
    </w:p>
    <w:p w14:paraId="06C561DB" w14:textId="2786D121" w:rsidR="002F433D" w:rsidRPr="009A3426" w:rsidRDefault="002F433D" w:rsidP="009A3426">
      <w:pPr>
        <w:numPr>
          <w:ilvl w:val="0"/>
          <w:numId w:val="1"/>
        </w:numPr>
        <w:spacing w:after="160" w:line="240" w:lineRule="auto"/>
        <w:contextualSpacing/>
        <w:rPr>
          <w:rFonts w:ascii="Sakkal Majalla" w:hAnsi="Sakkal Majalla"/>
          <w:color w:val="002060"/>
          <w:sz w:val="36"/>
          <w:szCs w:val="36"/>
        </w:rPr>
      </w:pPr>
      <w:r w:rsidRPr="009A3426">
        <w:rPr>
          <w:rFonts w:ascii="Sakkal Majalla" w:hAnsi="Sakkal Majalla" w:hint="cs"/>
          <w:color w:val="002060"/>
          <w:sz w:val="36"/>
          <w:szCs w:val="36"/>
          <w:rtl/>
        </w:rPr>
        <w:t>احرص على التقويم التكويني أثناء عملية التدريب، فهو يساعد المتدرب في بلوغ أهداف الجلسة التدريبية.</w:t>
      </w:r>
    </w:p>
    <w:p w14:paraId="4E899187" w14:textId="65C0890B" w:rsidR="001F03C5" w:rsidRPr="009A3426" w:rsidRDefault="002F433D" w:rsidP="009A3426">
      <w:pPr>
        <w:numPr>
          <w:ilvl w:val="0"/>
          <w:numId w:val="1"/>
        </w:numPr>
        <w:spacing w:after="160" w:line="240" w:lineRule="auto"/>
        <w:contextualSpacing/>
        <w:rPr>
          <w:rFonts w:ascii="Sakkal Majalla" w:hAnsi="Sakkal Majalla"/>
          <w:color w:val="002060"/>
          <w:sz w:val="36"/>
          <w:szCs w:val="36"/>
        </w:rPr>
      </w:pPr>
      <w:r w:rsidRPr="009A3426">
        <w:rPr>
          <w:rFonts w:ascii="Sakkal Majalla" w:hAnsi="Sakkal Majalla" w:hint="cs"/>
          <w:color w:val="002060"/>
          <w:sz w:val="36"/>
          <w:szCs w:val="36"/>
          <w:rtl/>
        </w:rPr>
        <w:t>لخص عمل المجموعات بعد العرض والنقاش، وضعه على شكل نقاط على السبورة أو الشفافية أو السبورة الورقية.</w:t>
      </w:r>
    </w:p>
    <w:p w14:paraId="228D203B" w14:textId="77777777" w:rsidR="002F433D" w:rsidRPr="009A3426" w:rsidRDefault="002F433D" w:rsidP="009A3426">
      <w:pPr>
        <w:numPr>
          <w:ilvl w:val="0"/>
          <w:numId w:val="1"/>
        </w:numPr>
        <w:spacing w:after="160" w:line="240" w:lineRule="auto"/>
        <w:contextualSpacing/>
        <w:rPr>
          <w:rFonts w:ascii="Sakkal Majalla" w:hAnsi="Sakkal Majalla"/>
          <w:color w:val="002060"/>
          <w:sz w:val="36"/>
          <w:szCs w:val="36"/>
        </w:rPr>
      </w:pPr>
      <w:r w:rsidRPr="009A3426">
        <w:rPr>
          <w:rFonts w:ascii="Sakkal Majalla" w:hAnsi="Sakkal Majalla" w:hint="cs"/>
          <w:color w:val="002060"/>
          <w:sz w:val="36"/>
          <w:szCs w:val="36"/>
          <w:rtl/>
        </w:rPr>
        <w:t>في نهاية كل جلسة تدريبية، احرص على تحديد خلاصة للتعلم المتحقق، حيث يسهم ذلك في تأكيد التعلم.</w:t>
      </w:r>
    </w:p>
    <w:p w14:paraId="1B1A4403" w14:textId="7AABAD9D" w:rsidR="002F433D" w:rsidRPr="009A3426" w:rsidRDefault="002F433D" w:rsidP="009A3426">
      <w:pPr>
        <w:numPr>
          <w:ilvl w:val="0"/>
          <w:numId w:val="1"/>
        </w:numPr>
        <w:spacing w:after="160" w:line="240" w:lineRule="auto"/>
        <w:contextualSpacing/>
        <w:rPr>
          <w:rFonts w:ascii="Sakkal Majalla" w:hAnsi="Sakkal Majalla"/>
          <w:color w:val="002060"/>
          <w:sz w:val="36"/>
          <w:szCs w:val="36"/>
        </w:rPr>
      </w:pPr>
      <w:r w:rsidRPr="009A3426">
        <w:rPr>
          <w:rFonts w:ascii="Sakkal Majalla" w:hAnsi="Sakkal Majalla" w:hint="cs"/>
          <w:color w:val="002060"/>
          <w:sz w:val="36"/>
          <w:szCs w:val="36"/>
          <w:rtl/>
        </w:rPr>
        <w:t>لا تتجاوز أي خطوة أو مرحلة في الحقيبة ما لم تتأكد من تحقيق الحد الأدنى من التمكن لدى جميع المتدربين.</w:t>
      </w:r>
    </w:p>
    <w:p w14:paraId="59AFF2FE" w14:textId="3BC103C4" w:rsidR="002F433D" w:rsidRPr="009A3426" w:rsidRDefault="002F433D" w:rsidP="009A3426">
      <w:pPr>
        <w:numPr>
          <w:ilvl w:val="0"/>
          <w:numId w:val="1"/>
        </w:numPr>
        <w:spacing w:after="160" w:line="240" w:lineRule="auto"/>
        <w:contextualSpacing/>
        <w:rPr>
          <w:rFonts w:ascii="Sakkal Majalla" w:hAnsi="Sakkal Majalla"/>
          <w:color w:val="002060"/>
          <w:sz w:val="36"/>
          <w:szCs w:val="36"/>
        </w:rPr>
      </w:pPr>
      <w:r w:rsidRPr="009A3426">
        <w:rPr>
          <w:rFonts w:ascii="Sakkal Majalla" w:hAnsi="Sakkal Majalla" w:hint="cs"/>
          <w:color w:val="002060"/>
          <w:sz w:val="36"/>
          <w:szCs w:val="36"/>
          <w:rtl/>
        </w:rPr>
        <w:lastRenderedPageBreak/>
        <w:t>يمكنك اختزال وقت التنفيذ لخطوة أو مرحلة معينة عند شعورك بأبجديتها لدى المتدربين، احترامًا لإمكاناتهم وخبراتهم.</w:t>
      </w:r>
    </w:p>
    <w:p w14:paraId="4E09D430" w14:textId="77777777" w:rsidR="002F433D" w:rsidRPr="009A3426" w:rsidRDefault="002F433D" w:rsidP="009A3426">
      <w:pPr>
        <w:numPr>
          <w:ilvl w:val="0"/>
          <w:numId w:val="1"/>
        </w:numPr>
        <w:spacing w:after="160" w:line="240" w:lineRule="auto"/>
        <w:contextualSpacing/>
        <w:rPr>
          <w:rFonts w:ascii="Sakkal Majalla" w:hAnsi="Sakkal Majalla"/>
          <w:color w:val="002060"/>
          <w:sz w:val="36"/>
          <w:szCs w:val="36"/>
        </w:rPr>
      </w:pPr>
      <w:r w:rsidRPr="009A3426">
        <w:rPr>
          <w:rFonts w:ascii="Sakkal Majalla" w:hAnsi="Sakkal Majalla" w:hint="cs"/>
          <w:color w:val="002060"/>
          <w:sz w:val="36"/>
          <w:szCs w:val="36"/>
          <w:rtl/>
        </w:rPr>
        <w:t>التزم بالأهداف الخاصة والإجرائية والأنشطة المحققة لها.</w:t>
      </w:r>
    </w:p>
    <w:p w14:paraId="6A1E0E13" w14:textId="46A77FD4" w:rsidR="002F433D" w:rsidRPr="009A3426" w:rsidRDefault="002F433D" w:rsidP="009A3426">
      <w:pPr>
        <w:numPr>
          <w:ilvl w:val="0"/>
          <w:numId w:val="1"/>
        </w:numPr>
        <w:spacing w:after="160" w:line="240" w:lineRule="auto"/>
        <w:contextualSpacing/>
        <w:rPr>
          <w:rFonts w:ascii="Sakkal Majalla" w:hAnsi="Sakkal Majalla"/>
          <w:color w:val="002060"/>
          <w:sz w:val="36"/>
          <w:szCs w:val="36"/>
        </w:rPr>
      </w:pPr>
      <w:r w:rsidRPr="009A3426">
        <w:rPr>
          <w:rFonts w:ascii="Sakkal Majalla" w:hAnsi="Sakkal Majalla" w:hint="cs"/>
          <w:color w:val="002060"/>
          <w:sz w:val="36"/>
          <w:szCs w:val="36"/>
          <w:rtl/>
        </w:rPr>
        <w:t>دون ملاحظاتك على الحقيبة من خلال أدوات التقويم المصاحبة، للاستفادة منها في تطوير البرنامج وحقيبته التدريبية.</w:t>
      </w:r>
    </w:p>
    <w:p w14:paraId="255BA1FC" w14:textId="77777777" w:rsidR="009A3426" w:rsidRDefault="009A3426" w:rsidP="009A3426">
      <w:pPr>
        <w:spacing w:line="240" w:lineRule="auto"/>
        <w:rPr>
          <w:rFonts w:ascii="Sakkal Majalla" w:hAnsi="Sakkal Majalla"/>
          <w:bCs/>
          <w:color w:val="C00000"/>
          <w:sz w:val="36"/>
          <w:szCs w:val="36"/>
          <w:rtl/>
        </w:rPr>
      </w:pPr>
    </w:p>
    <w:p w14:paraId="15510B0B" w14:textId="77777777" w:rsidR="009A3426" w:rsidRDefault="009A3426" w:rsidP="009A3426">
      <w:pPr>
        <w:spacing w:line="240" w:lineRule="auto"/>
        <w:rPr>
          <w:rFonts w:ascii="Sakkal Majalla" w:hAnsi="Sakkal Majalla"/>
          <w:bCs/>
          <w:color w:val="C00000"/>
          <w:sz w:val="36"/>
          <w:szCs w:val="36"/>
          <w:rtl/>
        </w:rPr>
      </w:pPr>
    </w:p>
    <w:p w14:paraId="1E0EEA89" w14:textId="4761FDC3" w:rsidR="002F433D" w:rsidRPr="009A3426" w:rsidRDefault="002F433D" w:rsidP="009A3426">
      <w:pPr>
        <w:spacing w:line="240" w:lineRule="auto"/>
        <w:rPr>
          <w:rFonts w:ascii="Sakkal Majalla" w:hAnsi="Sakkal Majalla"/>
          <w:bCs/>
          <w:color w:val="C00000"/>
          <w:sz w:val="36"/>
          <w:szCs w:val="36"/>
          <w:rtl/>
        </w:rPr>
      </w:pPr>
      <w:r w:rsidRPr="009A3426">
        <w:rPr>
          <w:rFonts w:ascii="Sakkal Majalla" w:hAnsi="Sakkal Majalla" w:hint="cs"/>
          <w:bCs/>
          <w:color w:val="C00000"/>
          <w:sz w:val="36"/>
          <w:szCs w:val="36"/>
          <w:rtl/>
        </w:rPr>
        <w:t>نتمنى لك النجاح في مهمتك التدريبية، ونؤكد على دعمنا المستمر لجهودك المتميزة.</w:t>
      </w:r>
    </w:p>
    <w:p w14:paraId="003E5A8C" w14:textId="77777777" w:rsidR="00762EFF" w:rsidRDefault="00762EFF" w:rsidP="002F433D">
      <w:pPr>
        <w:spacing w:line="360" w:lineRule="auto"/>
        <w:rPr>
          <w:rFonts w:ascii="Adobe Arabic" w:hAnsi="Adobe Arabic" w:cs="Adobe Arabic"/>
          <w:bCs/>
          <w:color w:val="C00000"/>
          <w:sz w:val="36"/>
          <w:szCs w:val="36"/>
          <w:rtl/>
        </w:rPr>
      </w:pPr>
    </w:p>
    <w:p w14:paraId="576E6A13" w14:textId="3DDF998E" w:rsidR="009A3426" w:rsidRDefault="009A3426" w:rsidP="002F433D">
      <w:pPr>
        <w:spacing w:line="360" w:lineRule="auto"/>
        <w:rPr>
          <w:rFonts w:ascii="Adobe Arabic" w:hAnsi="Adobe Arabic" w:cs="Adobe Arabic"/>
          <w:bCs/>
          <w:color w:val="C00000"/>
          <w:sz w:val="36"/>
          <w:szCs w:val="36"/>
          <w:rtl/>
        </w:rPr>
      </w:pPr>
    </w:p>
    <w:p w14:paraId="08414066" w14:textId="77777777" w:rsidR="009A3426" w:rsidRDefault="009A3426" w:rsidP="002F433D">
      <w:pPr>
        <w:spacing w:line="360" w:lineRule="auto"/>
        <w:rPr>
          <w:rFonts w:ascii="Adobe Arabic" w:hAnsi="Adobe Arabic" w:cs="Adobe Arabic"/>
          <w:bCs/>
          <w:color w:val="C00000"/>
          <w:sz w:val="36"/>
          <w:szCs w:val="36"/>
          <w:rtl/>
        </w:rPr>
      </w:pPr>
    </w:p>
    <w:p w14:paraId="063CDBE8" w14:textId="3E7F8B67" w:rsidR="009A3426" w:rsidRDefault="00FA31AF" w:rsidP="002F433D">
      <w:pPr>
        <w:spacing w:line="360" w:lineRule="auto"/>
        <w:rPr>
          <w:rFonts w:ascii="Adobe Arabic" w:hAnsi="Adobe Arabic" w:cs="Adobe Arabic"/>
          <w:bCs/>
          <w:color w:val="C00000"/>
          <w:sz w:val="36"/>
          <w:szCs w:val="36"/>
          <w:rtl/>
        </w:rPr>
      </w:pPr>
      <w:r w:rsidRPr="009A3426">
        <w:rPr>
          <w:rFonts w:ascii="Sakkal Majalla" w:hAnsi="Sakkal Majalla" w:hint="cs"/>
          <w:noProof/>
          <w:sz w:val="36"/>
          <w:szCs w:val="36"/>
        </w:rPr>
        <w:drawing>
          <wp:anchor distT="0" distB="0" distL="114300" distR="114300" simplePos="0" relativeHeight="252920832" behindDoc="0" locked="0" layoutInCell="1" allowOverlap="1" wp14:anchorId="1076AC15" wp14:editId="3A72ED2C">
            <wp:simplePos x="0" y="0"/>
            <wp:positionH relativeFrom="margin">
              <wp:posOffset>666115</wp:posOffset>
            </wp:positionH>
            <wp:positionV relativeFrom="paragraph">
              <wp:posOffset>62865</wp:posOffset>
            </wp:positionV>
            <wp:extent cx="2714625" cy="2714625"/>
            <wp:effectExtent l="0" t="0" r="9525" b="9525"/>
            <wp:wrapSquare wrapText="bothSides"/>
            <wp:docPr id="35700756" name="Picture 35700756" descr="Instruction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descr="Instruction "/>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14625" cy="271462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E35E169" w14:textId="458BFFCC" w:rsidR="009A3426" w:rsidRDefault="009A3426" w:rsidP="002F433D">
      <w:pPr>
        <w:spacing w:line="360" w:lineRule="auto"/>
        <w:rPr>
          <w:rFonts w:ascii="Adobe Arabic" w:hAnsi="Adobe Arabic" w:cs="Adobe Arabic"/>
          <w:bCs/>
          <w:color w:val="C00000"/>
          <w:sz w:val="36"/>
          <w:szCs w:val="36"/>
          <w:rtl/>
        </w:rPr>
      </w:pPr>
    </w:p>
    <w:p w14:paraId="2F2EF577" w14:textId="6EB55B61" w:rsidR="009A3426" w:rsidRDefault="009A3426" w:rsidP="002F433D">
      <w:pPr>
        <w:spacing w:line="360" w:lineRule="auto"/>
        <w:rPr>
          <w:rFonts w:ascii="Adobe Arabic" w:hAnsi="Adobe Arabic" w:cs="Adobe Arabic"/>
          <w:bCs/>
          <w:color w:val="C00000"/>
          <w:sz w:val="36"/>
          <w:szCs w:val="36"/>
          <w:rtl/>
        </w:rPr>
      </w:pPr>
    </w:p>
    <w:p w14:paraId="01DAD7A6" w14:textId="77777777" w:rsidR="009A3426" w:rsidRDefault="009A3426" w:rsidP="002F433D">
      <w:pPr>
        <w:spacing w:line="360" w:lineRule="auto"/>
        <w:rPr>
          <w:rFonts w:ascii="Adobe Arabic" w:hAnsi="Adobe Arabic" w:cs="Adobe Arabic"/>
          <w:bCs/>
          <w:color w:val="C00000"/>
          <w:sz w:val="36"/>
          <w:szCs w:val="36"/>
          <w:rtl/>
        </w:rPr>
      </w:pPr>
    </w:p>
    <w:p w14:paraId="7C9DE465" w14:textId="77777777" w:rsidR="009A3426" w:rsidRDefault="009A3426" w:rsidP="002F433D">
      <w:pPr>
        <w:spacing w:line="360" w:lineRule="auto"/>
        <w:rPr>
          <w:rFonts w:ascii="Adobe Arabic" w:hAnsi="Adobe Arabic" w:cs="Adobe Arabic"/>
          <w:bCs/>
          <w:color w:val="C00000"/>
          <w:sz w:val="36"/>
          <w:szCs w:val="36"/>
          <w:rtl/>
        </w:rPr>
      </w:pPr>
    </w:p>
    <w:p w14:paraId="2336099A" w14:textId="77777777" w:rsidR="009A3426" w:rsidRDefault="009A3426" w:rsidP="002F433D">
      <w:pPr>
        <w:spacing w:line="360" w:lineRule="auto"/>
        <w:rPr>
          <w:rFonts w:ascii="Adobe Arabic" w:hAnsi="Adobe Arabic" w:cs="Adobe Arabic"/>
          <w:bCs/>
          <w:color w:val="C00000"/>
          <w:sz w:val="36"/>
          <w:szCs w:val="36"/>
          <w:rtl/>
        </w:rPr>
      </w:pPr>
    </w:p>
    <w:p w14:paraId="0C784634" w14:textId="77777777" w:rsidR="009A3426" w:rsidRDefault="009A3426" w:rsidP="002F433D">
      <w:pPr>
        <w:spacing w:line="360" w:lineRule="auto"/>
        <w:rPr>
          <w:rFonts w:ascii="Adobe Arabic" w:hAnsi="Adobe Arabic" w:cs="Adobe Arabic"/>
          <w:bCs/>
          <w:color w:val="C00000"/>
          <w:sz w:val="36"/>
          <w:szCs w:val="36"/>
          <w:rtl/>
        </w:rPr>
      </w:pPr>
    </w:p>
    <w:p w14:paraId="4F883F5A" w14:textId="77777777" w:rsidR="009A3426" w:rsidRDefault="009A3426" w:rsidP="002F433D">
      <w:pPr>
        <w:spacing w:line="360" w:lineRule="auto"/>
        <w:rPr>
          <w:rFonts w:ascii="Adobe Arabic" w:hAnsi="Adobe Arabic" w:cs="Adobe Arabic"/>
          <w:bCs/>
          <w:color w:val="C00000"/>
          <w:sz w:val="36"/>
          <w:szCs w:val="36"/>
          <w:rtl/>
        </w:rPr>
      </w:pPr>
    </w:p>
    <w:p w14:paraId="6432A29D" w14:textId="77777777" w:rsidR="009A3426" w:rsidRDefault="009A3426" w:rsidP="002F433D">
      <w:pPr>
        <w:spacing w:line="360" w:lineRule="auto"/>
        <w:rPr>
          <w:rFonts w:ascii="Adobe Arabic" w:hAnsi="Adobe Arabic" w:cs="Adobe Arabic"/>
          <w:bCs/>
          <w:color w:val="C00000"/>
          <w:sz w:val="36"/>
          <w:szCs w:val="36"/>
          <w:rtl/>
        </w:rPr>
      </w:pPr>
    </w:p>
    <w:p w14:paraId="4D4A83A5" w14:textId="77777777" w:rsidR="009A3426" w:rsidRDefault="009A3426" w:rsidP="002F433D">
      <w:pPr>
        <w:spacing w:line="360" w:lineRule="auto"/>
        <w:rPr>
          <w:rFonts w:ascii="Adobe Arabic" w:hAnsi="Adobe Arabic" w:cs="Adobe Arabic"/>
          <w:bCs/>
          <w:color w:val="C00000"/>
          <w:sz w:val="36"/>
          <w:szCs w:val="36"/>
          <w:rtl/>
        </w:rPr>
      </w:pPr>
    </w:p>
    <w:p w14:paraId="7A960F6E" w14:textId="77777777" w:rsidR="009A3426" w:rsidRDefault="009A3426" w:rsidP="002F433D">
      <w:pPr>
        <w:spacing w:line="360" w:lineRule="auto"/>
        <w:rPr>
          <w:rFonts w:ascii="Adobe Arabic" w:hAnsi="Adobe Arabic" w:cs="Adobe Arabic"/>
          <w:bCs/>
          <w:color w:val="C00000"/>
          <w:sz w:val="36"/>
          <w:szCs w:val="36"/>
          <w:rtl/>
        </w:rPr>
      </w:pPr>
    </w:p>
    <w:p w14:paraId="0C97CCB8" w14:textId="77777777" w:rsidR="009A3426" w:rsidRPr="00304449" w:rsidRDefault="009A3426" w:rsidP="002F433D">
      <w:pPr>
        <w:spacing w:line="360" w:lineRule="auto"/>
        <w:rPr>
          <w:rFonts w:ascii="Adobe Arabic" w:hAnsi="Adobe Arabic" w:cs="Adobe Arabic"/>
          <w:bCs/>
          <w:color w:val="C00000"/>
          <w:sz w:val="36"/>
          <w:szCs w:val="36"/>
        </w:rPr>
      </w:pPr>
    </w:p>
    <w:p w14:paraId="1B72FCBF" w14:textId="10ECD2A4" w:rsidR="002F433D" w:rsidRPr="00304449" w:rsidRDefault="002F433D" w:rsidP="002F433D">
      <w:pPr>
        <w:spacing w:after="160" w:line="259" w:lineRule="auto"/>
        <w:jc w:val="center"/>
      </w:pPr>
      <w:r w:rsidRPr="00304449">
        <w:rPr>
          <w:noProof/>
          <w:lang w:bidi="ar-SY"/>
        </w:rPr>
        <mc:AlternateContent>
          <mc:Choice Requires="wpg">
            <w:drawing>
              <wp:inline distT="0" distB="0" distL="0" distR="0" wp14:anchorId="2900B52C" wp14:editId="523DB3CE">
                <wp:extent cx="5633504" cy="593062"/>
                <wp:effectExtent l="0" t="0" r="5715" b="0"/>
                <wp:docPr id="60" name="Group 8"/>
                <wp:cNvGraphicFramePr/>
                <a:graphic xmlns:a="http://schemas.openxmlformats.org/drawingml/2006/main">
                  <a:graphicData uri="http://schemas.microsoft.com/office/word/2010/wordprocessingGroup">
                    <wpg:wgp>
                      <wpg:cNvGrpSpPr/>
                      <wpg:grpSpPr>
                        <a:xfrm>
                          <a:off x="0" y="0"/>
                          <a:ext cx="5633504" cy="593062"/>
                          <a:chOff x="0" y="0"/>
                          <a:chExt cx="7979822" cy="593062"/>
                        </a:xfrm>
                      </wpg:grpSpPr>
                      <wps:wsp>
                        <wps:cNvPr id="61" name="Rectangle 61"/>
                        <wps:cNvSpPr/>
                        <wps:spPr>
                          <a:xfrm>
                            <a:off x="0" y="0"/>
                            <a:ext cx="7979822" cy="523514"/>
                          </a:xfrm>
                          <a:prstGeom prst="rect">
                            <a:avLst/>
                          </a:prstGeom>
                          <a:solidFill>
                            <a:sysClr val="window" lastClr="FFFFFF">
                              <a:lumMod val="95000"/>
                            </a:sysClr>
                          </a:solidFill>
                          <a:ln w="12700" cap="flat" cmpd="sng" algn="ctr">
                            <a:noFill/>
                            <a:prstDash val="solid"/>
                            <a:miter lim="800000"/>
                          </a:ln>
                          <a:effectLst/>
                        </wps:spPr>
                        <wps:bodyPr rtlCol="0" anchor="ctr"/>
                      </wps:wsp>
                      <wps:wsp>
                        <wps:cNvPr id="62" name="Rectangle 62"/>
                        <wps:cNvSpPr/>
                        <wps:spPr>
                          <a:xfrm>
                            <a:off x="0" y="453967"/>
                            <a:ext cx="7979822" cy="139095"/>
                          </a:xfrm>
                          <a:prstGeom prst="rect">
                            <a:avLst/>
                          </a:prstGeom>
                          <a:solidFill>
                            <a:srgbClr val="168489"/>
                          </a:solidFill>
                          <a:ln w="12700" cap="flat" cmpd="sng" algn="ctr">
                            <a:noFill/>
                            <a:prstDash val="solid"/>
                            <a:miter lim="800000"/>
                          </a:ln>
                          <a:effectLst/>
                        </wps:spPr>
                        <wps:bodyPr rtlCol="0" anchor="ctr"/>
                      </wps:wsp>
                      <wps:wsp>
                        <wps:cNvPr id="63" name="TextBox 7"/>
                        <wps:cNvSpPr txBox="1"/>
                        <wps:spPr>
                          <a:xfrm>
                            <a:off x="1796583" y="0"/>
                            <a:ext cx="4386580" cy="536575"/>
                          </a:xfrm>
                          <a:prstGeom prst="rect">
                            <a:avLst/>
                          </a:prstGeom>
                          <a:noFill/>
                        </wps:spPr>
                        <wps:txbx>
                          <w:txbxContent>
                            <w:p w14:paraId="0970531B" w14:textId="77777777" w:rsidR="002F433D" w:rsidRDefault="002F433D" w:rsidP="002F433D">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wps:txbx>
                        <wps:bodyPr wrap="square" rtlCol="0">
                          <a:noAutofit/>
                        </wps:bodyPr>
                      </wps:wsp>
                    </wpg:wgp>
                  </a:graphicData>
                </a:graphic>
              </wp:inline>
            </w:drawing>
          </mc:Choice>
          <mc:Fallback>
            <w:pict>
              <v:group w14:anchorId="2900B52C" id="_x0000_s1040" style="width:443.6pt;height:46.7pt;mso-position-horizontal-relative:char;mso-position-vertical-relative:line" coordsize="79798,59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">
                <v:rect id="Rectangle 61" o:spid="_x0000_s1041" style="position:absolute;width:79798;height:52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" fillcolor="#f2f2f2" stroked="f" strokeweight="1pt"/>
                <v:rect id="Rectangle 62" o:spid="_x0000_s1042" style="position:absolute;top:4539;width:79798;height:13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" fillcolor="#168489" stroked="f" strokeweight="1pt"/>
                <v:shape id="_x0000_s1043" type="#_x0000_t202" style="position:absolute;left:17965;width:43866;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" filled="f" stroked="f">
                  <v:textbox>
                    <w:txbxContent>
                      <w:p w14:paraId="0970531B" w14:textId="77777777" w:rsidR="002F433D" w:rsidRDefault="002F433D" w:rsidP="002F433D">
                        <w:pPr>
                          <w:jc w:val="center"/>
                          <w:rPr>
                            <w:rFonts w:ascii="Adobe Arabic" w:hAnsi="Adobe Arabic" w:cs="Adobe Arabic"/>
                            <w:b/>
                            <w:bCs/>
                            <w:color w:val="2B5474"/>
                            <w:kern w:val="24"/>
                            <w:sz w:val="56"/>
                            <w:szCs w:val="56"/>
                            <w:lang w:bidi="ar-SY"/>
                          </w:rPr>
                        </w:pPr>
                        <w:r>
                          <w:rPr>
                            <w:rFonts w:ascii="Adobe Arabic" w:hAnsi="Adobe Arabic" w:cs="Adobe Arabic" w:hint="cs"/>
                            <w:b/>
                            <w:bCs/>
                            <w:color w:val="2B5474"/>
                            <w:kern w:val="24"/>
                            <w:sz w:val="56"/>
                            <w:szCs w:val="56"/>
                            <w:rtl/>
                            <w:lang w:bidi="ar-SY"/>
                          </w:rPr>
                          <w:t>الرموز الدلالية</w:t>
                        </w:r>
                      </w:p>
                    </w:txbxContent>
                  </v:textbox>
                </v:shape>
                <w10:anchorlock/>
              </v:group>
            </w:pict>
          </mc:Fallback>
        </mc:AlternateContent>
      </w:r>
    </w:p>
    <w:p w14:paraId="2556E2C3" w14:textId="77777777" w:rsidR="002F433D" w:rsidRPr="00304449" w:rsidRDefault="002F433D" w:rsidP="002F433D">
      <w:pPr>
        <w:spacing w:after="160" w:line="259" w:lineRule="auto"/>
        <w:jc w:val="center"/>
        <w:rPr>
          <w:rtl/>
        </w:rPr>
      </w:pPr>
    </w:p>
    <w:tbl>
      <w:tblPr>
        <w:tblStyle w:val="a6"/>
        <w:tblW w:w="0" w:type="auto"/>
        <w:jc w:val="righ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60"/>
        <w:gridCol w:w="1452"/>
        <w:gridCol w:w="3123"/>
        <w:gridCol w:w="1391"/>
      </w:tblGrid>
      <w:tr w:rsidR="002F433D" w:rsidRPr="00EA0B54" w14:paraId="34C0E74F" w14:textId="77777777" w:rsidTr="00D53FDA">
        <w:trPr>
          <w:trHeight w:val="1962"/>
          <w:jc w:val="right"/>
        </w:trPr>
        <w:tc>
          <w:tcPr>
            <w:tcW w:w="3145" w:type="dxa"/>
            <w:tcBorders>
              <w:bottom w:val="single" w:sz="18" w:space="0" w:color="168489"/>
            </w:tcBorders>
            <w:vAlign w:val="center"/>
          </w:tcPr>
          <w:p w14:paraId="11460F3C" w14:textId="77777777" w:rsidR="002F433D" w:rsidRPr="00EA0B54" w:rsidRDefault="002F433D" w:rsidP="00D53FDA">
            <w:pPr>
              <w:pStyle w:val="a9"/>
              <w:bidi/>
              <w:spacing w:before="0" w:beforeAutospacing="0" w:after="0" w:afterAutospacing="0"/>
              <w:rPr>
                <w:rFonts w:ascii="Sakkal Majalla" w:eastAsia="Times New Roman" w:hAnsi="Sakkal Majalla" w:cs="Sakkal Majalla"/>
                <w:b/>
                <w:bCs/>
                <w:color w:val="1E3D6A"/>
                <w:kern w:val="24"/>
                <w:sz w:val="40"/>
                <w:szCs w:val="40"/>
                <w:lang w:bidi="ar-SY"/>
              </w:rPr>
            </w:pPr>
            <w:r w:rsidRPr="00EA0B54">
              <w:rPr>
                <w:rFonts w:ascii="Sakkal Majalla" w:eastAsia="Times New Roman" w:hAnsi="Sakkal Majalla" w:cs="Sakkal Majalla" w:hint="cs"/>
                <w:b/>
                <w:bCs/>
                <w:color w:val="1E3D6A"/>
                <w:kern w:val="24"/>
                <w:sz w:val="40"/>
                <w:szCs w:val="40"/>
                <w:rtl/>
                <w:lang w:bidi="ar-SY"/>
              </w:rPr>
              <w:t>نشاط</w:t>
            </w:r>
          </w:p>
          <w:p w14:paraId="47C333B5" w14:textId="77777777" w:rsidR="002F433D" w:rsidRPr="00EA0B54" w:rsidRDefault="002F433D" w:rsidP="00D53FDA">
            <w:pPr>
              <w:spacing w:after="160" w:line="259" w:lineRule="auto"/>
              <w:rPr>
                <w:rFonts w:ascii="Sakkal Majalla" w:hAnsi="Sakkal Majalla"/>
                <w:color w:val="1E3D6A"/>
                <w:sz w:val="36"/>
                <w:szCs w:val="36"/>
              </w:rPr>
            </w:pPr>
            <w:r w:rsidRPr="00EA0B54">
              <w:rPr>
                <w:rFonts w:ascii="Sakkal Majalla" w:hAnsi="Sakkal Majalla" w:hint="cs"/>
                <w:sz w:val="36"/>
                <w:szCs w:val="36"/>
                <w:rtl/>
                <w:lang w:bidi="ar-EG"/>
              </w:rPr>
              <w:t>فقرةٌ تهدفُ إلى تنميةِ المهاراتِ الحياتيّةِ.</w:t>
            </w:r>
          </w:p>
        </w:tc>
        <w:tc>
          <w:tcPr>
            <w:tcW w:w="1268" w:type="dxa"/>
            <w:tcBorders>
              <w:bottom w:val="single" w:sz="18" w:space="0" w:color="168489"/>
              <w:right w:val="single" w:sz="18" w:space="0" w:color="168489"/>
            </w:tcBorders>
            <w:vAlign w:val="center"/>
          </w:tcPr>
          <w:p w14:paraId="26A38876" w14:textId="77777777" w:rsidR="002F433D" w:rsidRPr="00EA0B54" w:rsidRDefault="002F433D" w:rsidP="00D53FDA">
            <w:pPr>
              <w:spacing w:after="160" w:line="259" w:lineRule="auto"/>
              <w:jc w:val="left"/>
              <w:rPr>
                <w:rFonts w:ascii="Sakkal Majalla" w:hAnsi="Sakkal Majalla"/>
                <w:color w:val="1E3D6A"/>
                <w:sz w:val="36"/>
                <w:szCs w:val="36"/>
              </w:rPr>
            </w:pPr>
            <w:r w:rsidRPr="00EA0B54">
              <w:rPr>
                <w:rFonts w:ascii="Sakkal Majalla" w:hAnsi="Sakkal Majalla" w:hint="cs"/>
                <w:noProof/>
                <w:color w:val="1E3D6A"/>
                <w:sz w:val="36"/>
                <w:szCs w:val="36"/>
              </w:rPr>
              <mc:AlternateContent>
                <mc:Choice Requires="wpg">
                  <w:drawing>
                    <wp:inline distT="0" distB="0" distL="0" distR="0" wp14:anchorId="11E78BBB" wp14:editId="7AE8394E">
                      <wp:extent cx="782320" cy="638175"/>
                      <wp:effectExtent l="0" t="0" r="0" b="28575"/>
                      <wp:docPr id="388507651" name="Group 8"/>
                      <wp:cNvGraphicFramePr/>
                      <a:graphic xmlns:a="http://schemas.openxmlformats.org/drawingml/2006/main">
                        <a:graphicData uri="http://schemas.microsoft.com/office/word/2010/wordprocessingGroup">
                          <wpg:wgp>
                            <wpg:cNvGrpSpPr/>
                            <wpg:grpSpPr>
                              <a:xfrm>
                                <a:off x="0" y="0"/>
                                <a:ext cx="782320" cy="638175"/>
                                <a:chOff x="0" y="0"/>
                                <a:chExt cx="1147928" cy="936104"/>
                              </a:xfrm>
                            </wpg:grpSpPr>
                            <pic:pic xmlns:pic="http://schemas.openxmlformats.org/drawingml/2006/picture">
                              <pic:nvPicPr>
                                <pic:cNvPr id="388507652" name="Picture 388507652" descr="Puzzle "/>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355840" y="53771"/>
                                  <a:ext cx="792088" cy="792088"/>
                                </a:xfrm>
                                <a:prstGeom prst="rect">
                                  <a:avLst/>
                                </a:prstGeom>
                                <a:noFill/>
                                <a:extLst>
                                  <a:ext uri="{909E8E84-426E-40DD-AFC4-6F175D3DCCD1}">
                                    <a14:hiddenFill xmlns:a14="http://schemas.microsoft.com/office/drawing/2010/main">
                                      <a:solidFill>
                                        <a:srgbClr val="FFFFFF"/>
                                      </a:solidFill>
                                    </a14:hiddenFill>
                                  </a:ext>
                                </a:extLst>
                              </pic:spPr>
                            </pic:pic>
                            <wps:wsp>
                              <wps:cNvPr id="388507653" name="Rectangle: Rounded Corners 388507653"/>
                              <wps:cNvSpPr/>
                              <wps:spPr>
                                <a:xfrm>
                                  <a:off x="0" y="0"/>
                                  <a:ext cx="91401" cy="936104"/>
                                </a:xfrm>
                                <a:prstGeom prst="roundRect">
                                  <a:avLst/>
                                </a:prstGeom>
                                <a:solidFill>
                                  <a:srgbClr val="168489"/>
                                </a:solidFill>
                                <a:ln w="12700" cap="flat" cmpd="sng" algn="ctr">
                                  <a:solidFill>
                                    <a:srgbClr val="168489"/>
                                  </a:solidFill>
                                  <a:prstDash val="solid"/>
                                  <a:miter lim="800000"/>
                                </a:ln>
                                <a:effectLst/>
                              </wps:spPr>
                              <wps:bodyPr rtlCol="0" anchor="ctr"/>
                            </wps:wsp>
                          </wpg:wgp>
                        </a:graphicData>
                      </a:graphic>
                    </wp:inline>
                  </w:drawing>
                </mc:Choice>
                <mc:Fallback>
                  <w:pict>
                    <v:group w14:anchorId="0F4248AF" id="Group 8" o:spid="_x0000_s1026" style="width:61.6pt;height:50.25pt;mso-position-horizontal-relative:char;mso-position-vertical-relative:line" coordsize="11479,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">
                      <v:shape id="Picture 388507652" o:spid="_x0000_s1027" type="#_x0000_t75" alt="Puzzle " style="position:absolute;left:3558;top:537;width:7921;height:792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">
                        <v:imagedata r:id="rId19" o:title="Puzzle "/>
                      </v:shape>
                      <v:roundrect id="Rectangle: Rounded Corners 388507653"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left w:val="single" w:sz="18" w:space="0" w:color="168489"/>
              <w:bottom w:val="single" w:sz="18" w:space="0" w:color="168489"/>
            </w:tcBorders>
            <w:vAlign w:val="center"/>
          </w:tcPr>
          <w:p w14:paraId="6AB6EB4F" w14:textId="77777777" w:rsidR="002F433D" w:rsidRPr="00EA0B54" w:rsidRDefault="002F433D" w:rsidP="00D53FDA">
            <w:pPr>
              <w:pStyle w:val="a9"/>
              <w:bidi/>
              <w:spacing w:before="0" w:beforeAutospacing="0" w:after="0" w:afterAutospacing="0"/>
              <w:rPr>
                <w:rFonts w:ascii="Sakkal Majalla" w:eastAsia="Times New Roman" w:hAnsi="Sakkal Majalla" w:cs="Sakkal Majalla"/>
                <w:b/>
                <w:bCs/>
                <w:color w:val="1E3D6A"/>
                <w:kern w:val="24"/>
                <w:sz w:val="40"/>
                <w:szCs w:val="40"/>
                <w:rtl/>
                <w:lang w:bidi="ar-SY"/>
              </w:rPr>
            </w:pPr>
          </w:p>
          <w:p w14:paraId="066E2ABE" w14:textId="77777777" w:rsidR="002F433D" w:rsidRPr="00EA0B54" w:rsidRDefault="002F433D" w:rsidP="00D53FDA">
            <w:pPr>
              <w:pStyle w:val="a9"/>
              <w:bidi/>
              <w:spacing w:before="0" w:beforeAutospacing="0" w:after="0" w:afterAutospacing="0"/>
              <w:rPr>
                <w:rFonts w:ascii="Sakkal Majalla" w:eastAsia="Times New Roman" w:hAnsi="Sakkal Majalla" w:cs="Sakkal Majalla"/>
                <w:b/>
                <w:bCs/>
                <w:color w:val="1E3D6A"/>
                <w:kern w:val="24"/>
                <w:sz w:val="40"/>
                <w:szCs w:val="40"/>
                <w:lang w:bidi="ar-SY"/>
              </w:rPr>
            </w:pPr>
            <w:r w:rsidRPr="00EA0B54">
              <w:rPr>
                <w:rFonts w:ascii="Sakkal Majalla" w:eastAsia="Times New Roman" w:hAnsi="Sakkal Majalla" w:cs="Sakkal Majalla" w:hint="cs"/>
                <w:b/>
                <w:bCs/>
                <w:color w:val="1E3D6A"/>
                <w:kern w:val="24"/>
                <w:sz w:val="40"/>
                <w:szCs w:val="40"/>
                <w:rtl/>
                <w:lang w:bidi="ar-SY"/>
              </w:rPr>
              <w:t>مقدمة</w:t>
            </w:r>
          </w:p>
          <w:p w14:paraId="4B6A63DC" w14:textId="77777777" w:rsidR="002F433D" w:rsidRPr="00EA0B54" w:rsidRDefault="002F433D" w:rsidP="00D53FDA">
            <w:pPr>
              <w:spacing w:after="160" w:line="259" w:lineRule="auto"/>
              <w:rPr>
                <w:rFonts w:ascii="Sakkal Majalla" w:hAnsi="Sakkal Majalla"/>
                <w:sz w:val="36"/>
                <w:szCs w:val="36"/>
                <w:rtl/>
                <w:lang w:bidi="ar-EG"/>
              </w:rPr>
            </w:pPr>
            <w:r w:rsidRPr="00EA0B54">
              <w:rPr>
                <w:rFonts w:ascii="Sakkal Majalla" w:hAnsi="Sakkal Majalla" w:hint="cs"/>
                <w:sz w:val="36"/>
                <w:szCs w:val="36"/>
                <w:rtl/>
                <w:lang w:bidi="ar-EG"/>
              </w:rPr>
              <w:t>خطوةٌ تمهيديّةٌ للدّرسِ.</w:t>
            </w:r>
          </w:p>
          <w:p w14:paraId="4B85C889" w14:textId="77777777" w:rsidR="002F433D" w:rsidRPr="00EA0B54" w:rsidRDefault="002F433D" w:rsidP="00D53FDA">
            <w:pPr>
              <w:spacing w:after="160" w:line="259" w:lineRule="auto"/>
              <w:jc w:val="left"/>
              <w:rPr>
                <w:rFonts w:ascii="Sakkal Majalla" w:hAnsi="Sakkal Majalla"/>
                <w:color w:val="1E3D6A"/>
                <w:sz w:val="36"/>
                <w:szCs w:val="36"/>
              </w:rPr>
            </w:pPr>
          </w:p>
        </w:tc>
        <w:tc>
          <w:tcPr>
            <w:tcW w:w="1391" w:type="dxa"/>
            <w:tcBorders>
              <w:bottom w:val="single" w:sz="18" w:space="0" w:color="168489"/>
            </w:tcBorders>
            <w:vAlign w:val="center"/>
          </w:tcPr>
          <w:p w14:paraId="666B12E6" w14:textId="77777777" w:rsidR="002F433D" w:rsidRPr="00EA0B54" w:rsidRDefault="002F433D" w:rsidP="00D53FDA">
            <w:pPr>
              <w:spacing w:after="160" w:line="259" w:lineRule="auto"/>
              <w:jc w:val="left"/>
              <w:rPr>
                <w:rFonts w:ascii="Sakkal Majalla" w:hAnsi="Sakkal Majalla"/>
                <w:sz w:val="36"/>
                <w:szCs w:val="36"/>
              </w:rPr>
            </w:pPr>
            <w:r w:rsidRPr="00EA0B54">
              <w:rPr>
                <w:rFonts w:ascii="Sakkal Majalla" w:hAnsi="Sakkal Majalla" w:hint="cs"/>
                <w:noProof/>
                <w:sz w:val="36"/>
                <w:szCs w:val="36"/>
              </w:rPr>
              <mc:AlternateContent>
                <mc:Choice Requires="wpg">
                  <w:drawing>
                    <wp:inline distT="0" distB="0" distL="0" distR="0" wp14:anchorId="39EB6444" wp14:editId="16725328">
                      <wp:extent cx="742315" cy="638175"/>
                      <wp:effectExtent l="0" t="0" r="0" b="28575"/>
                      <wp:docPr id="388507648" name="Group 11"/>
                      <wp:cNvGraphicFramePr/>
                      <a:graphic xmlns:a="http://schemas.openxmlformats.org/drawingml/2006/main">
                        <a:graphicData uri="http://schemas.microsoft.com/office/word/2010/wordprocessingGroup">
                          <wpg:wgp>
                            <wpg:cNvGrpSpPr/>
                            <wpg:grpSpPr>
                              <a:xfrm>
                                <a:off x="0" y="0"/>
                                <a:ext cx="742315" cy="638175"/>
                                <a:chOff x="0" y="0"/>
                                <a:chExt cx="1089850" cy="936104"/>
                              </a:xfrm>
                            </wpg:grpSpPr>
                            <pic:pic xmlns:pic="http://schemas.openxmlformats.org/drawingml/2006/picture">
                              <pic:nvPicPr>
                                <pic:cNvPr id="388507649" name="Picture 388507649" descr="Light bulb "/>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15374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0" name="Rectangle: Rounded Corners 388507650"/>
                              <wps:cNvSpPr/>
                              <wps:spPr>
                                <a:xfrm>
                                  <a:off x="0" y="0"/>
                                  <a:ext cx="91402" cy="936104"/>
                                </a:xfrm>
                                <a:prstGeom prst="roundRect">
                                  <a:avLst/>
                                </a:prstGeom>
                                <a:solidFill>
                                  <a:srgbClr val="168489"/>
                                </a:solidFill>
                                <a:ln w="12700" cap="flat" cmpd="sng" algn="ctr">
                                  <a:solidFill>
                                    <a:srgbClr val="168489"/>
                                  </a:solidFill>
                                  <a:prstDash val="solid"/>
                                  <a:miter lim="800000"/>
                                </a:ln>
                                <a:effectLst/>
                              </wps:spPr>
                              <wps:bodyPr rtlCol="0" anchor="ctr"/>
                            </wps:wsp>
                          </wpg:wgp>
                        </a:graphicData>
                      </a:graphic>
                    </wp:inline>
                  </w:drawing>
                </mc:Choice>
                <mc:Fallback>
                  <w:pict>
                    <v:group w14:anchorId="4151E45C" id="Group 11" o:spid="_x0000_s1026" style="width:58.45pt;height:50.25pt;mso-position-horizontal-relative:char;mso-position-vertical-relative:line" coordsize="10898,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">
                      <v:shape id="Picture 388507649" o:spid="_x0000_s1027" type="#_x0000_t75" alt="Light bulb " style="position:absolute;left:1537;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">
                        <v:imagedata r:id="rId21" o:title="Light bulb "/>
                      </v:shape>
                      <v:roundrect id="Rectangle: Rounded Corners 388507650"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" fillcolor="#168489" strokecolor="#168489" strokeweight="1pt">
                        <v:stroke joinstyle="miter"/>
                      </v:roundrect>
                      <w10:anchorlock/>
                    </v:group>
                  </w:pict>
                </mc:Fallback>
              </mc:AlternateContent>
            </w:r>
          </w:p>
        </w:tc>
      </w:tr>
      <w:tr w:rsidR="002F433D" w:rsidRPr="00EA0B54" w14:paraId="65881AB0" w14:textId="77777777" w:rsidTr="00D53FDA">
        <w:trPr>
          <w:trHeight w:val="2370"/>
          <w:jc w:val="right"/>
        </w:trPr>
        <w:tc>
          <w:tcPr>
            <w:tcW w:w="3145" w:type="dxa"/>
            <w:tcBorders>
              <w:top w:val="single" w:sz="18" w:space="0" w:color="168489"/>
              <w:bottom w:val="single" w:sz="18" w:space="0" w:color="168489"/>
            </w:tcBorders>
            <w:vAlign w:val="center"/>
          </w:tcPr>
          <w:p w14:paraId="67768ECC" w14:textId="77777777" w:rsidR="002F433D" w:rsidRPr="00EA0B54" w:rsidRDefault="002F433D" w:rsidP="00D53FDA">
            <w:pPr>
              <w:pStyle w:val="a9"/>
              <w:bidi/>
              <w:spacing w:before="0" w:beforeAutospacing="0" w:after="0" w:afterAutospacing="0"/>
              <w:rPr>
                <w:rFonts w:ascii="Sakkal Majalla" w:eastAsia="Times New Roman" w:hAnsi="Sakkal Majalla" w:cs="Sakkal Majalla"/>
                <w:b/>
                <w:bCs/>
                <w:color w:val="1E3D6A"/>
                <w:kern w:val="24"/>
                <w:sz w:val="40"/>
                <w:szCs w:val="40"/>
                <w:lang w:bidi="ar-SY"/>
              </w:rPr>
            </w:pPr>
            <w:r w:rsidRPr="00EA0B54">
              <w:rPr>
                <w:rFonts w:ascii="Sakkal Majalla" w:eastAsia="Times New Roman" w:hAnsi="Sakkal Majalla" w:cs="Sakkal Majalla" w:hint="cs"/>
                <w:b/>
                <w:bCs/>
                <w:color w:val="1E3D6A"/>
                <w:kern w:val="24"/>
                <w:sz w:val="40"/>
                <w:szCs w:val="40"/>
                <w:rtl/>
                <w:lang w:bidi="ar-SY"/>
              </w:rPr>
              <w:t>أسئلة</w:t>
            </w:r>
          </w:p>
          <w:p w14:paraId="4A5124CA" w14:textId="77777777" w:rsidR="002F433D" w:rsidRPr="00EA0B54" w:rsidRDefault="002F433D" w:rsidP="00D53FDA">
            <w:pPr>
              <w:spacing w:after="160" w:line="259" w:lineRule="auto"/>
              <w:rPr>
                <w:rFonts w:ascii="Sakkal Majalla" w:hAnsi="Sakkal Majalla"/>
                <w:sz w:val="36"/>
                <w:szCs w:val="36"/>
                <w:lang w:bidi="ar-EG"/>
              </w:rPr>
            </w:pPr>
            <w:r w:rsidRPr="00EA0B54">
              <w:rPr>
                <w:rFonts w:ascii="Sakkal Majalla" w:hAnsi="Sakkal Majalla" w:hint="cs"/>
                <w:sz w:val="36"/>
                <w:szCs w:val="36"/>
                <w:rtl/>
                <w:lang w:bidi="ar-EG"/>
              </w:rPr>
              <w:t>فقرة توضح تحليل الأسئلة إيجاد الأجوبة.</w:t>
            </w:r>
          </w:p>
        </w:tc>
        <w:tc>
          <w:tcPr>
            <w:tcW w:w="1268" w:type="dxa"/>
            <w:tcBorders>
              <w:top w:val="single" w:sz="18" w:space="0" w:color="168489"/>
              <w:bottom w:val="single" w:sz="18" w:space="0" w:color="168489"/>
              <w:right w:val="single" w:sz="18" w:space="0" w:color="168489"/>
            </w:tcBorders>
            <w:vAlign w:val="center"/>
          </w:tcPr>
          <w:p w14:paraId="25FD3CD1" w14:textId="77777777" w:rsidR="002F433D" w:rsidRPr="00EA0B54" w:rsidRDefault="002F433D" w:rsidP="00D53FDA">
            <w:pPr>
              <w:spacing w:after="160" w:line="259" w:lineRule="auto"/>
              <w:jc w:val="left"/>
              <w:rPr>
                <w:rFonts w:ascii="Sakkal Majalla" w:hAnsi="Sakkal Majalla"/>
                <w:color w:val="1E3D6A"/>
                <w:sz w:val="36"/>
                <w:szCs w:val="36"/>
              </w:rPr>
            </w:pPr>
            <w:r w:rsidRPr="00EA0B54">
              <w:rPr>
                <w:rFonts w:ascii="Sakkal Majalla" w:hAnsi="Sakkal Majalla" w:hint="cs"/>
                <w:noProof/>
                <w:color w:val="1E3D6A"/>
                <w:sz w:val="36"/>
                <w:szCs w:val="36"/>
              </w:rPr>
              <mc:AlternateContent>
                <mc:Choice Requires="wpg">
                  <w:drawing>
                    <wp:inline distT="0" distB="0" distL="0" distR="0" wp14:anchorId="3AECDFD3" wp14:editId="2C5387A2">
                      <wp:extent cx="777875" cy="640080"/>
                      <wp:effectExtent l="0" t="0" r="3175" b="7620"/>
                      <wp:docPr id="388507657" name="Group 17"/>
                      <wp:cNvGraphicFramePr/>
                      <a:graphic xmlns:a="http://schemas.openxmlformats.org/drawingml/2006/main">
                        <a:graphicData uri="http://schemas.microsoft.com/office/word/2010/wordprocessingGroup">
                          <wpg:wgp>
                            <wpg:cNvGrpSpPr/>
                            <wpg:grpSpPr>
                              <a:xfrm>
                                <a:off x="0" y="0"/>
                                <a:ext cx="777875" cy="640080"/>
                                <a:chOff x="0" y="0"/>
                                <a:chExt cx="1141398" cy="939018"/>
                              </a:xfrm>
                            </wpg:grpSpPr>
                            <pic:pic xmlns:pic="http://schemas.openxmlformats.org/drawingml/2006/picture">
                              <pic:nvPicPr>
                                <pic:cNvPr id="388507658" name="Picture 388507658" descr="Why "/>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205294" y="2914"/>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59" name="Rectangle: Rounded Corners 388507659"/>
                              <wps:cNvSpPr/>
                              <wps:spPr>
                                <a:xfrm>
                                  <a:off x="0" y="0"/>
                                  <a:ext cx="91402" cy="936104"/>
                                </a:xfrm>
                                <a:prstGeom prst="roundRect">
                                  <a:avLst/>
                                </a:prstGeom>
                                <a:solidFill>
                                  <a:srgbClr val="168489"/>
                                </a:solidFill>
                                <a:ln w="12700" cap="flat" cmpd="sng" algn="ctr">
                                  <a:solidFill>
                                    <a:srgbClr val="168489"/>
                                  </a:solidFill>
                                  <a:prstDash val="solid"/>
                                  <a:miter lim="800000"/>
                                </a:ln>
                                <a:effectLst/>
                              </wps:spPr>
                              <wps:bodyPr rtlCol="0" anchor="ctr"/>
                            </wps:wsp>
                          </wpg:wgp>
                        </a:graphicData>
                      </a:graphic>
                    </wp:inline>
                  </w:drawing>
                </mc:Choice>
                <mc:Fallback>
                  <w:pict>
                    <v:group w14:anchorId="3697ADB8" id="Group 17" o:spid="_x0000_s1026" style="width:61.25pt;height:50.4pt;mso-position-horizontal-relative:char;mso-position-vertical-relative:line" coordsize="11413,939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">
                      <v:shape id="Picture 388507658" o:spid="_x0000_s1027" type="#_x0000_t75" alt="Why " style="position:absolute;left:2052;top:29;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">
                        <v:imagedata r:id="rId23" o:title="Why "/>
                      </v:shape>
                      <v:roundrect id="Rectangle: Rounded Corners 388507659"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7F12D2D2" w14:textId="77777777" w:rsidR="002F433D" w:rsidRPr="00EA0B54" w:rsidRDefault="002F433D" w:rsidP="00D53FDA">
            <w:pPr>
              <w:pStyle w:val="a9"/>
              <w:bidi/>
              <w:spacing w:before="0" w:beforeAutospacing="0" w:after="0" w:afterAutospacing="0"/>
              <w:rPr>
                <w:rFonts w:ascii="Sakkal Majalla" w:eastAsia="Times New Roman" w:hAnsi="Sakkal Majalla" w:cs="Sakkal Majalla"/>
                <w:b/>
                <w:bCs/>
                <w:color w:val="1E3D6A"/>
                <w:kern w:val="24"/>
                <w:sz w:val="40"/>
                <w:szCs w:val="40"/>
                <w:rtl/>
                <w:lang w:bidi="ar-SY"/>
              </w:rPr>
            </w:pPr>
          </w:p>
          <w:p w14:paraId="102ECBA3" w14:textId="77777777" w:rsidR="002F433D" w:rsidRPr="00EA0B54" w:rsidRDefault="002F433D" w:rsidP="00D53FDA">
            <w:pPr>
              <w:pStyle w:val="a9"/>
              <w:bidi/>
              <w:spacing w:before="0" w:beforeAutospacing="0" w:after="0" w:afterAutospacing="0"/>
              <w:rPr>
                <w:rFonts w:ascii="Sakkal Majalla" w:eastAsia="Times New Roman" w:hAnsi="Sakkal Majalla" w:cs="Sakkal Majalla"/>
                <w:b/>
                <w:bCs/>
                <w:color w:val="1E3D6A"/>
                <w:kern w:val="24"/>
                <w:sz w:val="40"/>
                <w:szCs w:val="40"/>
                <w:lang w:bidi="ar-SY"/>
              </w:rPr>
            </w:pPr>
            <w:r w:rsidRPr="00EA0B54">
              <w:rPr>
                <w:rFonts w:ascii="Sakkal Majalla" w:eastAsia="Times New Roman" w:hAnsi="Sakkal Majalla" w:cs="Sakkal Majalla" w:hint="cs"/>
                <w:b/>
                <w:bCs/>
                <w:color w:val="1E3D6A"/>
                <w:kern w:val="24"/>
                <w:sz w:val="40"/>
                <w:szCs w:val="40"/>
                <w:rtl/>
                <w:lang w:bidi="ar-SY"/>
              </w:rPr>
              <w:t>تقييم</w:t>
            </w:r>
          </w:p>
          <w:p w14:paraId="6E46DDBD" w14:textId="77777777" w:rsidR="002F433D" w:rsidRPr="00EA0B54" w:rsidRDefault="002F433D" w:rsidP="00D53FDA">
            <w:pPr>
              <w:spacing w:after="160" w:line="259" w:lineRule="auto"/>
              <w:rPr>
                <w:rFonts w:ascii="Sakkal Majalla" w:hAnsi="Sakkal Majalla"/>
                <w:color w:val="1E3D6A"/>
                <w:sz w:val="36"/>
                <w:szCs w:val="36"/>
              </w:rPr>
            </w:pPr>
            <w:r w:rsidRPr="00EA0B54">
              <w:rPr>
                <w:rFonts w:ascii="Sakkal Majalla" w:hAnsi="Sakkal Majalla" w:hint="cs"/>
                <w:sz w:val="36"/>
                <w:szCs w:val="36"/>
                <w:rtl/>
                <w:lang w:bidi="ar-EG"/>
              </w:rPr>
              <w:t>تقويمٌ يقيسُ به المتعلّمُ مدى انعكاس ما تعلَّمَه على سُلوكِه اليومي.</w:t>
            </w:r>
          </w:p>
        </w:tc>
        <w:tc>
          <w:tcPr>
            <w:tcW w:w="1391" w:type="dxa"/>
            <w:tcBorders>
              <w:top w:val="single" w:sz="18" w:space="0" w:color="168489"/>
              <w:bottom w:val="single" w:sz="18" w:space="0" w:color="168489"/>
            </w:tcBorders>
            <w:vAlign w:val="center"/>
          </w:tcPr>
          <w:p w14:paraId="2FB59E56" w14:textId="77777777" w:rsidR="002F433D" w:rsidRPr="00EA0B54" w:rsidRDefault="002F433D" w:rsidP="00D53FDA">
            <w:pPr>
              <w:spacing w:after="160" w:line="259" w:lineRule="auto"/>
              <w:jc w:val="left"/>
              <w:rPr>
                <w:rFonts w:ascii="Sakkal Majalla" w:hAnsi="Sakkal Majalla"/>
                <w:sz w:val="36"/>
                <w:szCs w:val="36"/>
              </w:rPr>
            </w:pPr>
            <w:r w:rsidRPr="00EA0B54">
              <w:rPr>
                <w:rFonts w:ascii="Sakkal Majalla" w:hAnsi="Sakkal Majalla" w:hint="cs"/>
                <w:noProof/>
                <w:sz w:val="36"/>
                <w:szCs w:val="36"/>
              </w:rPr>
              <mc:AlternateContent>
                <mc:Choice Requires="wpg">
                  <w:drawing>
                    <wp:inline distT="0" distB="0" distL="0" distR="0" wp14:anchorId="1B870D7F" wp14:editId="271D8B18">
                      <wp:extent cx="746126" cy="638175"/>
                      <wp:effectExtent l="0" t="0" r="0" b="28575"/>
                      <wp:docPr id="388507654" name="Group 14"/>
                      <wp:cNvGraphicFramePr/>
                      <a:graphic xmlns:a="http://schemas.openxmlformats.org/drawingml/2006/main">
                        <a:graphicData uri="http://schemas.microsoft.com/office/word/2010/wordprocessingGroup">
                          <wpg:wgp>
                            <wpg:cNvGrpSpPr/>
                            <wpg:grpSpPr>
                              <a:xfrm>
                                <a:off x="0" y="0"/>
                                <a:ext cx="746126" cy="638175"/>
                                <a:chOff x="0" y="0"/>
                                <a:chExt cx="1095090" cy="936104"/>
                              </a:xfrm>
                            </wpg:grpSpPr>
                            <pic:pic xmlns:pic="http://schemas.openxmlformats.org/drawingml/2006/picture">
                              <pic:nvPicPr>
                                <pic:cNvPr id="388507655" name="Picture 388507655" descr="Assessment "/>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225754" y="66768"/>
                                  <a:ext cx="869336" cy="869336"/>
                                </a:xfrm>
                                <a:prstGeom prst="rect">
                                  <a:avLst/>
                                </a:prstGeom>
                                <a:noFill/>
                                <a:extLst>
                                  <a:ext uri="{909E8E84-426E-40DD-AFC4-6F175D3DCCD1}">
                                    <a14:hiddenFill xmlns:a14="http://schemas.microsoft.com/office/drawing/2010/main">
                                      <a:solidFill>
                                        <a:srgbClr val="FFFFFF"/>
                                      </a:solidFill>
                                    </a14:hiddenFill>
                                  </a:ext>
                                </a:extLst>
                              </pic:spPr>
                            </pic:pic>
                            <wps:wsp>
                              <wps:cNvPr id="388507656" name="Rectangle: Rounded Corners 388507656"/>
                              <wps:cNvSpPr/>
                              <wps:spPr>
                                <a:xfrm>
                                  <a:off x="0" y="0"/>
                                  <a:ext cx="91402" cy="936104"/>
                                </a:xfrm>
                                <a:prstGeom prst="roundRect">
                                  <a:avLst/>
                                </a:prstGeom>
                                <a:solidFill>
                                  <a:srgbClr val="168489"/>
                                </a:solidFill>
                                <a:ln w="12700" cap="flat" cmpd="sng" algn="ctr">
                                  <a:solidFill>
                                    <a:srgbClr val="168489"/>
                                  </a:solidFill>
                                  <a:prstDash val="solid"/>
                                  <a:miter lim="800000"/>
                                </a:ln>
                                <a:effectLst/>
                              </wps:spPr>
                              <wps:bodyPr rtlCol="0" anchor="ctr"/>
                            </wps:wsp>
                          </wpg:wgp>
                        </a:graphicData>
                      </a:graphic>
                    </wp:inline>
                  </w:drawing>
                </mc:Choice>
                <mc:Fallback>
                  <w:pict>
                    <v:group w14:anchorId="24745A66" id="Group 14" o:spid="_x0000_s1026" style="width:58.75pt;height:50.25pt;mso-position-horizontal-relative:char;mso-position-vertical-relative:line" coordsize="10950,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">
                      <v:shape id="Picture 388507655" o:spid="_x0000_s1027" type="#_x0000_t75" alt="Assessment " style="position:absolute;left:2257;top:667;width:8693;height:869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">
                        <v:imagedata r:id="rId25" o:title="Assessment "/>
                      </v:shape>
                      <v:roundrect id="Rectangle: Rounded Corners 388507656"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8tH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" fillcolor="#168489" strokecolor="#168489" strokeweight="1pt">
                        <v:stroke joinstyle="miter"/>
                      </v:roundrect>
                      <w10:anchorlock/>
                    </v:group>
                  </w:pict>
                </mc:Fallback>
              </mc:AlternateContent>
            </w:r>
          </w:p>
        </w:tc>
      </w:tr>
      <w:tr w:rsidR="002F433D" w:rsidRPr="00EA0B54" w14:paraId="64E978AF" w14:textId="77777777" w:rsidTr="00D53FDA">
        <w:trPr>
          <w:trHeight w:val="2199"/>
          <w:jc w:val="right"/>
        </w:trPr>
        <w:tc>
          <w:tcPr>
            <w:tcW w:w="3145" w:type="dxa"/>
            <w:tcBorders>
              <w:top w:val="single" w:sz="18" w:space="0" w:color="168489"/>
              <w:bottom w:val="single" w:sz="18" w:space="0" w:color="168489"/>
            </w:tcBorders>
            <w:vAlign w:val="center"/>
          </w:tcPr>
          <w:p w14:paraId="3174BCC9" w14:textId="77777777" w:rsidR="002F433D" w:rsidRPr="00EA0B54" w:rsidRDefault="002F433D" w:rsidP="00D53FDA">
            <w:pPr>
              <w:pStyle w:val="a9"/>
              <w:bidi/>
              <w:spacing w:before="0" w:beforeAutospacing="0" w:after="0" w:afterAutospacing="0"/>
              <w:rPr>
                <w:rFonts w:ascii="Sakkal Majalla" w:eastAsia="Times New Roman" w:hAnsi="Sakkal Majalla" w:cs="Sakkal Majalla"/>
                <w:b/>
                <w:bCs/>
                <w:color w:val="1E3D6A"/>
                <w:kern w:val="24"/>
                <w:sz w:val="40"/>
                <w:szCs w:val="40"/>
                <w:lang w:bidi="ar-SY"/>
              </w:rPr>
            </w:pPr>
            <w:r w:rsidRPr="00EA0B54">
              <w:rPr>
                <w:rFonts w:ascii="Sakkal Majalla" w:eastAsia="Times New Roman" w:hAnsi="Sakkal Majalla" w:cs="Sakkal Majalla" w:hint="cs"/>
                <w:b/>
                <w:bCs/>
                <w:color w:val="1E3D6A"/>
                <w:kern w:val="24"/>
                <w:sz w:val="40"/>
                <w:szCs w:val="40"/>
                <w:rtl/>
                <w:lang w:bidi="ar-SY"/>
              </w:rPr>
              <w:t>تمرين</w:t>
            </w:r>
          </w:p>
          <w:p w14:paraId="667B459B" w14:textId="77777777" w:rsidR="002F433D" w:rsidRPr="00EA0B54" w:rsidRDefault="002F433D" w:rsidP="00D53FDA">
            <w:pPr>
              <w:spacing w:after="160" w:line="259" w:lineRule="auto"/>
              <w:rPr>
                <w:rFonts w:ascii="Sakkal Majalla" w:hAnsi="Sakkal Majalla"/>
                <w:color w:val="1E3D6A"/>
                <w:sz w:val="36"/>
                <w:szCs w:val="36"/>
                <w:lang w:bidi="ar-SY"/>
              </w:rPr>
            </w:pPr>
            <w:r w:rsidRPr="00EA0B54">
              <w:rPr>
                <w:rFonts w:ascii="Sakkal Majalla" w:hAnsi="Sakkal Majalla" w:hint="cs"/>
                <w:sz w:val="36"/>
                <w:szCs w:val="36"/>
                <w:rtl/>
                <w:lang w:bidi="ar-EG"/>
              </w:rPr>
              <w:t>إجراء تدريبي منصب على التطبيق.</w:t>
            </w:r>
          </w:p>
        </w:tc>
        <w:tc>
          <w:tcPr>
            <w:tcW w:w="1268" w:type="dxa"/>
            <w:tcBorders>
              <w:top w:val="single" w:sz="18" w:space="0" w:color="168489"/>
              <w:bottom w:val="single" w:sz="18" w:space="0" w:color="168489"/>
              <w:right w:val="single" w:sz="18" w:space="0" w:color="168489"/>
            </w:tcBorders>
            <w:vAlign w:val="center"/>
          </w:tcPr>
          <w:p w14:paraId="222A3C4D" w14:textId="77777777" w:rsidR="002F433D" w:rsidRPr="00EA0B54" w:rsidRDefault="002F433D" w:rsidP="00D53FDA">
            <w:pPr>
              <w:spacing w:after="160" w:line="259" w:lineRule="auto"/>
              <w:jc w:val="left"/>
              <w:rPr>
                <w:rFonts w:ascii="Sakkal Majalla" w:hAnsi="Sakkal Majalla"/>
                <w:color w:val="1E3D6A"/>
                <w:sz w:val="36"/>
                <w:szCs w:val="36"/>
              </w:rPr>
            </w:pPr>
            <w:r w:rsidRPr="00EA0B54">
              <w:rPr>
                <w:rFonts w:ascii="Sakkal Majalla" w:hAnsi="Sakkal Majalla" w:hint="cs"/>
                <w:noProof/>
                <w:color w:val="1E3D6A"/>
                <w:sz w:val="36"/>
                <w:szCs w:val="36"/>
              </w:rPr>
              <mc:AlternateContent>
                <mc:Choice Requires="wpg">
                  <w:drawing>
                    <wp:inline distT="0" distB="0" distL="0" distR="0" wp14:anchorId="336DD5E9" wp14:editId="17B41C58">
                      <wp:extent cx="771525" cy="656590"/>
                      <wp:effectExtent l="0" t="0" r="9525" b="0"/>
                      <wp:docPr id="388507663" name="Group 23"/>
                      <wp:cNvGraphicFramePr/>
                      <a:graphic xmlns:a="http://schemas.openxmlformats.org/drawingml/2006/main">
                        <a:graphicData uri="http://schemas.microsoft.com/office/word/2010/wordprocessingGroup">
                          <wpg:wgp>
                            <wpg:cNvGrpSpPr/>
                            <wpg:grpSpPr>
                              <a:xfrm>
                                <a:off x="0" y="0"/>
                                <a:ext cx="771525" cy="656590"/>
                                <a:chOff x="0" y="0"/>
                                <a:chExt cx="1132282" cy="963715"/>
                              </a:xfrm>
                            </wpg:grpSpPr>
                            <pic:pic xmlns:pic="http://schemas.openxmlformats.org/drawingml/2006/picture">
                              <pic:nvPicPr>
                                <pic:cNvPr id="388507664" name="Picture 388507664" descr="Book "/>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196178" y="27611"/>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5" name="Rectangle: Rounded Corners 388507665"/>
                              <wps:cNvSpPr/>
                              <wps:spPr>
                                <a:xfrm>
                                  <a:off x="0" y="0"/>
                                  <a:ext cx="91401" cy="936104"/>
                                </a:xfrm>
                                <a:prstGeom prst="roundRect">
                                  <a:avLst/>
                                </a:prstGeom>
                                <a:solidFill>
                                  <a:srgbClr val="168489"/>
                                </a:solidFill>
                                <a:ln w="12700" cap="flat" cmpd="sng" algn="ctr">
                                  <a:solidFill>
                                    <a:srgbClr val="168489"/>
                                  </a:solidFill>
                                  <a:prstDash val="solid"/>
                                  <a:miter lim="800000"/>
                                </a:ln>
                                <a:effectLst/>
                              </wps:spPr>
                              <wps:bodyPr rtlCol="0" anchor="ctr"/>
                            </wps:wsp>
                          </wpg:wgp>
                        </a:graphicData>
                      </a:graphic>
                    </wp:inline>
                  </w:drawing>
                </mc:Choice>
                <mc:Fallback>
                  <w:pict>
                    <v:group w14:anchorId="52094B95" id="Group 23" o:spid="_x0000_s1026" style="width:60.75pt;height:51.7pt;mso-position-horizontal-relative:char;mso-position-vertical-relative:line" coordsize="11322,963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">
                      <v:shape id="Picture 388507664" o:spid="_x0000_s1027" type="#_x0000_t75" alt="Book " style="position:absolute;left:1961;top:276;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">
                        <v:imagedata r:id="rId27" o:title="Book "/>
                      </v:shape>
                      <v:roundrect id="Rectangle: Rounded Corners 388507665"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bottom w:val="single" w:sz="18" w:space="0" w:color="168489"/>
            </w:tcBorders>
            <w:vAlign w:val="center"/>
          </w:tcPr>
          <w:p w14:paraId="49582C84" w14:textId="77777777" w:rsidR="002F433D" w:rsidRPr="00EA0B54" w:rsidRDefault="002F433D" w:rsidP="00D53FDA">
            <w:pPr>
              <w:pStyle w:val="a9"/>
              <w:bidi/>
              <w:spacing w:before="0" w:beforeAutospacing="0" w:after="0" w:afterAutospacing="0"/>
              <w:rPr>
                <w:rFonts w:ascii="Sakkal Majalla" w:eastAsia="Times New Roman" w:hAnsi="Sakkal Majalla" w:cs="Sakkal Majalla"/>
                <w:b/>
                <w:bCs/>
                <w:color w:val="1E3D6A"/>
                <w:kern w:val="24"/>
                <w:sz w:val="40"/>
                <w:szCs w:val="40"/>
                <w:rtl/>
                <w:lang w:bidi="ar-SY"/>
              </w:rPr>
            </w:pPr>
          </w:p>
          <w:p w14:paraId="56B095EC" w14:textId="77777777" w:rsidR="002F433D" w:rsidRPr="00EA0B54" w:rsidRDefault="002F433D" w:rsidP="00D53FDA">
            <w:pPr>
              <w:pStyle w:val="a9"/>
              <w:bidi/>
              <w:spacing w:before="0" w:beforeAutospacing="0" w:after="0" w:afterAutospacing="0"/>
              <w:rPr>
                <w:rFonts w:ascii="Sakkal Majalla" w:eastAsia="Times New Roman" w:hAnsi="Sakkal Majalla" w:cs="Sakkal Majalla"/>
                <w:b/>
                <w:bCs/>
                <w:color w:val="1E3D6A"/>
                <w:kern w:val="24"/>
                <w:sz w:val="40"/>
                <w:szCs w:val="40"/>
                <w:lang w:bidi="ar-SY"/>
              </w:rPr>
            </w:pPr>
            <w:r w:rsidRPr="00EA0B54">
              <w:rPr>
                <w:rFonts w:ascii="Sakkal Majalla" w:eastAsia="Times New Roman" w:hAnsi="Sakkal Majalla" w:cs="Sakkal Majalla" w:hint="cs"/>
                <w:b/>
                <w:bCs/>
                <w:color w:val="1E3D6A"/>
                <w:kern w:val="24"/>
                <w:sz w:val="40"/>
                <w:szCs w:val="40"/>
                <w:rtl/>
                <w:lang w:bidi="ar-SY"/>
              </w:rPr>
              <w:t>مثال</w:t>
            </w:r>
          </w:p>
          <w:p w14:paraId="4F7473FF" w14:textId="77777777" w:rsidR="002F433D" w:rsidRPr="00EA0B54" w:rsidRDefault="002F433D" w:rsidP="00D53FDA">
            <w:pPr>
              <w:spacing w:after="160" w:line="259" w:lineRule="auto"/>
              <w:rPr>
                <w:rFonts w:ascii="Sakkal Majalla" w:hAnsi="Sakkal Majalla"/>
                <w:sz w:val="36"/>
                <w:szCs w:val="36"/>
                <w:rtl/>
                <w:lang w:bidi="ar-EG"/>
              </w:rPr>
            </w:pPr>
            <w:r w:rsidRPr="00EA0B54">
              <w:rPr>
                <w:rFonts w:ascii="Sakkal Majalla" w:hAnsi="Sakkal Majalla" w:hint="cs"/>
                <w:sz w:val="36"/>
                <w:szCs w:val="36"/>
                <w:rtl/>
                <w:lang w:bidi="ar-EG"/>
              </w:rPr>
              <w:t>فقرةٌ لتوضيح المعلومة.</w:t>
            </w:r>
          </w:p>
          <w:p w14:paraId="4192E1BE" w14:textId="77777777" w:rsidR="002F433D" w:rsidRPr="00EA0B54" w:rsidRDefault="002F433D" w:rsidP="00D53FDA">
            <w:pPr>
              <w:spacing w:after="160" w:line="259" w:lineRule="auto"/>
              <w:jc w:val="left"/>
              <w:rPr>
                <w:rFonts w:ascii="Sakkal Majalla" w:hAnsi="Sakkal Majalla"/>
                <w:color w:val="1E3D6A"/>
                <w:sz w:val="36"/>
                <w:szCs w:val="36"/>
              </w:rPr>
            </w:pPr>
          </w:p>
        </w:tc>
        <w:tc>
          <w:tcPr>
            <w:tcW w:w="1391" w:type="dxa"/>
            <w:tcBorders>
              <w:top w:val="single" w:sz="18" w:space="0" w:color="168489"/>
              <w:bottom w:val="single" w:sz="18" w:space="0" w:color="168489"/>
            </w:tcBorders>
            <w:vAlign w:val="center"/>
          </w:tcPr>
          <w:p w14:paraId="3AEB0346" w14:textId="77777777" w:rsidR="002F433D" w:rsidRPr="00EA0B54" w:rsidRDefault="002F433D" w:rsidP="00D53FDA">
            <w:pPr>
              <w:spacing w:after="160" w:line="259" w:lineRule="auto"/>
              <w:jc w:val="left"/>
              <w:rPr>
                <w:rFonts w:ascii="Sakkal Majalla" w:hAnsi="Sakkal Majalla"/>
                <w:sz w:val="36"/>
                <w:szCs w:val="36"/>
              </w:rPr>
            </w:pPr>
            <w:r w:rsidRPr="00EA0B54">
              <w:rPr>
                <w:rFonts w:ascii="Sakkal Majalla" w:hAnsi="Sakkal Majalla" w:hint="cs"/>
                <w:noProof/>
                <w:sz w:val="36"/>
                <w:szCs w:val="36"/>
              </w:rPr>
              <mc:AlternateContent>
                <mc:Choice Requires="wpg">
                  <w:drawing>
                    <wp:inline distT="0" distB="0" distL="0" distR="0" wp14:anchorId="73B0277E" wp14:editId="47E81092">
                      <wp:extent cx="735965" cy="661670"/>
                      <wp:effectExtent l="0" t="0" r="6985" b="5080"/>
                      <wp:docPr id="388507660" name="Group 20"/>
                      <wp:cNvGraphicFramePr/>
                      <a:graphic xmlns:a="http://schemas.openxmlformats.org/drawingml/2006/main">
                        <a:graphicData uri="http://schemas.microsoft.com/office/word/2010/wordprocessingGroup">
                          <wpg:wgp>
                            <wpg:cNvGrpSpPr/>
                            <wpg:grpSpPr>
                              <a:xfrm>
                                <a:off x="0" y="0"/>
                                <a:ext cx="735965" cy="661670"/>
                                <a:chOff x="0" y="0"/>
                                <a:chExt cx="1080120" cy="970922"/>
                              </a:xfrm>
                            </wpg:grpSpPr>
                            <pic:pic xmlns:pic="http://schemas.openxmlformats.org/drawingml/2006/picture">
                              <pic:nvPicPr>
                                <pic:cNvPr id="388507661" name="Picture 388507661" descr="Reference "/>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144016" y="34818"/>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2" name="Rectangle: Rounded Corners 388507662"/>
                              <wps:cNvSpPr/>
                              <wps:spPr>
                                <a:xfrm>
                                  <a:off x="0" y="0"/>
                                  <a:ext cx="91402" cy="936104"/>
                                </a:xfrm>
                                <a:prstGeom prst="roundRect">
                                  <a:avLst/>
                                </a:prstGeom>
                                <a:solidFill>
                                  <a:srgbClr val="168489"/>
                                </a:solidFill>
                                <a:ln w="12700" cap="flat" cmpd="sng" algn="ctr">
                                  <a:solidFill>
                                    <a:srgbClr val="168489"/>
                                  </a:solidFill>
                                  <a:prstDash val="solid"/>
                                  <a:miter lim="800000"/>
                                </a:ln>
                                <a:effectLst/>
                              </wps:spPr>
                              <wps:bodyPr rtlCol="0" anchor="ctr"/>
                            </wps:wsp>
                          </wpg:wgp>
                        </a:graphicData>
                      </a:graphic>
                    </wp:inline>
                  </w:drawing>
                </mc:Choice>
                <mc:Fallback>
                  <w:pict>
                    <v:group w14:anchorId="29AEA748" id="Group 20" o:spid="_x0000_s1026" style="width:57.95pt;height:52.1pt;mso-position-horizontal-relative:char;mso-position-vertical-relative:line" coordsize="10801,970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">
                      <v:shape id="Picture 388507661" o:spid="_x0000_s1027" type="#_x0000_t75" alt="Reference " style="position:absolute;left:1440;top:348;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">
                        <v:imagedata r:id="rId29" o:title="Reference "/>
                      </v:shape>
                      <v:roundrect id="Rectangle: Rounded Corners 388507662"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" fillcolor="#168489" strokecolor="#168489" strokeweight="1pt">
                        <v:stroke joinstyle="miter"/>
                      </v:roundrect>
                      <w10:anchorlock/>
                    </v:group>
                  </w:pict>
                </mc:Fallback>
              </mc:AlternateContent>
            </w:r>
          </w:p>
        </w:tc>
      </w:tr>
      <w:tr w:rsidR="002F433D" w:rsidRPr="00EA0B54" w14:paraId="1B206861" w14:textId="77777777" w:rsidTr="00D53FDA">
        <w:trPr>
          <w:trHeight w:val="2370"/>
          <w:jc w:val="right"/>
        </w:trPr>
        <w:tc>
          <w:tcPr>
            <w:tcW w:w="3145" w:type="dxa"/>
            <w:tcBorders>
              <w:top w:val="single" w:sz="18" w:space="0" w:color="168489"/>
            </w:tcBorders>
            <w:vAlign w:val="center"/>
          </w:tcPr>
          <w:p w14:paraId="6BC7ACC2" w14:textId="77777777" w:rsidR="002F433D" w:rsidRPr="00EA0B54" w:rsidRDefault="002F433D" w:rsidP="00D53FDA">
            <w:pPr>
              <w:pStyle w:val="a9"/>
              <w:bidi/>
              <w:spacing w:before="0" w:beforeAutospacing="0" w:after="0" w:afterAutospacing="0"/>
              <w:rPr>
                <w:rFonts w:ascii="Sakkal Majalla" w:eastAsia="Times New Roman" w:hAnsi="Sakkal Majalla" w:cs="Sakkal Majalla"/>
                <w:b/>
                <w:bCs/>
                <w:color w:val="1E3D6A"/>
                <w:kern w:val="24"/>
                <w:sz w:val="40"/>
                <w:szCs w:val="40"/>
                <w:lang w:bidi="ar-SY"/>
              </w:rPr>
            </w:pPr>
            <w:r w:rsidRPr="00EA0B54">
              <w:rPr>
                <w:rFonts w:ascii="Sakkal Majalla" w:eastAsia="Times New Roman" w:hAnsi="Sakkal Majalla" w:cs="Sakkal Majalla" w:hint="cs"/>
                <w:b/>
                <w:bCs/>
                <w:color w:val="1E3D6A"/>
                <w:kern w:val="24"/>
                <w:sz w:val="40"/>
                <w:szCs w:val="40"/>
                <w:rtl/>
                <w:lang w:bidi="ar-SY"/>
              </w:rPr>
              <w:t>تعريف</w:t>
            </w:r>
          </w:p>
          <w:p w14:paraId="663B90DA" w14:textId="77777777" w:rsidR="002F433D" w:rsidRPr="00EA0B54" w:rsidRDefault="002F433D" w:rsidP="00D53FDA">
            <w:pPr>
              <w:spacing w:after="160" w:line="259" w:lineRule="auto"/>
              <w:rPr>
                <w:rFonts w:ascii="Sakkal Majalla" w:hAnsi="Sakkal Majalla"/>
                <w:sz w:val="36"/>
                <w:szCs w:val="36"/>
                <w:lang w:bidi="ar-EG"/>
              </w:rPr>
            </w:pPr>
            <w:r w:rsidRPr="00EA0B54">
              <w:rPr>
                <w:rFonts w:ascii="Sakkal Majalla" w:hAnsi="Sakkal Majalla" w:hint="cs"/>
                <w:sz w:val="36"/>
                <w:szCs w:val="36"/>
                <w:rtl/>
                <w:lang w:bidi="ar-EG"/>
              </w:rPr>
              <w:t>توضح المعلومة بشكل كامل.</w:t>
            </w:r>
          </w:p>
        </w:tc>
        <w:tc>
          <w:tcPr>
            <w:tcW w:w="1268" w:type="dxa"/>
            <w:tcBorders>
              <w:top w:val="single" w:sz="18" w:space="0" w:color="168489"/>
              <w:right w:val="single" w:sz="18" w:space="0" w:color="168489"/>
            </w:tcBorders>
            <w:vAlign w:val="center"/>
          </w:tcPr>
          <w:p w14:paraId="1630D723" w14:textId="77777777" w:rsidR="002F433D" w:rsidRPr="00EA0B54" w:rsidRDefault="002F433D" w:rsidP="00D53FDA">
            <w:pPr>
              <w:spacing w:after="160" w:line="259" w:lineRule="auto"/>
              <w:jc w:val="left"/>
              <w:rPr>
                <w:rFonts w:ascii="Sakkal Majalla" w:hAnsi="Sakkal Majalla"/>
                <w:color w:val="1E3D6A"/>
                <w:sz w:val="36"/>
                <w:szCs w:val="36"/>
              </w:rPr>
            </w:pPr>
            <w:r w:rsidRPr="00EA0B54">
              <w:rPr>
                <w:rFonts w:ascii="Sakkal Majalla" w:hAnsi="Sakkal Majalla" w:hint="cs"/>
                <w:noProof/>
                <w:color w:val="1E3D6A"/>
                <w:sz w:val="36"/>
                <w:szCs w:val="36"/>
              </w:rPr>
              <mc:AlternateContent>
                <mc:Choice Requires="wpg">
                  <w:drawing>
                    <wp:inline distT="0" distB="0" distL="0" distR="0" wp14:anchorId="2CD09E5C" wp14:editId="5A5809C9">
                      <wp:extent cx="784860" cy="638175"/>
                      <wp:effectExtent l="0" t="0" r="0" b="28575"/>
                      <wp:docPr id="388507669" name="Group 29"/>
                      <wp:cNvGraphicFramePr/>
                      <a:graphic xmlns:a="http://schemas.openxmlformats.org/drawingml/2006/main">
                        <a:graphicData uri="http://schemas.microsoft.com/office/word/2010/wordprocessingGroup">
                          <wpg:wgp>
                            <wpg:cNvGrpSpPr/>
                            <wpg:grpSpPr>
                              <a:xfrm>
                                <a:off x="0" y="0"/>
                                <a:ext cx="784860" cy="638175"/>
                                <a:chOff x="0" y="0"/>
                                <a:chExt cx="1151248" cy="936104"/>
                              </a:xfrm>
                            </wpg:grpSpPr>
                            <pic:pic xmlns:pic="http://schemas.openxmlformats.org/drawingml/2006/picture">
                              <pic:nvPicPr>
                                <pic:cNvPr id="388507670" name="Picture 388507670" descr="Problem "/>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215144"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71" name="Rectangle: Rounded Corners 388507671"/>
                              <wps:cNvSpPr/>
                              <wps:spPr>
                                <a:xfrm>
                                  <a:off x="0" y="0"/>
                                  <a:ext cx="91401" cy="936104"/>
                                </a:xfrm>
                                <a:prstGeom prst="roundRect">
                                  <a:avLst/>
                                </a:prstGeom>
                                <a:solidFill>
                                  <a:srgbClr val="168489"/>
                                </a:solidFill>
                                <a:ln w="12700" cap="flat" cmpd="sng" algn="ctr">
                                  <a:solidFill>
                                    <a:srgbClr val="168489"/>
                                  </a:solidFill>
                                  <a:prstDash val="solid"/>
                                  <a:miter lim="800000"/>
                                </a:ln>
                                <a:effectLst/>
                              </wps:spPr>
                              <wps:bodyPr rtlCol="0" anchor="ctr"/>
                            </wps:wsp>
                          </wpg:wgp>
                        </a:graphicData>
                      </a:graphic>
                    </wp:inline>
                  </w:drawing>
                </mc:Choice>
                <mc:Fallback>
                  <w:pict>
                    <v:group w14:anchorId="542AE169" id="Group 29" o:spid="_x0000_s1026" style="width:61.8pt;height:50.25pt;mso-position-horizontal-relative:char;mso-position-vertical-relative:line" coordsize="11512,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">
                      <v:shape id="Picture 388507670" o:spid="_x0000_s1027" type="#_x0000_t75" alt="Problem " style="position:absolute;left:2151;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">
                        <v:imagedata r:id="rId31" o:title="Problem "/>
                      </v:shape>
                      <v:roundrect id="Rectangle: Rounded Corners 388507671"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" fillcolor="#168489" strokecolor="#168489" strokeweight="1pt">
                        <v:stroke joinstyle="miter"/>
                      </v:roundrect>
                      <w10:anchorlock/>
                    </v:group>
                  </w:pict>
                </mc:Fallback>
              </mc:AlternateContent>
            </w:r>
          </w:p>
        </w:tc>
        <w:tc>
          <w:tcPr>
            <w:tcW w:w="3212" w:type="dxa"/>
            <w:tcBorders>
              <w:top w:val="single" w:sz="18" w:space="0" w:color="168489"/>
              <w:left w:val="single" w:sz="18" w:space="0" w:color="168489"/>
            </w:tcBorders>
            <w:vAlign w:val="center"/>
          </w:tcPr>
          <w:p w14:paraId="6ABA0851" w14:textId="77777777" w:rsidR="002F433D" w:rsidRPr="00EA0B54" w:rsidRDefault="002F433D" w:rsidP="00D53FDA">
            <w:pPr>
              <w:pStyle w:val="a9"/>
              <w:bidi/>
              <w:spacing w:before="0" w:beforeAutospacing="0" w:after="0" w:afterAutospacing="0"/>
              <w:rPr>
                <w:rFonts w:ascii="Sakkal Majalla" w:eastAsia="Times New Roman" w:hAnsi="Sakkal Majalla" w:cs="Sakkal Majalla"/>
                <w:b/>
                <w:bCs/>
                <w:color w:val="1E3D6A"/>
                <w:kern w:val="24"/>
                <w:sz w:val="40"/>
                <w:szCs w:val="40"/>
                <w:lang w:bidi="ar-SY"/>
              </w:rPr>
            </w:pPr>
            <w:r w:rsidRPr="00EA0B54">
              <w:rPr>
                <w:rFonts w:ascii="Sakkal Majalla" w:eastAsia="Times New Roman" w:hAnsi="Sakkal Majalla" w:cs="Sakkal Majalla" w:hint="cs"/>
                <w:b/>
                <w:bCs/>
                <w:color w:val="1E3D6A"/>
                <w:kern w:val="24"/>
                <w:sz w:val="40"/>
                <w:szCs w:val="40"/>
                <w:rtl/>
                <w:lang w:bidi="ar-SY"/>
              </w:rPr>
              <w:t>تذكر</w:t>
            </w:r>
          </w:p>
          <w:p w14:paraId="7DDE0AE0" w14:textId="77777777" w:rsidR="002F433D" w:rsidRPr="00EA0B54" w:rsidRDefault="002F433D" w:rsidP="00D53FDA">
            <w:pPr>
              <w:spacing w:after="160" w:line="259" w:lineRule="auto"/>
              <w:rPr>
                <w:rFonts w:ascii="Sakkal Majalla" w:hAnsi="Sakkal Majalla"/>
                <w:color w:val="1E3D6A"/>
                <w:sz w:val="36"/>
                <w:szCs w:val="36"/>
              </w:rPr>
            </w:pPr>
            <w:r w:rsidRPr="00EA0B54">
              <w:rPr>
                <w:rFonts w:ascii="Sakkal Majalla" w:hAnsi="Sakkal Majalla" w:hint="cs"/>
                <w:sz w:val="36"/>
                <w:szCs w:val="36"/>
                <w:rtl/>
                <w:lang w:bidi="ar-EG"/>
              </w:rPr>
              <w:t>فقرةٌ تختصُّ بتحليلِ المعلومة إلى فِكَرٍ.</w:t>
            </w:r>
          </w:p>
        </w:tc>
        <w:tc>
          <w:tcPr>
            <w:tcW w:w="1391" w:type="dxa"/>
            <w:tcBorders>
              <w:top w:val="single" w:sz="18" w:space="0" w:color="168489"/>
            </w:tcBorders>
            <w:vAlign w:val="center"/>
          </w:tcPr>
          <w:p w14:paraId="4A543274" w14:textId="77777777" w:rsidR="002F433D" w:rsidRPr="00EA0B54" w:rsidRDefault="002F433D" w:rsidP="00D53FDA">
            <w:pPr>
              <w:spacing w:after="160" w:line="259" w:lineRule="auto"/>
              <w:jc w:val="left"/>
              <w:rPr>
                <w:rFonts w:ascii="Sakkal Majalla" w:hAnsi="Sakkal Majalla"/>
                <w:sz w:val="36"/>
                <w:szCs w:val="36"/>
              </w:rPr>
            </w:pPr>
            <w:r w:rsidRPr="00EA0B54">
              <w:rPr>
                <w:rFonts w:ascii="Sakkal Majalla" w:hAnsi="Sakkal Majalla" w:hint="cs"/>
                <w:noProof/>
                <w:sz w:val="36"/>
                <w:szCs w:val="36"/>
              </w:rPr>
              <mc:AlternateContent>
                <mc:Choice Requires="wpg">
                  <w:drawing>
                    <wp:inline distT="0" distB="0" distL="0" distR="0" wp14:anchorId="7E7C401A" wp14:editId="7FB42EB6">
                      <wp:extent cx="735965" cy="638175"/>
                      <wp:effectExtent l="0" t="0" r="6985" b="28575"/>
                      <wp:docPr id="388507666" name="Group 26"/>
                      <wp:cNvGraphicFramePr/>
                      <a:graphic xmlns:a="http://schemas.openxmlformats.org/drawingml/2006/main">
                        <a:graphicData uri="http://schemas.microsoft.com/office/word/2010/wordprocessingGroup">
                          <wpg:wgp>
                            <wpg:cNvGrpSpPr/>
                            <wpg:grpSpPr>
                              <a:xfrm>
                                <a:off x="0" y="0"/>
                                <a:ext cx="735965" cy="638175"/>
                                <a:chOff x="0" y="0"/>
                                <a:chExt cx="1080120" cy="936104"/>
                              </a:xfrm>
                            </wpg:grpSpPr>
                            <pic:pic xmlns:pic="http://schemas.openxmlformats.org/drawingml/2006/picture">
                              <pic:nvPicPr>
                                <pic:cNvPr id="388507667" name="Picture 388507667" descr="Clock "/>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144016" y="0"/>
                                  <a:ext cx="936104" cy="936104"/>
                                </a:xfrm>
                                <a:prstGeom prst="rect">
                                  <a:avLst/>
                                </a:prstGeom>
                                <a:noFill/>
                                <a:extLst>
                                  <a:ext uri="{909E8E84-426E-40DD-AFC4-6F175D3DCCD1}">
                                    <a14:hiddenFill xmlns:a14="http://schemas.microsoft.com/office/drawing/2010/main">
                                      <a:solidFill>
                                        <a:srgbClr val="FFFFFF"/>
                                      </a:solidFill>
                                    </a14:hiddenFill>
                                  </a:ext>
                                </a:extLst>
                              </pic:spPr>
                            </pic:pic>
                            <wps:wsp>
                              <wps:cNvPr id="388507668" name="Rectangle: Rounded Corners 388507668"/>
                              <wps:cNvSpPr/>
                              <wps:spPr>
                                <a:xfrm>
                                  <a:off x="0" y="0"/>
                                  <a:ext cx="91402" cy="936104"/>
                                </a:xfrm>
                                <a:prstGeom prst="roundRect">
                                  <a:avLst/>
                                </a:prstGeom>
                                <a:solidFill>
                                  <a:srgbClr val="168489"/>
                                </a:solidFill>
                                <a:ln w="12700" cap="flat" cmpd="sng" algn="ctr">
                                  <a:solidFill>
                                    <a:srgbClr val="168489"/>
                                  </a:solidFill>
                                  <a:prstDash val="solid"/>
                                  <a:miter lim="800000"/>
                                </a:ln>
                                <a:effectLst/>
                              </wps:spPr>
                              <wps:bodyPr rtlCol="0" anchor="ctr"/>
                            </wps:wsp>
                          </wpg:wgp>
                        </a:graphicData>
                      </a:graphic>
                    </wp:inline>
                  </w:drawing>
                </mc:Choice>
                <mc:Fallback>
                  <w:pict>
                    <v:group w14:anchorId="4D75B0BC" id="Group 26" o:spid="_x0000_s1026" style="width:57.95pt;height:50.25pt;mso-position-horizontal-relative:char;mso-position-vertical-relative:line" coordsize="10801,93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">
                      <v:shape id="Picture 388507667" o:spid="_x0000_s1027" type="#_x0000_t75" alt="Clock " style="position:absolute;left:1440;width:9361;height:936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">
                        <v:imagedata r:id="rId33" o:title="Clock "/>
                      </v:shape>
                      <v:roundrect id="Rectangle: Rounded Corners 388507668" o:spid="_x0000_s1028" style="position:absolute;width:914;height:9361;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" fillcolor="#168489" strokecolor="#168489" strokeweight="1pt">
                        <v:stroke joinstyle="miter"/>
                      </v:roundrect>
                      <w10:anchorlock/>
                    </v:group>
                  </w:pict>
                </mc:Fallback>
              </mc:AlternateContent>
            </w:r>
          </w:p>
        </w:tc>
      </w:tr>
    </w:tbl>
    <w:p w14:paraId="45511BB8" w14:textId="77777777" w:rsidR="002F433D" w:rsidRPr="00EA0B54" w:rsidRDefault="002F433D" w:rsidP="002F433D">
      <w:pPr>
        <w:bidi w:val="0"/>
        <w:spacing w:after="160" w:line="259" w:lineRule="auto"/>
        <w:jc w:val="right"/>
        <w:rPr>
          <w:rFonts w:ascii="Sakkal Majalla" w:hAnsi="Sakkal Majalla"/>
          <w:rtl/>
        </w:rPr>
      </w:pPr>
    </w:p>
    <w:p w14:paraId="53A12A73" w14:textId="77777777" w:rsidR="002F433D" w:rsidRPr="00EA0B54" w:rsidRDefault="002F433D" w:rsidP="002F433D">
      <w:pPr>
        <w:bidi w:val="0"/>
        <w:jc w:val="center"/>
        <w:rPr>
          <w:rFonts w:ascii="Sakkal Majalla" w:hAnsi="Sakkal Majalla"/>
        </w:rPr>
      </w:pPr>
    </w:p>
    <w:p w14:paraId="68E657FD" w14:textId="4F3C3D8D" w:rsidR="002F433D" w:rsidRPr="00EA0B54" w:rsidRDefault="002F433D" w:rsidP="002F433D">
      <w:pPr>
        <w:bidi w:val="0"/>
        <w:spacing w:after="160" w:line="259" w:lineRule="auto"/>
        <w:jc w:val="left"/>
        <w:rPr>
          <w:rFonts w:ascii="Sakkal Majalla" w:hAnsi="Sakkal Majalla"/>
        </w:rPr>
      </w:pPr>
      <w:r w:rsidRPr="00EA0B54">
        <w:rPr>
          <w:rFonts w:ascii="Sakkal Majalla" w:hAnsi="Sakkal Majalla" w:hint="cs"/>
        </w:rPr>
        <w:br w:type="page"/>
      </w:r>
    </w:p>
    <w:p w14:paraId="67CA796C" w14:textId="77777777" w:rsidR="002F433D" w:rsidRPr="00304449" w:rsidRDefault="002F433D" w:rsidP="002F433D">
      <w:pPr>
        <w:tabs>
          <w:tab w:val="center" w:pos="4513"/>
        </w:tabs>
        <w:bidi w:val="0"/>
        <w:rPr>
          <w:rtl/>
        </w:rPr>
        <w:sectPr w:rsidR="002F433D" w:rsidRPr="00304449" w:rsidSect="002F433D">
          <w:headerReference w:type="even" r:id="rId34"/>
          <w:headerReference w:type="default" r:id="rId35"/>
          <w:footerReference w:type="even" r:id="rId36"/>
          <w:footerReference w:type="default" r:id="rId37"/>
          <w:headerReference w:type="first" r:id="rId38"/>
          <w:footerReference w:type="first" r:id="rId39"/>
          <w:pgSz w:w="11906" w:h="16838" w:code="9"/>
          <w:pgMar w:top="1440" w:right="1440" w:bottom="1440" w:left="1440" w:header="113" w:footer="0" w:gutter="0"/>
          <w:pgNumType w:start="0"/>
          <w:cols w:space="720"/>
          <w:titlePg/>
          <w:docGrid w:linePitch="381"/>
        </w:sectPr>
      </w:pPr>
    </w:p>
    <w:p w14:paraId="5DA10F61" w14:textId="6189F5C0" w:rsidR="002F433D" w:rsidRPr="00304449" w:rsidRDefault="002F433D" w:rsidP="002F433D">
      <w:pPr>
        <w:spacing w:line="240" w:lineRule="auto"/>
        <w:jc w:val="center"/>
        <w:rPr>
          <w:rFonts w:cs="PT Bold Heading"/>
          <w:sz w:val="52"/>
          <w:szCs w:val="56"/>
          <w:rtl/>
        </w:rPr>
      </w:pPr>
    </w:p>
    <w:p w14:paraId="06D7F2B4" w14:textId="2F5CFEFD" w:rsidR="002F433D" w:rsidRPr="00304449" w:rsidRDefault="00A50B59" w:rsidP="002F433D">
      <w:pPr>
        <w:pStyle w:val="a5"/>
        <w:spacing w:line="360" w:lineRule="auto"/>
        <w:rPr>
          <w:rFonts w:ascii="Adobe Arabic" w:hAnsi="Adobe Arabic" w:cs="Adobe Arabic"/>
          <w:b/>
          <w:bCs/>
          <w:color w:val="002060"/>
          <w:sz w:val="48"/>
          <w:szCs w:val="36"/>
          <w:rtl/>
        </w:rPr>
      </w:pPr>
      <w:r w:rsidRPr="00A50B59">
        <w:rPr>
          <w:rFonts w:ascii="Sakkal Majalla" w:hAnsi="Sakkal Majalla" w:cs="Sakkal Majalla"/>
          <w:noProof/>
          <w:color w:val="auto"/>
          <w:sz w:val="52"/>
          <w:szCs w:val="56"/>
          <w:rtl/>
        </w:rPr>
        <mc:AlternateContent>
          <mc:Choice Requires="wpg">
            <w:drawing>
              <wp:anchor distT="0" distB="0" distL="114300" distR="114300" simplePos="0" relativeHeight="253203456" behindDoc="0" locked="0" layoutInCell="1" allowOverlap="1" wp14:anchorId="24302782" wp14:editId="65855F19">
                <wp:simplePos x="0" y="0"/>
                <wp:positionH relativeFrom="column">
                  <wp:posOffset>-285750</wp:posOffset>
                </wp:positionH>
                <wp:positionV relativeFrom="paragraph">
                  <wp:posOffset>-875665</wp:posOffset>
                </wp:positionV>
                <wp:extent cx="6762116" cy="9725025"/>
                <wp:effectExtent l="0" t="0" r="0" b="0"/>
                <wp:wrapNone/>
                <wp:docPr id="162" name="Group 162"/>
                <wp:cNvGraphicFramePr/>
                <a:graphic xmlns:a="http://schemas.openxmlformats.org/drawingml/2006/main">
                  <a:graphicData uri="http://schemas.microsoft.com/office/word/2010/wordprocessingGroup">
                    <wpg:wgp>
                      <wpg:cNvGrpSpPr/>
                      <wpg:grpSpPr>
                        <a:xfrm>
                          <a:off x="0" y="0"/>
                          <a:ext cx="6762116" cy="9725025"/>
                          <a:chOff x="-409575" y="0"/>
                          <a:chExt cx="6762116" cy="9725025"/>
                        </a:xfrm>
                      </wpg:grpSpPr>
                      <wpg:grpSp>
                        <wpg:cNvPr id="1279981941" name="Group 1279981941"/>
                        <wpg:cNvGrpSpPr/>
                        <wpg:grpSpPr>
                          <a:xfrm>
                            <a:off x="-409575" y="2571750"/>
                            <a:ext cx="5995322" cy="7153275"/>
                            <a:chOff x="-571509" y="0"/>
                            <a:chExt cx="5995401" cy="7153781"/>
                          </a:xfrm>
                        </wpg:grpSpPr>
                        <wpg:grpSp>
                          <wpg:cNvPr id="1279981942" name="Group 25"/>
                          <wpg:cNvGrpSpPr/>
                          <wpg:grpSpPr>
                            <a:xfrm>
                              <a:off x="3129896" y="0"/>
                              <a:ext cx="2262473" cy="515506"/>
                              <a:chOff x="3849522" y="0"/>
                              <a:chExt cx="2262473" cy="515506"/>
                            </a:xfrm>
                          </wpg:grpSpPr>
                          <wpg:grpSp>
                            <wpg:cNvPr id="1279981943" name="Group 1279981943"/>
                            <wpg:cNvGrpSpPr/>
                            <wpg:grpSpPr>
                              <a:xfrm>
                                <a:off x="5606227" y="0"/>
                                <a:ext cx="505768" cy="515506"/>
                                <a:chOff x="5606227" y="0"/>
                                <a:chExt cx="505768" cy="515506"/>
                              </a:xfrm>
                            </wpg:grpSpPr>
                            <wps:wsp>
                              <wps:cNvPr id="1279981944" name="Oval 1279981944"/>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279981945" name="Picture 1279981945" descr="Target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46" name="TextBox 34"/>
                            <wps:cNvSpPr txBox="1"/>
                            <wps:spPr>
                              <a:xfrm>
                                <a:off x="3849522" y="69934"/>
                                <a:ext cx="1755163" cy="441357"/>
                              </a:xfrm>
                              <a:prstGeom prst="rect">
                                <a:avLst/>
                              </a:prstGeom>
                              <a:noFill/>
                            </wps:spPr>
                            <wps:txbx>
                              <w:txbxContent>
                                <w:p w14:paraId="31206AC1" w14:textId="77777777" w:rsidR="00A50B59" w:rsidRPr="00BC6FB1" w:rsidRDefault="00A50B59" w:rsidP="00A50B59">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79981947" name="Group 26"/>
                          <wpg:cNvGrpSpPr/>
                          <wpg:grpSpPr>
                            <a:xfrm>
                              <a:off x="-38" y="9939"/>
                              <a:ext cx="2261273" cy="514985"/>
                              <a:chOff x="-38" y="0"/>
                              <a:chExt cx="2261581" cy="515506"/>
                            </a:xfrm>
                          </wpg:grpSpPr>
                          <wps:wsp>
                            <wps:cNvPr id="1279981948" name="Oval 1279981948"/>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279981949" name="TextBox 34"/>
                            <wps:cNvSpPr txBox="1"/>
                            <wps:spPr>
                              <a:xfrm>
                                <a:off x="-38" y="69936"/>
                                <a:ext cx="1756037" cy="441803"/>
                              </a:xfrm>
                              <a:prstGeom prst="rect">
                                <a:avLst/>
                              </a:prstGeom>
                              <a:noFill/>
                            </wps:spPr>
                            <wps:txbx>
                              <w:txbxContent>
                                <w:p w14:paraId="43AC41F5" w14:textId="77777777" w:rsidR="00A50B59" w:rsidRPr="00BC6FB1" w:rsidRDefault="00A50B59" w:rsidP="00A50B59">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279981950" name="Picture 1279981950" descr="Note "/>
                              <pic:cNvPicPr>
                                <a:picLocks noChangeAspect="1" noChangeArrowheads="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79981951" name="Text Box 1279981951"/>
                          <wps:cNvSpPr txBox="1"/>
                          <wps:spPr>
                            <a:xfrm>
                              <a:off x="2720955" y="874272"/>
                              <a:ext cx="2702937" cy="5908008"/>
                            </a:xfrm>
                            <a:prstGeom prst="rect">
                              <a:avLst/>
                            </a:prstGeom>
                            <a:noFill/>
                            <a:ln w="6350">
                              <a:noFill/>
                            </a:ln>
                          </wps:spPr>
                          <wps:txbx>
                            <w:txbxContent>
                              <w:p w14:paraId="426B37A9" w14:textId="77777777" w:rsidR="00A50B59" w:rsidRPr="003E089A" w:rsidRDefault="00A50B59" w:rsidP="00A50B59">
                                <w:pPr>
                                  <w:pStyle w:val="ad"/>
                                  <w:spacing w:line="276" w:lineRule="auto"/>
                                  <w:jc w:val="lowKashida"/>
                                  <w:rPr>
                                    <w:rFonts w:ascii="Sakkal Majalla" w:hAnsi="Sakkal Majalla" w:cs="Sakkal Majalla"/>
                                  </w:rPr>
                                </w:pPr>
                                <w:r w:rsidRPr="003E089A">
                                  <w:rPr>
                                    <w:rFonts w:ascii="Sakkal Majalla" w:hAnsi="Sakkal Majalla" w:cs="Sakkal Majalla"/>
                                    <w:rtl/>
                                  </w:rPr>
                                  <w:t>بعد الانتهاء من تنفيذ أنشطة هذه الجلسة، سيتمكّن المُشارِك من:</w:t>
                                </w:r>
                              </w:p>
                              <w:p w14:paraId="26431833" w14:textId="77777777" w:rsidR="00A50B59" w:rsidRPr="000B47C9" w:rsidRDefault="00A50B59">
                                <w:pPr>
                                  <w:pStyle w:val="a5"/>
                                  <w:numPr>
                                    <w:ilvl w:val="0"/>
                                    <w:numId w:val="2"/>
                                  </w:numPr>
                                  <w:rPr>
                                    <w:rFonts w:ascii="Sakkal Majalla" w:eastAsia="GE Dinar One" w:hAnsi="Sakkal Majalla" w:cs="Sakkal Majalla"/>
                                    <w:color w:val="000000"/>
                                    <w:kern w:val="24"/>
                                    <w:sz w:val="36"/>
                                    <w:szCs w:val="36"/>
                                  </w:rPr>
                                </w:pPr>
                                <w:r w:rsidRPr="000B47C9">
                                  <w:rPr>
                                    <w:rFonts w:ascii="Sakkal Majalla" w:eastAsia="GE Dinar One" w:hAnsi="Sakkal Majalla" w:cs="Sakkal Majalla" w:hint="cs"/>
                                    <w:color w:val="000000"/>
                                    <w:kern w:val="24"/>
                                    <w:sz w:val="36"/>
                                    <w:szCs w:val="36"/>
                                    <w:rtl/>
                                    <w:lang w:bidi="ar-SY"/>
                                  </w:rPr>
                                  <w:t xml:space="preserve">فهم </w:t>
                                </w:r>
                                <w:r w:rsidRPr="000B47C9">
                                  <w:rPr>
                                    <w:rFonts w:ascii="Sakkal Majalla" w:eastAsia="GE Dinar One" w:hAnsi="Sakkal Majalla" w:cs="Sakkal Majalla"/>
                                    <w:color w:val="000000"/>
                                    <w:kern w:val="24"/>
                                    <w:sz w:val="36"/>
                                    <w:szCs w:val="36"/>
                                    <w:rtl/>
                                  </w:rPr>
                                  <w:t>أنواع الاتصال في بيئة العمل</w:t>
                                </w:r>
                                <w:r w:rsidRPr="000B47C9">
                                  <w:rPr>
                                    <w:rFonts w:ascii="Sakkal Majalla" w:eastAsia="GE Dinar One" w:hAnsi="Sakkal Majalla" w:cs="Sakkal Majalla"/>
                                    <w:color w:val="000000"/>
                                    <w:kern w:val="24"/>
                                    <w:sz w:val="36"/>
                                    <w:szCs w:val="36"/>
                                  </w:rPr>
                                  <w:t>.</w:t>
                                </w:r>
                              </w:p>
                              <w:p w14:paraId="77043324" w14:textId="77777777" w:rsidR="00A50B59" w:rsidRPr="0014260C" w:rsidRDefault="00A50B59" w:rsidP="00A50B59">
                                <w:pPr>
                                  <w:pStyle w:val="a5"/>
                                  <w:ind w:left="576"/>
                                  <w:rPr>
                                    <w:rFonts w:ascii="Sakkal Majalla" w:eastAsia="GE Dinar One" w:hAnsi="Sakkal Majalla" w:cs="Sakkal Majalla"/>
                                    <w:color w:val="000000"/>
                                    <w:kern w:val="24"/>
                                    <w:sz w:val="36"/>
                                    <w:szCs w:val="36"/>
                                    <w:lang w:bidi="ar-SY"/>
                                  </w:rPr>
                                </w:pPr>
                              </w:p>
                              <w:p w14:paraId="772AEB61" w14:textId="77777777" w:rsidR="00A50B59" w:rsidRPr="00BB7ADE" w:rsidRDefault="00A50B59" w:rsidP="00A50B59">
                                <w:pPr>
                                  <w:pStyle w:val="a5"/>
                                  <w:ind w:left="576"/>
                                  <w:rPr>
                                    <w:rFonts w:ascii="Sakkal Majalla" w:eastAsia="GE Dinar One" w:hAnsi="Sakkal Majalla" w:cs="Sakkal Majalla"/>
                                    <w:color w:val="000000"/>
                                    <w:kern w:val="24"/>
                                    <w:sz w:val="36"/>
                                    <w:szCs w:val="36"/>
                                    <w:lang w:bidi="ar-SY"/>
                                  </w:rPr>
                                </w:pPr>
                              </w:p>
                              <w:p w14:paraId="4494D974" w14:textId="77777777" w:rsidR="00A50B59" w:rsidRPr="003E089A" w:rsidRDefault="00A50B59" w:rsidP="00A50B59">
                                <w:pPr>
                                  <w:pStyle w:val="a5"/>
                                  <w:spacing w:line="240" w:lineRule="auto"/>
                                  <w:ind w:left="576"/>
                                  <w:rPr>
                                    <w:rFonts w:ascii="Sakkal Majalla" w:eastAsia="GE Dinar One" w:hAnsi="Sakkal Majalla" w:cs="Sakkal Majalla"/>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79856704" name="Text Box 1579856704"/>
                          <wps:cNvSpPr txBox="1"/>
                          <wps:spPr>
                            <a:xfrm>
                              <a:off x="-571509" y="817180"/>
                              <a:ext cx="3162342" cy="6336601"/>
                            </a:xfrm>
                            <a:prstGeom prst="rect">
                              <a:avLst/>
                            </a:prstGeom>
                            <a:noFill/>
                            <a:ln w="6350">
                              <a:noFill/>
                            </a:ln>
                          </wps:spPr>
                          <wps:txbx>
                            <w:txbxContent>
                              <w:p w14:paraId="1D6722AA" w14:textId="77777777" w:rsidR="00A50B59" w:rsidRPr="000B47C9" w:rsidRDefault="00A50B59">
                                <w:pPr>
                                  <w:pStyle w:val="a5"/>
                                  <w:numPr>
                                    <w:ilvl w:val="0"/>
                                    <w:numId w:val="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مفهوم الاتصال والتواصل.</w:t>
                                </w:r>
                              </w:p>
                              <w:p w14:paraId="18A9A056" w14:textId="77777777" w:rsidR="00A50B59" w:rsidRPr="000B47C9" w:rsidRDefault="00A50B59">
                                <w:pPr>
                                  <w:pStyle w:val="a5"/>
                                  <w:numPr>
                                    <w:ilvl w:val="0"/>
                                    <w:numId w:val="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عناصر عملية الاتصال.</w:t>
                                </w:r>
                              </w:p>
                              <w:p w14:paraId="3E78CF25" w14:textId="77777777" w:rsidR="00A50B59" w:rsidRPr="000B47C9" w:rsidRDefault="00A50B59">
                                <w:pPr>
                                  <w:pStyle w:val="a5"/>
                                  <w:numPr>
                                    <w:ilvl w:val="0"/>
                                    <w:numId w:val="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أنواع الاتصال في بيئة العمل.</w:t>
                                </w:r>
                              </w:p>
                              <w:p w14:paraId="3BAF985B" w14:textId="77777777" w:rsidR="00A50B59" w:rsidRPr="000B47C9" w:rsidRDefault="00A50B59">
                                <w:pPr>
                                  <w:pStyle w:val="a5"/>
                                  <w:numPr>
                                    <w:ilvl w:val="0"/>
                                    <w:numId w:val="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أهداف التواصل المؤسسي.</w:t>
                                </w:r>
                              </w:p>
                              <w:p w14:paraId="5A74B3B3" w14:textId="77777777" w:rsidR="00A50B59" w:rsidRPr="00BB7ADE" w:rsidRDefault="00A50B59">
                                <w:pPr>
                                  <w:pStyle w:val="a5"/>
                                  <w:numPr>
                                    <w:ilvl w:val="0"/>
                                    <w:numId w:val="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معوقات الاتصال وتأثيرها على الأداء.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46116251" name="Group 1246116251"/>
                        <wpg:cNvGrpSpPr/>
                        <wpg:grpSpPr>
                          <a:xfrm>
                            <a:off x="466678" y="0"/>
                            <a:ext cx="5885863" cy="2054088"/>
                            <a:chOff x="466678" y="0"/>
                            <a:chExt cx="5885863" cy="2054088"/>
                          </a:xfrm>
                        </wpg:grpSpPr>
                        <pic:pic xmlns:pic="http://schemas.openxmlformats.org/drawingml/2006/picture">
                          <pic:nvPicPr>
                            <pic:cNvPr id="1246116252" name="Picture 1246116252" descr="Calendar "/>
                            <pic:cNvPicPr>
                              <a:picLocks noChangeAspect="1"/>
                            </pic:cNvPicPr>
                          </pic:nvPicPr>
                          <pic:blipFill>
                            <a:blip r:embed="rId42" cstate="print">
                              <a:lum bright="70000" contrast="-70000"/>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1246116253" name="TextBox 34"/>
                          <wps:cNvSpPr txBox="1"/>
                          <wps:spPr>
                            <a:xfrm>
                              <a:off x="5220336" y="1072378"/>
                              <a:ext cx="1132205" cy="981710"/>
                            </a:xfrm>
                            <a:prstGeom prst="rect">
                              <a:avLst/>
                            </a:prstGeom>
                            <a:noFill/>
                          </wps:spPr>
                          <wps:txbx>
                            <w:txbxContent>
                              <w:p w14:paraId="4A1EAF4C" w14:textId="77777777" w:rsidR="00A50B59" w:rsidRPr="00F01FA2" w:rsidRDefault="00A50B59" w:rsidP="00A50B5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wps:txbx>
                          <wps:bodyPr wrap="square" rtlCol="0">
                            <a:spAutoFit/>
                          </wps:bodyPr>
                        </wps:wsp>
                        <wps:wsp>
                          <wps:cNvPr id="1246116254" name="TextBox 34"/>
                          <wps:cNvSpPr txBox="1"/>
                          <wps:spPr>
                            <a:xfrm>
                              <a:off x="2494566" y="19867"/>
                              <a:ext cx="2430145" cy="536575"/>
                            </a:xfrm>
                            <a:prstGeom prst="rect">
                              <a:avLst/>
                            </a:prstGeom>
                            <a:noFill/>
                          </wps:spPr>
                          <wps:txbx>
                            <w:txbxContent>
                              <w:p w14:paraId="1637C536" w14:textId="77777777" w:rsidR="00A50B59" w:rsidRPr="00316596" w:rsidRDefault="00A50B59" w:rsidP="00A50B59">
                                <w:pPr>
                                  <w:jc w:val="center"/>
                                  <w:rPr>
                                    <w:rFonts w:ascii="Adobe Arabic" w:eastAsia="GE Dinar One" w:hAnsi="Adobe Arabic" w:cs="Adobe Arabic"/>
                                    <w:b/>
                                    <w:bCs/>
                                    <w:color w:val="C00000"/>
                                    <w:kern w:val="24"/>
                                    <w:sz w:val="56"/>
                                    <w:szCs w:val="56"/>
                                    <w:lang w:bidi="ar-SY"/>
                                  </w:rPr>
                                </w:pPr>
                                <w:r w:rsidRPr="00316596">
                                  <w:rPr>
                                    <w:rFonts w:ascii="Adobe Arabic" w:eastAsia="GE Dinar One" w:hAnsi="Adobe Arabic" w:cs="Adobe Arabic"/>
                                    <w:b/>
                                    <w:bCs/>
                                    <w:color w:val="C00000"/>
                                    <w:kern w:val="24"/>
                                    <w:sz w:val="56"/>
                                    <w:szCs w:val="56"/>
                                    <w:rtl/>
                                    <w:lang w:bidi="ar-SY"/>
                                  </w:rPr>
                                  <w:t xml:space="preserve">الجلسة </w:t>
                                </w:r>
                                <w:r w:rsidRPr="00316596">
                                  <w:rPr>
                                    <w:rFonts w:ascii="Adobe Arabic" w:eastAsia="GE Dinar One" w:hAnsi="Adobe Arabic" w:cs="Adobe Arabic" w:hint="cs"/>
                                    <w:b/>
                                    <w:bCs/>
                                    <w:color w:val="C00000"/>
                                    <w:kern w:val="24"/>
                                    <w:sz w:val="56"/>
                                    <w:szCs w:val="56"/>
                                    <w:rtl/>
                                    <w:lang w:bidi="ar-SY"/>
                                  </w:rPr>
                                  <w:t>الأولى</w:t>
                                </w:r>
                              </w:p>
                            </w:txbxContent>
                          </wps:txbx>
                          <wps:bodyPr wrap="square" rtlCol="0">
                            <a:spAutoFit/>
                          </wps:bodyPr>
                        </wps:wsp>
                        <wps:wsp>
                          <wps:cNvPr id="1246116255" name="TextBox 34"/>
                          <wps:cNvSpPr txBox="1"/>
                          <wps:spPr>
                            <a:xfrm>
                              <a:off x="466678" y="1224402"/>
                              <a:ext cx="4010025" cy="588010"/>
                            </a:xfrm>
                            <a:prstGeom prst="rect">
                              <a:avLst/>
                            </a:prstGeom>
                            <a:noFill/>
                          </wps:spPr>
                          <wps:txbx>
                            <w:txbxContent>
                              <w:p w14:paraId="749570D8" w14:textId="77777777" w:rsidR="00A50B59" w:rsidRPr="00A50B59" w:rsidRDefault="00A50B59" w:rsidP="00A50B59">
                                <w:pPr>
                                  <w:spacing w:line="240" w:lineRule="auto"/>
                                  <w:jc w:val="center"/>
                                  <w:rPr>
                                    <w:rFonts w:ascii="Sakkal Majalla" w:eastAsia="GE Dinar One" w:hAnsi="Sakkal Majalla"/>
                                    <w:kern w:val="24"/>
                                    <w:sz w:val="56"/>
                                    <w:szCs w:val="56"/>
                                  </w:rPr>
                                </w:pPr>
                                <w:r w:rsidRPr="00A50B59">
                                  <w:rPr>
                                    <w:rFonts w:ascii="Sakkal Majalla" w:eastAsia="GE Dinar One" w:hAnsi="Sakkal Majalla"/>
                                    <w:kern w:val="24"/>
                                    <w:sz w:val="56"/>
                                    <w:szCs w:val="56"/>
                                    <w:rtl/>
                                  </w:rPr>
                                  <w:t>مدخل إلى الاتصال والتواصل المؤسسي</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24302782" id="Group 162" o:spid="_x0000_s1044" style="position:absolute;left:0;text-align:left;margin-left:-22.5pt;margin-top:-68.95pt;width:532.45pt;height:765.75pt;z-index:253203456;mso-position-horizontal-relative:text;mso-position-vertical-relative:text;mso-width-relative:margin;mso-height-relative:margin" coordorigin="-4095" coordsize="67621,972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">
                <v:group id="Group 1279981941" o:spid="_x0000_s1045" style="position:absolute;left:-4095;top:25717;width:59952;height:71533" coordorigin="-5715" coordsize="59954,715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">
                  <v:group id="Group 25" o:spid="_x0000_s1046" style="position:absolute;left:31298;width:22625;height:5155" coordorigin="38495" coordsize="22624,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">
                    <v:group id="Group 1279981943" o:spid="_x0000_s1047"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">
                      <v:oval id="Oval 1279981944" o:spid="_x0000_s1048"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" fillcolor="#168489" stroked="f" strokeweight="1pt">
                        <v:fill opacity="49087f"/>
                        <v:stroke joinstyle="miter"/>
                      </v:oval>
                      <v:shape id="Picture 1279981945" o:spid="_x0000_s1049"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">
                        <v:imagedata r:id="rId43" o:title="Target " gain="19661f" blacklevel="22938f"/>
                      </v:shape>
                    </v:group>
                    <v:shapetype id="_x0000_t202" coordsize="21600,21600" o:spt="202" path="m,l,21600r21600,l21600,xe">
                      <v:stroke joinstyle="miter"/>
                      <v:path gradientshapeok="t" o:connecttype="rect"/>
                    </v:shapetype>
                    <v:shape id="TextBox 34" o:spid="_x0000_s1050" type="#_x0000_t202" style="position:absolute;left:38495;top:699;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" filled="f" stroked="f">
                      <v:textbox style="mso-fit-shape-to-text:t">
                        <w:txbxContent>
                          <w:p w14:paraId="31206AC1" w14:textId="77777777" w:rsidR="00A50B59" w:rsidRPr="00BC6FB1" w:rsidRDefault="00A50B59" w:rsidP="00A50B59">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051"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">
                    <v:oval id="Oval 1279981948" o:spid="_x0000_s1052"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" fillcolor="#168489" stroked="f" strokeweight="1pt">
                      <v:fill opacity="49087f"/>
                      <v:stroke joinstyle="miter"/>
                    </v:oval>
                    <v:shape id="TextBox 34" o:spid="_x0000_s1053" type="#_x0000_t202" style="position:absolute;top:699;width:17559;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" filled="f" stroked="f">
                      <v:textbox style="mso-fit-shape-to-text:t">
                        <w:txbxContent>
                          <w:p w14:paraId="43AC41F5" w14:textId="77777777" w:rsidR="00A50B59" w:rsidRPr="00BC6FB1" w:rsidRDefault="00A50B59" w:rsidP="00A50B59">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279981950" o:spid="_x0000_s1054"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">
                      <v:imagedata r:id="rId44" o:title="Note " gain="19661f" blacklevel="22938f"/>
                    </v:shape>
                  </v:group>
                  <v:shape id="Text Box 1279981951" o:spid="_x0000_s1055" type="#_x0000_t202" style="position:absolute;left:27209;top:8742;width:27029;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" filled="f" stroked="f" strokeweight=".5pt">
                    <v:textbox>
                      <w:txbxContent>
                        <w:p w14:paraId="426B37A9" w14:textId="77777777" w:rsidR="00A50B59" w:rsidRPr="003E089A" w:rsidRDefault="00A50B59" w:rsidP="00A50B59">
                          <w:pPr>
                            <w:pStyle w:val="ad"/>
                            <w:spacing w:line="276" w:lineRule="auto"/>
                            <w:jc w:val="lowKashida"/>
                            <w:rPr>
                              <w:rFonts w:ascii="Sakkal Majalla" w:hAnsi="Sakkal Majalla" w:cs="Sakkal Majalla"/>
                            </w:rPr>
                          </w:pPr>
                          <w:r w:rsidRPr="003E089A">
                            <w:rPr>
                              <w:rFonts w:ascii="Sakkal Majalla" w:hAnsi="Sakkal Majalla" w:cs="Sakkal Majalla"/>
                              <w:rtl/>
                            </w:rPr>
                            <w:t>بعد الانتهاء من تنفيذ أنشطة هذه الجلسة، سيتمكّن المُشارِك من:</w:t>
                          </w:r>
                        </w:p>
                        <w:p w14:paraId="26431833" w14:textId="77777777" w:rsidR="00A50B59" w:rsidRPr="000B47C9" w:rsidRDefault="00A50B59">
                          <w:pPr>
                            <w:pStyle w:val="a5"/>
                            <w:numPr>
                              <w:ilvl w:val="0"/>
                              <w:numId w:val="2"/>
                            </w:numPr>
                            <w:rPr>
                              <w:rFonts w:ascii="Sakkal Majalla" w:eastAsia="GE Dinar One" w:hAnsi="Sakkal Majalla" w:cs="Sakkal Majalla"/>
                              <w:color w:val="000000"/>
                              <w:kern w:val="24"/>
                              <w:sz w:val="36"/>
                              <w:szCs w:val="36"/>
                            </w:rPr>
                          </w:pPr>
                          <w:r w:rsidRPr="000B47C9">
                            <w:rPr>
                              <w:rFonts w:ascii="Sakkal Majalla" w:eastAsia="GE Dinar One" w:hAnsi="Sakkal Majalla" w:cs="Sakkal Majalla" w:hint="cs"/>
                              <w:color w:val="000000"/>
                              <w:kern w:val="24"/>
                              <w:sz w:val="36"/>
                              <w:szCs w:val="36"/>
                              <w:rtl/>
                              <w:lang w:bidi="ar-SY"/>
                            </w:rPr>
                            <w:t xml:space="preserve">فهم </w:t>
                          </w:r>
                          <w:r w:rsidRPr="000B47C9">
                            <w:rPr>
                              <w:rFonts w:ascii="Sakkal Majalla" w:eastAsia="GE Dinar One" w:hAnsi="Sakkal Majalla" w:cs="Sakkal Majalla"/>
                              <w:color w:val="000000"/>
                              <w:kern w:val="24"/>
                              <w:sz w:val="36"/>
                              <w:szCs w:val="36"/>
                              <w:rtl/>
                            </w:rPr>
                            <w:t>أنواع الاتصال في بيئة العمل</w:t>
                          </w:r>
                          <w:r w:rsidRPr="000B47C9">
                            <w:rPr>
                              <w:rFonts w:ascii="Sakkal Majalla" w:eastAsia="GE Dinar One" w:hAnsi="Sakkal Majalla" w:cs="Sakkal Majalla"/>
                              <w:color w:val="000000"/>
                              <w:kern w:val="24"/>
                              <w:sz w:val="36"/>
                              <w:szCs w:val="36"/>
                            </w:rPr>
                            <w:t>.</w:t>
                          </w:r>
                        </w:p>
                        <w:p w14:paraId="77043324" w14:textId="77777777" w:rsidR="00A50B59" w:rsidRPr="0014260C" w:rsidRDefault="00A50B59" w:rsidP="00A50B59">
                          <w:pPr>
                            <w:pStyle w:val="a5"/>
                            <w:ind w:left="576"/>
                            <w:rPr>
                              <w:rFonts w:ascii="Sakkal Majalla" w:eastAsia="GE Dinar One" w:hAnsi="Sakkal Majalla" w:cs="Sakkal Majalla"/>
                              <w:color w:val="000000"/>
                              <w:kern w:val="24"/>
                              <w:sz w:val="36"/>
                              <w:szCs w:val="36"/>
                              <w:lang w:bidi="ar-SY"/>
                            </w:rPr>
                          </w:pPr>
                        </w:p>
                        <w:p w14:paraId="772AEB61" w14:textId="77777777" w:rsidR="00A50B59" w:rsidRPr="00BB7ADE" w:rsidRDefault="00A50B59" w:rsidP="00A50B59">
                          <w:pPr>
                            <w:pStyle w:val="a5"/>
                            <w:ind w:left="576"/>
                            <w:rPr>
                              <w:rFonts w:ascii="Sakkal Majalla" w:eastAsia="GE Dinar One" w:hAnsi="Sakkal Majalla" w:cs="Sakkal Majalla"/>
                              <w:color w:val="000000"/>
                              <w:kern w:val="24"/>
                              <w:sz w:val="36"/>
                              <w:szCs w:val="36"/>
                              <w:lang w:bidi="ar-SY"/>
                            </w:rPr>
                          </w:pPr>
                        </w:p>
                        <w:p w14:paraId="4494D974" w14:textId="77777777" w:rsidR="00A50B59" w:rsidRPr="003E089A" w:rsidRDefault="00A50B59" w:rsidP="00A50B59">
                          <w:pPr>
                            <w:pStyle w:val="a5"/>
                            <w:spacing w:line="240" w:lineRule="auto"/>
                            <w:ind w:left="576"/>
                            <w:rPr>
                              <w:rFonts w:ascii="Sakkal Majalla" w:eastAsia="GE Dinar One" w:hAnsi="Sakkal Majalla" w:cs="Sakkal Majalla"/>
                              <w:color w:val="000000"/>
                              <w:kern w:val="24"/>
                              <w:sz w:val="36"/>
                              <w:szCs w:val="36"/>
                              <w:lang w:bidi="ar-SY"/>
                            </w:rPr>
                          </w:pPr>
                        </w:p>
                      </w:txbxContent>
                    </v:textbox>
                  </v:shape>
                  <v:shape id="Text Box 1579856704" o:spid="_x0000_s1056" type="#_x0000_t202" style="position:absolute;left:-5715;top:8171;width:31623;height:63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" filled="f" stroked="f" strokeweight=".5pt">
                    <v:textbox>
                      <w:txbxContent>
                        <w:p w14:paraId="1D6722AA" w14:textId="77777777" w:rsidR="00A50B59" w:rsidRPr="000B47C9" w:rsidRDefault="00A50B59">
                          <w:pPr>
                            <w:pStyle w:val="a5"/>
                            <w:numPr>
                              <w:ilvl w:val="0"/>
                              <w:numId w:val="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مفهوم الاتصال والتواصل.</w:t>
                          </w:r>
                        </w:p>
                        <w:p w14:paraId="18A9A056" w14:textId="77777777" w:rsidR="00A50B59" w:rsidRPr="000B47C9" w:rsidRDefault="00A50B59">
                          <w:pPr>
                            <w:pStyle w:val="a5"/>
                            <w:numPr>
                              <w:ilvl w:val="0"/>
                              <w:numId w:val="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عناصر عملية الاتصال.</w:t>
                          </w:r>
                        </w:p>
                        <w:p w14:paraId="3E78CF25" w14:textId="77777777" w:rsidR="00A50B59" w:rsidRPr="000B47C9" w:rsidRDefault="00A50B59">
                          <w:pPr>
                            <w:pStyle w:val="a5"/>
                            <w:numPr>
                              <w:ilvl w:val="0"/>
                              <w:numId w:val="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أنواع الاتصال في بيئة العمل.</w:t>
                          </w:r>
                        </w:p>
                        <w:p w14:paraId="3BAF985B" w14:textId="77777777" w:rsidR="00A50B59" w:rsidRPr="000B47C9" w:rsidRDefault="00A50B59">
                          <w:pPr>
                            <w:pStyle w:val="a5"/>
                            <w:numPr>
                              <w:ilvl w:val="0"/>
                              <w:numId w:val="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أهداف التواصل المؤسسي.</w:t>
                          </w:r>
                        </w:p>
                        <w:p w14:paraId="5A74B3B3" w14:textId="77777777" w:rsidR="00A50B59" w:rsidRPr="00BB7ADE" w:rsidRDefault="00A50B59">
                          <w:pPr>
                            <w:pStyle w:val="a5"/>
                            <w:numPr>
                              <w:ilvl w:val="0"/>
                              <w:numId w:val="3"/>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معوقات الاتصال وتأثيرها على الأداء.</w:t>
                          </w:r>
                        </w:p>
                      </w:txbxContent>
                    </v:textbox>
                  </v:shape>
                </v:group>
                <v:group id="Group 1246116251" o:spid="_x0000_s1057" style="position:absolute;left:4666;width:58859;height:20540" coordorigin="4666" coordsize="58858,20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">
                  <v:shape id="Picture 1246116252" o:spid="_x0000_s1058"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">
                    <v:imagedata r:id="rId45" o:title="Calendar " gain="19661f" blacklevel="22938f"/>
                  </v:shape>
                  <v:shape id="TextBox 34" o:spid="_x0000_s1059" type="#_x0000_t202" style="position:absolute;left:52203;top:10723;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" filled="f" stroked="f">
                    <v:textbox style="mso-fit-shape-to-text:t">
                      <w:txbxContent>
                        <w:p w14:paraId="4A1EAF4C" w14:textId="77777777" w:rsidR="00A50B59" w:rsidRPr="00F01FA2" w:rsidRDefault="00A50B59" w:rsidP="00A50B59">
                          <w:pPr>
                            <w:jc w:val="center"/>
                            <w:rPr>
                              <w:rFonts w:ascii="Adobe Arabic" w:eastAsia="GE Dinar One" w:hAnsi="Adobe Arabic" w:cs="Adobe Arabic"/>
                              <w:b/>
                              <w:bCs/>
                              <w:color w:val="FFFFFF" w:themeColor="background1"/>
                              <w:kern w:val="24"/>
                              <w:sz w:val="56"/>
                              <w:szCs w:val="56"/>
                              <w:lang w:bidi="ar-SY"/>
                            </w:rPr>
                          </w:pPr>
                          <w:r w:rsidRPr="00F01FA2">
                            <w:rPr>
                              <w:rFonts w:ascii="Adobe Arabic" w:eastAsia="GE Dinar One" w:hAnsi="Adobe Arabic" w:cs="Adobe Arabic"/>
                              <w:b/>
                              <w:bCs/>
                              <w:color w:val="FFFFFF" w:themeColor="background1"/>
                              <w:kern w:val="24"/>
                              <w:sz w:val="56"/>
                              <w:szCs w:val="56"/>
                              <w:rtl/>
                              <w:lang w:bidi="ar-SY"/>
                            </w:rPr>
                            <w:t xml:space="preserve">اليوم </w:t>
                          </w:r>
                          <w:r>
                            <w:rPr>
                              <w:rFonts w:ascii="Adobe Arabic" w:eastAsia="GE Dinar One" w:hAnsi="Adobe Arabic" w:cs="Adobe Arabic" w:hint="cs"/>
                              <w:b/>
                              <w:bCs/>
                              <w:color w:val="FFFFFF" w:themeColor="background1"/>
                              <w:kern w:val="24"/>
                              <w:sz w:val="56"/>
                              <w:szCs w:val="56"/>
                              <w:rtl/>
                              <w:lang w:bidi="ar-SY"/>
                            </w:rPr>
                            <w:t>الأول</w:t>
                          </w:r>
                        </w:p>
                      </w:txbxContent>
                    </v:textbox>
                  </v:shape>
                  <v:shape id="TextBox 34" o:spid="_x0000_s1060" type="#_x0000_t202" style="position:absolute;left:24945;top:198;width:24302;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" filled="f" stroked="f">
                    <v:textbox style="mso-fit-shape-to-text:t">
                      <w:txbxContent>
                        <w:p w14:paraId="1637C536" w14:textId="77777777" w:rsidR="00A50B59" w:rsidRPr="00316596" w:rsidRDefault="00A50B59" w:rsidP="00A50B59">
                          <w:pPr>
                            <w:jc w:val="center"/>
                            <w:rPr>
                              <w:rFonts w:ascii="Adobe Arabic" w:eastAsia="GE Dinar One" w:hAnsi="Adobe Arabic" w:cs="Adobe Arabic"/>
                              <w:b/>
                              <w:bCs/>
                              <w:color w:val="C00000"/>
                              <w:kern w:val="24"/>
                              <w:sz w:val="56"/>
                              <w:szCs w:val="56"/>
                              <w:lang w:bidi="ar-SY"/>
                            </w:rPr>
                          </w:pPr>
                          <w:r w:rsidRPr="00316596">
                            <w:rPr>
                              <w:rFonts w:ascii="Adobe Arabic" w:eastAsia="GE Dinar One" w:hAnsi="Adobe Arabic" w:cs="Adobe Arabic"/>
                              <w:b/>
                              <w:bCs/>
                              <w:color w:val="C00000"/>
                              <w:kern w:val="24"/>
                              <w:sz w:val="56"/>
                              <w:szCs w:val="56"/>
                              <w:rtl/>
                              <w:lang w:bidi="ar-SY"/>
                            </w:rPr>
                            <w:t xml:space="preserve">الجلسة </w:t>
                          </w:r>
                          <w:r w:rsidRPr="00316596">
                            <w:rPr>
                              <w:rFonts w:ascii="Adobe Arabic" w:eastAsia="GE Dinar One" w:hAnsi="Adobe Arabic" w:cs="Adobe Arabic" w:hint="cs"/>
                              <w:b/>
                              <w:bCs/>
                              <w:color w:val="C00000"/>
                              <w:kern w:val="24"/>
                              <w:sz w:val="56"/>
                              <w:szCs w:val="56"/>
                              <w:rtl/>
                              <w:lang w:bidi="ar-SY"/>
                            </w:rPr>
                            <w:t>الأولى</w:t>
                          </w:r>
                        </w:p>
                      </w:txbxContent>
                    </v:textbox>
                  </v:shape>
                  <v:shape id="TextBox 34" o:spid="_x0000_s1061" type="#_x0000_t202" style="position:absolute;left:4666;top:12244;width:40101;height:58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" filled="f" stroked="f">
                    <v:textbox style="mso-fit-shape-to-text:t">
                      <w:txbxContent>
                        <w:p w14:paraId="749570D8" w14:textId="77777777" w:rsidR="00A50B59" w:rsidRPr="00A50B59" w:rsidRDefault="00A50B59" w:rsidP="00A50B59">
                          <w:pPr>
                            <w:spacing w:line="240" w:lineRule="auto"/>
                            <w:jc w:val="center"/>
                            <w:rPr>
                              <w:rFonts w:ascii="Sakkal Majalla" w:eastAsia="GE Dinar One" w:hAnsi="Sakkal Majalla"/>
                              <w:kern w:val="24"/>
                              <w:sz w:val="56"/>
                              <w:szCs w:val="56"/>
                            </w:rPr>
                          </w:pPr>
                          <w:r w:rsidRPr="00A50B59">
                            <w:rPr>
                              <w:rFonts w:ascii="Sakkal Majalla" w:eastAsia="GE Dinar One" w:hAnsi="Sakkal Majalla"/>
                              <w:kern w:val="24"/>
                              <w:sz w:val="56"/>
                              <w:szCs w:val="56"/>
                              <w:rtl/>
                            </w:rPr>
                            <w:t>مدخل إلى الاتصال والتواصل المؤسسي</w:t>
                          </w:r>
                        </w:p>
                      </w:txbxContent>
                    </v:textbox>
                  </v:shape>
                </v:group>
              </v:group>
            </w:pict>
          </mc:Fallback>
        </mc:AlternateContent>
      </w:r>
    </w:p>
    <w:p w14:paraId="25869D89" w14:textId="00FF459B" w:rsidR="002F433D" w:rsidRPr="00304449" w:rsidRDefault="002F433D" w:rsidP="002F433D">
      <w:pPr>
        <w:spacing w:after="160" w:line="259" w:lineRule="auto"/>
        <w:jc w:val="left"/>
        <w:rPr>
          <w:rFonts w:cs="PT Bold Heading"/>
          <w:sz w:val="52"/>
          <w:szCs w:val="56"/>
          <w:rtl/>
        </w:rPr>
      </w:pPr>
      <w:r w:rsidRPr="00304449">
        <w:rPr>
          <w:rFonts w:cs="PT Bold Heading"/>
          <w:noProof/>
          <w:sz w:val="52"/>
          <w:szCs w:val="56"/>
          <w:rtl/>
        </w:rPr>
        <w:t xml:space="preserve"> </w:t>
      </w:r>
    </w:p>
    <w:p w14:paraId="1FE6645B" w14:textId="2A07F4BC" w:rsidR="001F2E61" w:rsidRPr="00304449" w:rsidRDefault="001F2E61" w:rsidP="001F2E61">
      <w:pPr>
        <w:spacing w:after="160" w:line="259" w:lineRule="auto"/>
        <w:jc w:val="left"/>
        <w:rPr>
          <w:rFonts w:cs="PT Bold Heading"/>
          <w:sz w:val="52"/>
          <w:szCs w:val="56"/>
          <w:rtl/>
        </w:rPr>
      </w:pPr>
    </w:p>
    <w:p w14:paraId="16308025" w14:textId="5C1E0B12" w:rsidR="001F2E61" w:rsidRPr="00304449" w:rsidRDefault="00A50B59" w:rsidP="001F2E61">
      <w:pPr>
        <w:spacing w:after="160" w:line="259" w:lineRule="auto"/>
        <w:jc w:val="left"/>
        <w:rPr>
          <w:rFonts w:cs="PT Bold Heading"/>
          <w:sz w:val="52"/>
          <w:szCs w:val="56"/>
        </w:rPr>
      </w:pPr>
      <w:r>
        <w:rPr>
          <w:noProof/>
        </w:rPr>
        <w:drawing>
          <wp:anchor distT="0" distB="0" distL="114300" distR="114300" simplePos="0" relativeHeight="253205504" behindDoc="0" locked="0" layoutInCell="1" allowOverlap="1" wp14:anchorId="485A8AE3" wp14:editId="0A782A08">
            <wp:simplePos x="0" y="0"/>
            <wp:positionH relativeFrom="margin">
              <wp:posOffset>2562225</wp:posOffset>
            </wp:positionH>
            <wp:positionV relativeFrom="paragraph">
              <wp:posOffset>3219450</wp:posOffset>
            </wp:positionV>
            <wp:extent cx="2857500" cy="3377046"/>
            <wp:effectExtent l="0" t="0" r="0" b="0"/>
            <wp:wrapNone/>
            <wp:docPr id="10" name="Picture 9">
              <a:extLst xmlns:a="http://schemas.openxmlformats.org/drawingml/2006/main">
                <a:ext uri="{FF2B5EF4-FFF2-40B4-BE49-F238E27FC236}">
                  <a16:creationId xmlns:a16="http://schemas.microsoft.com/office/drawing/2014/main" id="{283C5D80-8035-1333-211B-539B66A421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283C5D80-8035-1333-211B-539B66A421DE}"/>
                        </a:ext>
                      </a:extLst>
                    </pic:cNvPr>
                    <pic:cNvPicPr>
                      <a:picLocks noChangeAspect="1"/>
                    </pic:cNvPicPr>
                  </pic:nvPicPr>
                  <pic:blipFill>
                    <a:blip r:embed="rId46">
                      <a:clrChange>
                        <a:clrFrom>
                          <a:srgbClr val="EBE9EC"/>
                        </a:clrFrom>
                        <a:clrTo>
                          <a:srgbClr val="EBE9EC">
                            <a:alpha val="0"/>
                          </a:srgbClr>
                        </a:clrTo>
                      </a:clrChange>
                      <a:extLst>
                        <a:ext uri="{28A0092B-C50C-407E-A947-70E740481C1C}">
                          <a14:useLocalDpi xmlns:a14="http://schemas.microsoft.com/office/drawing/2010/main" val="0"/>
                        </a:ext>
                      </a:extLst>
                    </a:blip>
                    <a:srcRect l="50000" t="7778" r="8109" b="59204"/>
                    <a:stretch>
                      <a:fillRect/>
                    </a:stretch>
                  </pic:blipFill>
                  <pic:spPr>
                    <a:xfrm>
                      <a:off x="0" y="0"/>
                      <a:ext cx="2859033" cy="3378858"/>
                    </a:xfrm>
                    <a:prstGeom prst="rect">
                      <a:avLst/>
                    </a:prstGeom>
                  </pic:spPr>
                </pic:pic>
              </a:graphicData>
            </a:graphic>
            <wp14:sizeRelH relativeFrom="margin">
              <wp14:pctWidth>0</wp14:pctWidth>
            </wp14:sizeRelH>
            <wp14:sizeRelV relativeFrom="margin">
              <wp14:pctHeight>0</wp14:pctHeight>
            </wp14:sizeRelV>
          </wp:anchor>
        </w:drawing>
      </w:r>
      <w:r w:rsidR="002F433D" w:rsidRPr="00304449">
        <w:rPr>
          <w:rFonts w:cs="PT Bold Heading"/>
          <w:sz w:val="52"/>
          <w:szCs w:val="56"/>
          <w:rtl/>
        </w:rPr>
        <w:br w:type="page"/>
      </w:r>
      <w:r w:rsidR="009A3426" w:rsidRPr="00304449">
        <w:rPr>
          <w:rFonts w:ascii="Adobe Arabic" w:hAnsi="Adobe Arabic" w:cs="Adobe Arabic"/>
          <w:noProof/>
          <w:sz w:val="48"/>
          <w:szCs w:val="52"/>
          <w:lang w:bidi="ar-SY"/>
        </w:rPr>
        <w:lastRenderedPageBreak/>
        <mc:AlternateContent>
          <mc:Choice Requires="wpg">
            <w:drawing>
              <wp:anchor distT="0" distB="0" distL="114300" distR="114300" simplePos="0" relativeHeight="252932096" behindDoc="1" locked="0" layoutInCell="1" allowOverlap="1" wp14:anchorId="7102703F" wp14:editId="660175FE">
                <wp:simplePos x="0" y="0"/>
                <wp:positionH relativeFrom="margin">
                  <wp:align>left</wp:align>
                </wp:positionH>
                <wp:positionV relativeFrom="paragraph">
                  <wp:posOffset>381000</wp:posOffset>
                </wp:positionV>
                <wp:extent cx="5659755" cy="1181100"/>
                <wp:effectExtent l="0" t="0" r="0" b="0"/>
                <wp:wrapTight wrapText="bothSides">
                  <wp:wrapPolygon edited="0">
                    <wp:start x="19557" y="0"/>
                    <wp:lineTo x="18539" y="5574"/>
                    <wp:lineTo x="18467" y="18465"/>
                    <wp:lineTo x="19194" y="21252"/>
                    <wp:lineTo x="19630" y="21252"/>
                    <wp:lineTo x="20429" y="21252"/>
                    <wp:lineTo x="20938" y="21252"/>
                    <wp:lineTo x="21520" y="18813"/>
                    <wp:lineTo x="21520" y="5574"/>
                    <wp:lineTo x="20502" y="0"/>
                    <wp:lineTo x="19557" y="0"/>
                  </wp:wrapPolygon>
                </wp:wrapTight>
                <wp:docPr id="388507675" name="Group 42"/>
                <wp:cNvGraphicFramePr/>
                <a:graphic xmlns:a="http://schemas.openxmlformats.org/drawingml/2006/main">
                  <a:graphicData uri="http://schemas.microsoft.com/office/word/2010/wordprocessingGroup">
                    <wpg:wgp>
                      <wpg:cNvGrpSpPr/>
                      <wpg:grpSpPr>
                        <a:xfrm>
                          <a:off x="0" y="0"/>
                          <a:ext cx="5659755" cy="1181100"/>
                          <a:chOff x="0" y="0"/>
                          <a:chExt cx="5659911" cy="802560"/>
                        </a:xfrm>
                      </wpg:grpSpPr>
                      <pic:pic xmlns:pic="http://schemas.openxmlformats.org/drawingml/2006/picture">
                        <pic:nvPicPr>
                          <pic:cNvPr id="388507676" name="Picture 388507676" descr="Learning"/>
                          <pic:cNvPicPr>
                            <a:picLocks noChangeAspect="1" noChangeArrowheads="1"/>
                          </pic:cNvPicPr>
                        </pic:nvPicPr>
                        <pic:blipFill>
                          <a:blip r:embed="rId47">
                            <a:grayscl/>
                            <a:extLst>
                              <a:ext uri="{28A0092B-C50C-407E-A947-70E740481C1C}">
                                <a14:useLocalDpi xmlns:a14="http://schemas.microsoft.com/office/drawing/2010/main" val="0"/>
                              </a:ext>
                            </a:extLst>
                          </a:blip>
                          <a:srcRect/>
                          <a:stretch>
                            <a:fillRect/>
                          </a:stretch>
                        </pic:blipFill>
                        <pic:spPr bwMode="auto">
                          <a:xfrm>
                            <a:off x="4857351" y="0"/>
                            <a:ext cx="802560" cy="802560"/>
                          </a:xfrm>
                          <a:prstGeom prst="rect">
                            <a:avLst/>
                          </a:prstGeom>
                          <a:noFill/>
                          <a:extLst>
                            <a:ext uri="{909E8E84-426E-40DD-AFC4-6F175D3DCCD1}">
                              <a14:hiddenFill xmlns:a14="http://schemas.microsoft.com/office/drawing/2010/main">
                                <a:solidFill>
                                  <a:srgbClr val="FFFFFF"/>
                                </a:solidFill>
                              </a14:hiddenFill>
                            </a:ext>
                          </a:extLst>
                        </pic:spPr>
                      </pic:pic>
                      <wps:wsp>
                        <wps:cNvPr id="388507677" name="TextBox 32"/>
                        <wps:cNvSpPr txBox="1"/>
                        <wps:spPr>
                          <a:xfrm>
                            <a:off x="0" y="239457"/>
                            <a:ext cx="4518025" cy="428814"/>
                          </a:xfrm>
                          <a:prstGeom prst="rect">
                            <a:avLst/>
                          </a:prstGeom>
                          <a:noFill/>
                        </wps:spPr>
                        <wps:txbx>
                          <w:txbxContent>
                            <w:p w14:paraId="5B0ECCE2" w14:textId="77777777" w:rsidR="002F433D" w:rsidRPr="009A3426" w:rsidRDefault="002F433D" w:rsidP="002F433D">
                              <w:pPr>
                                <w:rPr>
                                  <w:rFonts w:ascii="Sakkal Majalla" w:eastAsia="Times New Roman" w:hAnsi="Sakkal Majalla"/>
                                  <w:b/>
                                  <w:bCs/>
                                  <w:color w:val="168489"/>
                                  <w:kern w:val="24"/>
                                  <w:sz w:val="48"/>
                                  <w:szCs w:val="48"/>
                                  <w:lang w:bidi="ar-SY"/>
                                </w:rPr>
                              </w:pPr>
                              <w:r w:rsidRPr="009A3426">
                                <w:rPr>
                                  <w:rFonts w:ascii="Sakkal Majalla" w:eastAsia="Times New Roman" w:hAnsi="Sakkal Majalla" w:hint="cs"/>
                                  <w:b/>
                                  <w:bCs/>
                                  <w:color w:val="168489"/>
                                  <w:kern w:val="24"/>
                                  <w:sz w:val="48"/>
                                  <w:szCs w:val="48"/>
                                  <w:rtl/>
                                  <w:lang w:bidi="ar-SY"/>
                                </w:rPr>
                                <w:t xml:space="preserve">ماهي توقعاتك من هذا البرنامج التدريبي؟ </w:t>
                              </w:r>
                            </w:p>
                          </w:txbxContent>
                        </wps:txbx>
                        <wps:bodyPr wrap="square">
                          <a:noAutofit/>
                        </wps:bodyPr>
                      </wps:wsp>
                    </wpg:wgp>
                  </a:graphicData>
                </a:graphic>
                <wp14:sizeRelV relativeFrom="margin">
                  <wp14:pctHeight>0</wp14:pctHeight>
                </wp14:sizeRelV>
              </wp:anchor>
            </w:drawing>
          </mc:Choice>
          <mc:Fallback>
            <w:pict>
              <v:group w14:anchorId="7102703F" id="Group 42" o:spid="_x0000_s1062" style="position:absolute;left:0;text-align:left;margin-left:0;margin-top:30pt;width:445.65pt;height:93pt;z-index:-250384384;mso-position-horizontal:left;mso-position-horizontal-relative:margin;mso-position-vertical-relative:text;mso-height-relative:margin" coordsize="56599,802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">
                <v:shape id="Picture 388507676" o:spid="_x0000_s1063" type="#_x0000_t75" alt="Learning" style="position:absolute;left:48573;width:8026;height:80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">
                  <v:imagedata r:id="rId48" o:title="Learning" grayscale="t"/>
                </v:shape>
                <v:shape id="TextBox 32" o:spid="_x0000_s1064" type="#_x0000_t202" style="position:absolute;top:2394;width:45180;height:42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" filled="f" stroked="f">
                  <v:textbox>
                    <w:txbxContent>
                      <w:p w14:paraId="5B0ECCE2" w14:textId="77777777" w:rsidR="002F433D" w:rsidRPr="009A3426" w:rsidRDefault="002F433D" w:rsidP="002F433D">
                        <w:pPr>
                          <w:rPr>
                            <w:rFonts w:ascii="Sakkal Majalla" w:eastAsia="Times New Roman" w:hAnsi="Sakkal Majalla"/>
                            <w:b/>
                            <w:bCs/>
                            <w:color w:val="168489"/>
                            <w:kern w:val="24"/>
                            <w:sz w:val="48"/>
                            <w:szCs w:val="48"/>
                            <w:lang w:bidi="ar-SY"/>
                          </w:rPr>
                        </w:pPr>
                        <w:r w:rsidRPr="009A3426">
                          <w:rPr>
                            <w:rFonts w:ascii="Sakkal Majalla" w:eastAsia="Times New Roman" w:hAnsi="Sakkal Majalla" w:hint="cs"/>
                            <w:b/>
                            <w:bCs/>
                            <w:color w:val="168489"/>
                            <w:kern w:val="24"/>
                            <w:sz w:val="48"/>
                            <w:szCs w:val="48"/>
                            <w:rtl/>
                            <w:lang w:bidi="ar-SY"/>
                          </w:rPr>
                          <w:t xml:space="preserve">ماهي توقعاتك من هذا البرنامج التدريبي؟ </w:t>
                        </w:r>
                      </w:p>
                    </w:txbxContent>
                  </v:textbox>
                </v:shape>
                <w10:wrap type="tight" anchorx="margin"/>
              </v:group>
            </w:pict>
          </mc:Fallback>
        </mc:AlternateContent>
      </w:r>
      <w:r w:rsidR="001F2E61" w:rsidRPr="00304449">
        <w:rPr>
          <w:rFonts w:cs="PT Bold Heading" w:hint="cs"/>
          <w:sz w:val="52"/>
          <w:szCs w:val="56"/>
          <w:rtl/>
        </w:rPr>
        <w:t xml:space="preserve"> </w:t>
      </w:r>
    </w:p>
    <w:p w14:paraId="65FFB772" w14:textId="143B4269" w:rsidR="002F433D" w:rsidRPr="00304449" w:rsidRDefault="002F433D" w:rsidP="002F433D">
      <w:pPr>
        <w:spacing w:after="160" w:line="259" w:lineRule="auto"/>
        <w:ind w:left="720"/>
        <w:rPr>
          <w:rFonts w:ascii="Adobe Arabic" w:hAnsi="Adobe Arabic" w:cs="Adobe Arabic"/>
          <w:sz w:val="48"/>
          <w:szCs w:val="52"/>
          <w:rtl/>
          <w:lang w:bidi="ar-SY"/>
        </w:rPr>
      </w:pPr>
      <w:bookmarkStart w:id="2" w:name="_Hlk139742074"/>
    </w:p>
    <w:p w14:paraId="1E2D7FFC" w14:textId="657A5A4D" w:rsidR="002F433D" w:rsidRPr="00304449" w:rsidRDefault="002F433D" w:rsidP="002F433D">
      <w:pPr>
        <w:spacing w:after="160" w:line="600" w:lineRule="auto"/>
        <w:jc w:val="center"/>
        <w:rPr>
          <w:rFonts w:ascii="Adobe Arabic" w:hAnsi="Adobe Arabic" w:cs="Adobe Arabic"/>
          <w:sz w:val="36"/>
          <w:szCs w:val="40"/>
          <w:lang w:bidi="ar-SY"/>
        </w:rPr>
      </w:pPr>
    </w:p>
    <w:p w14:paraId="0631EB35" w14:textId="7D6655B0" w:rsidR="002F433D" w:rsidRPr="00304449" w:rsidRDefault="002F433D" w:rsidP="00EA0B54">
      <w:pPr>
        <w:spacing w:after="160" w:line="600" w:lineRule="auto"/>
        <w:jc w:val="center"/>
        <w:rPr>
          <w:rFonts w:ascii="Adobe Arabic" w:hAnsi="Adobe Arabic" w:cs="Adobe Arabic"/>
          <w:sz w:val="36"/>
          <w:szCs w:val="40"/>
          <w:rtl/>
          <w:lang w:bidi="ar-SY"/>
        </w:rPr>
      </w:pPr>
      <w:r w:rsidRPr="00304449">
        <w:rPr>
          <w:rFonts w:ascii="Adobe Arabic" w:hAnsi="Adobe Arabic" w:cs="Adobe Arabic"/>
          <w:sz w:val="36"/>
          <w:szCs w:val="40"/>
          <w:lang w:bidi="ar-SY"/>
        </w:rPr>
        <w:t>…………………………………………………………………………………………………………………………………………………………………………………………………………………………………………………………………………………………………………………………………………………………………………………………………………………………………………………………………………………</w:t>
      </w:r>
    </w:p>
    <w:bookmarkEnd w:id="2"/>
    <w:p w14:paraId="4418F1AC" w14:textId="77777777" w:rsidR="002F433D" w:rsidRPr="00304449" w:rsidRDefault="002F433D" w:rsidP="002F433D">
      <w:pPr>
        <w:spacing w:after="160" w:line="259" w:lineRule="auto"/>
        <w:jc w:val="center"/>
        <w:rPr>
          <w:rFonts w:cs="PT Bold Heading"/>
          <w:sz w:val="52"/>
          <w:szCs w:val="56"/>
          <w:rtl/>
          <w:lang w:bidi="ar-EG"/>
        </w:rPr>
      </w:pPr>
      <w:r w:rsidRPr="00304449">
        <w:rPr>
          <w:rFonts w:cs="PT Bold Heading"/>
          <w:noProof/>
          <w:sz w:val="52"/>
          <w:szCs w:val="56"/>
          <w:lang w:bidi="ar-EG"/>
        </w:rPr>
        <w:drawing>
          <wp:inline distT="0" distB="0" distL="0" distR="0" wp14:anchorId="5B3EA7A4" wp14:editId="0DB21F64">
            <wp:extent cx="3131185" cy="1586865"/>
            <wp:effectExtent l="0" t="0" r="0" b="0"/>
            <wp:docPr id="388507679" name="Picture 388507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49">
                      <a:extLst>
                        <a:ext uri="{28A0092B-C50C-407E-A947-70E740481C1C}">
                          <a14:useLocalDpi xmlns:a14="http://schemas.microsoft.com/office/drawing/2010/main" val="0"/>
                        </a:ext>
                      </a:extLst>
                    </a:blip>
                    <a:srcRect t="6161" b="56059"/>
                    <a:stretch/>
                  </pic:blipFill>
                  <pic:spPr bwMode="auto">
                    <a:xfrm>
                      <a:off x="0" y="0"/>
                      <a:ext cx="3131185" cy="1586865"/>
                    </a:xfrm>
                    <a:prstGeom prst="rect">
                      <a:avLst/>
                    </a:prstGeom>
                    <a:noFill/>
                    <a:ln>
                      <a:noFill/>
                    </a:ln>
                    <a:extLst>
                      <a:ext uri="{53640926-AAD7-44D8-BBD7-CCE9431645EC}">
                        <a14:shadowObscured xmlns:a14="http://schemas.microsoft.com/office/drawing/2010/main"/>
                      </a:ext>
                    </a:extLst>
                  </pic:spPr>
                </pic:pic>
              </a:graphicData>
            </a:graphic>
          </wp:inline>
        </w:drawing>
      </w:r>
      <w:r w:rsidRPr="00304449">
        <w:rPr>
          <w:rFonts w:cs="PT Bold Heading"/>
          <w:sz w:val="52"/>
          <w:szCs w:val="56"/>
          <w:rtl/>
          <w:lang w:bidi="ar-EG"/>
        </w:rPr>
        <w:br w:type="page"/>
      </w:r>
    </w:p>
    <w:p w14:paraId="0BFC2DC7" w14:textId="6C41952B" w:rsidR="002F433D" w:rsidRPr="00304449" w:rsidRDefault="001F2E61" w:rsidP="002F433D">
      <w:pPr>
        <w:pageBreakBefore/>
        <w:rPr>
          <w:rtl/>
          <w:lang w:bidi="ar-SY"/>
        </w:rPr>
      </w:pPr>
      <w:r w:rsidRPr="00304449">
        <w:rPr>
          <w:noProof/>
          <w:lang w:bidi="ar-SY"/>
        </w:rPr>
        <w:lastRenderedPageBreak/>
        <mc:AlternateContent>
          <mc:Choice Requires="wpg">
            <w:drawing>
              <wp:anchor distT="0" distB="0" distL="114300" distR="114300" simplePos="0" relativeHeight="252933120" behindDoc="0" locked="0" layoutInCell="1" allowOverlap="1" wp14:anchorId="311162AF" wp14:editId="611881BD">
                <wp:simplePos x="0" y="0"/>
                <wp:positionH relativeFrom="column">
                  <wp:posOffset>-658540</wp:posOffset>
                </wp:positionH>
                <wp:positionV relativeFrom="paragraph">
                  <wp:posOffset>438150</wp:posOffset>
                </wp:positionV>
                <wp:extent cx="5537290" cy="994423"/>
                <wp:effectExtent l="0" t="0" r="0" b="0"/>
                <wp:wrapSquare wrapText="bothSides"/>
                <wp:docPr id="352541842" name="Group 3"/>
                <wp:cNvGraphicFramePr/>
                <a:graphic xmlns:a="http://schemas.openxmlformats.org/drawingml/2006/main">
                  <a:graphicData uri="http://schemas.microsoft.com/office/word/2010/wordprocessingGroup">
                    <wpg:wgp>
                      <wpg:cNvGrpSpPr/>
                      <wpg:grpSpPr>
                        <a:xfrm>
                          <a:off x="0" y="0"/>
                          <a:ext cx="5537290" cy="994423"/>
                          <a:chOff x="1041989" y="0"/>
                          <a:chExt cx="5537482" cy="994465"/>
                        </a:xfrm>
                      </wpg:grpSpPr>
                      <wps:wsp>
                        <wps:cNvPr id="745445506" name="TextBox 4"/>
                        <wps:cNvSpPr txBox="1"/>
                        <wps:spPr>
                          <a:xfrm>
                            <a:off x="5730447" y="457867"/>
                            <a:ext cx="849024" cy="536598"/>
                          </a:xfrm>
                          <a:prstGeom prst="rect">
                            <a:avLst/>
                          </a:prstGeom>
                          <a:noFill/>
                        </wps:spPr>
                        <wps:txbx>
                          <w:txbxContent>
                            <w:p w14:paraId="4F9443E9" w14:textId="77777777" w:rsidR="001F2E61" w:rsidRDefault="001F2E61" w:rsidP="001F2E61">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wps:txbx>
                        <wps:bodyPr wrap="square" rtlCol="0">
                          <a:spAutoFit/>
                        </wps:bodyPr>
                      </wps:wsp>
                      <wps:wsp>
                        <wps:cNvPr id="1088653219" name="Rectangle: Rounded Corners 1088653219"/>
                        <wps:cNvSpPr/>
                        <wps:spPr>
                          <a:xfrm flipH="1">
                            <a:off x="5708498" y="1648"/>
                            <a:ext cx="76833" cy="912877"/>
                          </a:xfrm>
                          <a:prstGeom prst="roundRect">
                            <a:avLst/>
                          </a:prstGeom>
                          <a:solidFill>
                            <a:srgbClr val="168489"/>
                          </a:solidFill>
                          <a:ln w="12700" cap="flat" cmpd="sng" algn="ctr">
                            <a:noFill/>
                            <a:prstDash val="solid"/>
                            <a:miter lim="800000"/>
                          </a:ln>
                          <a:effectLst/>
                        </wps:spPr>
                        <wps:bodyPr rtlCol="0" anchor="ctr"/>
                      </wps:wsp>
                      <pic:pic xmlns:pic="http://schemas.openxmlformats.org/drawingml/2006/picture">
                        <pic:nvPicPr>
                          <pic:cNvPr id="801406005" name="Picture 801406005" descr="Puzzle "/>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6080581" y="0"/>
                            <a:ext cx="404333" cy="404333"/>
                          </a:xfrm>
                          <a:prstGeom prst="rect">
                            <a:avLst/>
                          </a:prstGeom>
                          <a:noFill/>
                          <a:extLst>
                            <a:ext uri="{909E8E84-426E-40DD-AFC4-6F175D3DCCD1}">
                              <a14:hiddenFill xmlns:a14="http://schemas.microsoft.com/office/drawing/2010/main">
                                <a:solidFill>
                                  <a:srgbClr val="FFFFFF"/>
                                </a:solidFill>
                              </a14:hiddenFill>
                            </a:ext>
                          </a:extLst>
                        </pic:spPr>
                      </pic:pic>
                      <wps:wsp>
                        <wps:cNvPr id="827658435" name="TextBox 7"/>
                        <wps:cNvSpPr txBox="1"/>
                        <wps:spPr>
                          <a:xfrm>
                            <a:off x="1041989" y="205684"/>
                            <a:ext cx="4492781" cy="536598"/>
                          </a:xfrm>
                          <a:prstGeom prst="rect">
                            <a:avLst/>
                          </a:prstGeom>
                          <a:noFill/>
                        </wps:spPr>
                        <wps:txbx>
                          <w:txbxContent>
                            <w:p w14:paraId="05FE332A" w14:textId="77777777" w:rsidR="001F2E61" w:rsidRDefault="001F2E61" w:rsidP="001F2E61">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wps:txbx>
                        <wps:bodyPr wrap="square" rtlCol="0">
                          <a:spAutoFit/>
                        </wps:bodyPr>
                      </wps:wsp>
                    </wpg:wgp>
                  </a:graphicData>
                </a:graphic>
              </wp:anchor>
            </w:drawing>
          </mc:Choice>
          <mc:Fallback>
            <w:pict>
              <v:group w14:anchorId="311162AF" id="Group 3" o:spid="_x0000_s1065" style="position:absolute;left:0;text-align:left;margin-left:-51.85pt;margin-top:34.5pt;width:436pt;height:78.3pt;z-index:252933120;mso-position-horizontal-relative:text;mso-position-vertical-relative:text" coordorigin="10419" coordsize="55374,99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">
                <v:shape id="TextBox 4" o:spid="_x0000_s1066" type="#_x0000_t202" style="position:absolute;left:57304;top:4578;width:8490;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" filled="f" stroked="f">
                  <v:textbox style="mso-fit-shape-to-text:t">
                    <w:txbxContent>
                      <w:p w14:paraId="4F9443E9" w14:textId="77777777" w:rsidR="001F2E61" w:rsidRDefault="001F2E61" w:rsidP="001F2E61">
                        <w:pPr>
                          <w:jc w:val="left"/>
                          <w:rPr>
                            <w:rFonts w:ascii="Adobe Arabic" w:hAnsi="Adobe Arabic" w:cs="Adobe Arabic"/>
                            <w:b/>
                            <w:bCs/>
                            <w:color w:val="2B5474"/>
                            <w:kern w:val="24"/>
                            <w:sz w:val="56"/>
                            <w:szCs w:val="56"/>
                            <w:lang w:bidi="ar-SY"/>
                          </w:rPr>
                        </w:pPr>
                        <w:r>
                          <w:rPr>
                            <w:rFonts w:ascii="Adobe Arabic" w:hAnsi="Adobe Arabic" w:cs="Adobe Arabic"/>
                            <w:b/>
                            <w:bCs/>
                            <w:color w:val="2B5474"/>
                            <w:kern w:val="24"/>
                            <w:sz w:val="56"/>
                            <w:szCs w:val="56"/>
                            <w:rtl/>
                            <w:lang w:bidi="ar-SY"/>
                          </w:rPr>
                          <w:t xml:space="preserve">نشاط </w:t>
                        </w:r>
                      </w:p>
                    </w:txbxContent>
                  </v:textbox>
                </v:shape>
                <v:roundrect id="Rectangle: Rounded Corners 1088653219" o:spid="_x0000_s1067" style="position:absolute;left:57084;top:16;width:769;height:9129;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" fillcolor="#168489" stroked="f" strokeweight="1pt">
                  <v:stroke joinstyle="miter"/>
                </v:roundrect>
                <v:shape id="Picture 801406005" o:spid="_x0000_s1068" type="#_x0000_t75" alt="Puzzle " style="position:absolute;left:60805;width:4044;height:404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">
                  <v:imagedata r:id="rId50" o:title="Puzzle "/>
                </v:shape>
                <v:shape id="_x0000_s1069" type="#_x0000_t202" style="position:absolute;left:10419;top:2056;width:44928;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" filled="f" stroked="f">
                  <v:textbox style="mso-fit-shape-to-text:t">
                    <w:txbxContent>
                      <w:p w14:paraId="05FE332A" w14:textId="77777777" w:rsidR="001F2E61" w:rsidRDefault="001F2E61" w:rsidP="001F2E61">
                        <w:pPr>
                          <w:rPr>
                            <w:rFonts w:ascii="Adobe Arabic" w:hAnsi="Adobe Arabic" w:cs="Adobe Arabic"/>
                            <w:b/>
                            <w:bCs/>
                            <w:color w:val="2B5474"/>
                            <w:kern w:val="24"/>
                            <w:sz w:val="56"/>
                            <w:szCs w:val="56"/>
                            <w:rtl/>
                          </w:rPr>
                        </w:pPr>
                        <w:r>
                          <w:rPr>
                            <w:rFonts w:ascii="Adobe Arabic" w:hAnsi="Adobe Arabic" w:cs="Adobe Arabic"/>
                            <w:b/>
                            <w:bCs/>
                            <w:color w:val="2B5474"/>
                            <w:kern w:val="24"/>
                            <w:sz w:val="56"/>
                            <w:szCs w:val="56"/>
                            <w:rtl/>
                            <w:lang w:bidi="ar-SY"/>
                          </w:rPr>
                          <w:t xml:space="preserve">نشاط </w:t>
                        </w:r>
                        <w:r>
                          <w:rPr>
                            <w:rFonts w:ascii="Adobe Arabic" w:hAnsi="Adobe Arabic" w:cs="Adobe Arabic" w:hint="cs"/>
                            <w:b/>
                            <w:bCs/>
                            <w:color w:val="2B5474"/>
                            <w:kern w:val="24"/>
                            <w:sz w:val="56"/>
                            <w:szCs w:val="56"/>
                            <w:rtl/>
                          </w:rPr>
                          <w:t>تعارف المشاركين</w:t>
                        </w:r>
                      </w:p>
                    </w:txbxContent>
                  </v:textbox>
                </v:shape>
                <w10:wrap type="square"/>
              </v:group>
            </w:pict>
          </mc:Fallback>
        </mc:AlternateContent>
      </w:r>
    </w:p>
    <w:p w14:paraId="1D938B68" w14:textId="05052D7C" w:rsidR="001F2E61" w:rsidRPr="00304449" w:rsidRDefault="001F2E61" w:rsidP="002F433D">
      <w:pPr>
        <w:rPr>
          <w:rFonts w:ascii="Sakkal Majalla" w:hAnsi="Sakkal Majalla"/>
          <w:color w:val="168489"/>
          <w:sz w:val="34"/>
          <w:rtl/>
        </w:rPr>
      </w:pPr>
    </w:p>
    <w:p w14:paraId="0681716C" w14:textId="032CD5C9" w:rsidR="001F2E61" w:rsidRPr="00304449" w:rsidRDefault="001F2E61" w:rsidP="002F433D">
      <w:pPr>
        <w:rPr>
          <w:rFonts w:ascii="Sakkal Majalla" w:hAnsi="Sakkal Majalla"/>
          <w:color w:val="168489"/>
          <w:sz w:val="34"/>
          <w:rtl/>
        </w:rPr>
      </w:pPr>
    </w:p>
    <w:p w14:paraId="3AB0DA3C" w14:textId="409CA1F0" w:rsidR="001F2E61" w:rsidRPr="00304449" w:rsidRDefault="001F2E61" w:rsidP="002F433D">
      <w:pPr>
        <w:rPr>
          <w:rFonts w:ascii="Sakkal Majalla" w:hAnsi="Sakkal Majalla"/>
          <w:color w:val="168489"/>
          <w:sz w:val="34"/>
          <w:rtl/>
        </w:rPr>
      </w:pPr>
    </w:p>
    <w:p w14:paraId="65CCE513" w14:textId="77777777" w:rsidR="001F2E61" w:rsidRPr="00304449" w:rsidRDefault="001F2E61" w:rsidP="002F433D">
      <w:pPr>
        <w:rPr>
          <w:rFonts w:ascii="Sakkal Majalla" w:hAnsi="Sakkal Majalla"/>
          <w:color w:val="168489"/>
          <w:sz w:val="34"/>
          <w:rtl/>
        </w:rPr>
      </w:pPr>
    </w:p>
    <w:p w14:paraId="3BF2D984" w14:textId="77777777" w:rsidR="001F2E61" w:rsidRPr="00304449" w:rsidRDefault="001F2E61" w:rsidP="002F433D">
      <w:pPr>
        <w:rPr>
          <w:rFonts w:ascii="Sakkal Majalla" w:hAnsi="Sakkal Majalla"/>
          <w:color w:val="168489"/>
          <w:sz w:val="34"/>
          <w:rtl/>
        </w:rPr>
      </w:pPr>
    </w:p>
    <w:p w14:paraId="6474DA0C" w14:textId="32EEBAA6" w:rsidR="002F433D" w:rsidRPr="00662D8B" w:rsidRDefault="002F433D" w:rsidP="002F433D">
      <w:pPr>
        <w:rPr>
          <w:rFonts w:ascii="Sakkal Majalla" w:hAnsi="Sakkal Majalla"/>
          <w:b/>
          <w:bCs/>
          <w:sz w:val="34"/>
          <w:rtl/>
        </w:rPr>
      </w:pPr>
      <w:r w:rsidRPr="00662D8B">
        <w:rPr>
          <w:rFonts w:ascii="Sakkal Majalla" w:hAnsi="Sakkal Majalla" w:hint="cs"/>
          <w:b/>
          <w:bCs/>
          <w:color w:val="168489"/>
          <w:sz w:val="34"/>
          <w:rtl/>
        </w:rPr>
        <w:t>عنوان</w:t>
      </w:r>
      <w:r w:rsidRPr="00662D8B">
        <w:rPr>
          <w:rFonts w:ascii="Sakkal Majalla" w:hAnsi="Sakkal Majalla"/>
          <w:b/>
          <w:bCs/>
          <w:color w:val="168489"/>
          <w:sz w:val="34"/>
          <w:rtl/>
        </w:rPr>
        <w:t xml:space="preserve"> النشاط</w:t>
      </w:r>
      <w:r w:rsidRPr="00662D8B">
        <w:rPr>
          <w:rFonts w:ascii="Sakkal Majalla" w:hAnsi="Sakkal Majalla" w:hint="cs"/>
          <w:b/>
          <w:bCs/>
          <w:color w:val="168489"/>
          <w:sz w:val="34"/>
          <w:rtl/>
        </w:rPr>
        <w:t>:</w:t>
      </w:r>
      <w:r w:rsidRPr="00662D8B">
        <w:rPr>
          <w:rFonts w:ascii="Sakkal Majalla" w:hAnsi="Sakkal Majalla"/>
          <w:b/>
          <w:bCs/>
          <w:sz w:val="34"/>
          <w:rtl/>
        </w:rPr>
        <w:t xml:space="preserve"> "</w:t>
      </w:r>
      <w:r w:rsidRPr="00662D8B">
        <w:rPr>
          <w:b/>
          <w:bCs/>
          <w:rtl/>
        </w:rPr>
        <w:t xml:space="preserve"> </w:t>
      </w:r>
      <w:r w:rsidRPr="00662D8B">
        <w:rPr>
          <w:rFonts w:ascii="Sakkal Majalla" w:hAnsi="Sakkal Majalla"/>
          <w:b/>
          <w:bCs/>
          <w:sz w:val="34"/>
          <w:rtl/>
        </w:rPr>
        <w:t>خريطة التعارف "</w:t>
      </w:r>
      <w:r w:rsidR="001F2E61" w:rsidRPr="00662D8B">
        <w:rPr>
          <w:b/>
          <w:bCs/>
          <w:noProof/>
        </w:rPr>
        <w:t xml:space="preserve"> </w:t>
      </w:r>
    </w:p>
    <w:p w14:paraId="71DDE562" w14:textId="77777777" w:rsidR="002F433D" w:rsidRPr="00662D8B" w:rsidRDefault="002F433D" w:rsidP="002F433D">
      <w:pPr>
        <w:rPr>
          <w:rFonts w:ascii="Sakkal Majalla" w:hAnsi="Sakkal Majalla"/>
          <w:b/>
          <w:bCs/>
          <w:sz w:val="34"/>
          <w:rtl/>
        </w:rPr>
      </w:pPr>
      <w:r w:rsidRPr="00662D8B">
        <w:rPr>
          <w:rFonts w:ascii="Sakkal Majalla" w:hAnsi="Sakkal Majalla" w:hint="cs"/>
          <w:b/>
          <w:bCs/>
          <w:color w:val="168489"/>
          <w:sz w:val="34"/>
          <w:rtl/>
        </w:rPr>
        <w:t>مدة النشاط:</w:t>
      </w:r>
      <w:r w:rsidRPr="00662D8B">
        <w:rPr>
          <w:rFonts w:ascii="Sakkal Majalla" w:hAnsi="Sakkal Majalla" w:hint="cs"/>
          <w:b/>
          <w:bCs/>
          <w:sz w:val="34"/>
          <w:rtl/>
        </w:rPr>
        <w:t xml:space="preserve"> 20 </w:t>
      </w:r>
      <w:r w:rsidRPr="00662D8B">
        <w:rPr>
          <w:rFonts w:ascii="Sakkal Majalla" w:hAnsi="Sakkal Majalla"/>
          <w:b/>
          <w:bCs/>
          <w:sz w:val="34"/>
          <w:rtl/>
        </w:rPr>
        <w:t>-</w:t>
      </w:r>
      <w:r w:rsidRPr="00662D8B">
        <w:rPr>
          <w:rFonts w:ascii="Sakkal Majalla" w:hAnsi="Sakkal Majalla" w:hint="cs"/>
          <w:b/>
          <w:bCs/>
          <w:sz w:val="34"/>
          <w:rtl/>
        </w:rPr>
        <w:t xml:space="preserve"> 30 دقيقة</w:t>
      </w:r>
    </w:p>
    <w:p w14:paraId="68B5D770" w14:textId="77777777" w:rsidR="002F433D" w:rsidRPr="00662D8B" w:rsidRDefault="002F433D" w:rsidP="002F433D">
      <w:pPr>
        <w:rPr>
          <w:rFonts w:ascii="Sakkal Majalla" w:hAnsi="Sakkal Majalla"/>
          <w:b/>
          <w:bCs/>
          <w:sz w:val="34"/>
          <w:rtl/>
        </w:rPr>
      </w:pPr>
      <w:r w:rsidRPr="00662D8B">
        <w:rPr>
          <w:rFonts w:ascii="Sakkal Majalla" w:hAnsi="Sakkal Majalla" w:hint="cs"/>
          <w:b/>
          <w:bCs/>
          <w:color w:val="168489"/>
          <w:sz w:val="34"/>
          <w:rtl/>
        </w:rPr>
        <w:t>أهداف النشاط:</w:t>
      </w:r>
      <w:r w:rsidRPr="00662D8B">
        <w:rPr>
          <w:rFonts w:ascii="Sakkal Majalla" w:hAnsi="Sakkal Majalla" w:hint="cs"/>
          <w:b/>
          <w:bCs/>
          <w:sz w:val="34"/>
          <w:rtl/>
        </w:rPr>
        <w:t xml:space="preserve"> "</w:t>
      </w:r>
      <w:r w:rsidRPr="00662D8B">
        <w:rPr>
          <w:b/>
          <w:bCs/>
          <w:rtl/>
        </w:rPr>
        <w:t xml:space="preserve"> </w:t>
      </w:r>
      <w:r w:rsidRPr="00662D8B">
        <w:rPr>
          <w:rFonts w:ascii="Sakkal Majalla" w:hAnsi="Sakkal Majalla"/>
          <w:b/>
          <w:bCs/>
          <w:sz w:val="34"/>
          <w:rtl/>
        </w:rPr>
        <w:t>مساعدة المشاركين على تعرف بعضهم البعض</w:t>
      </w:r>
      <w:r w:rsidRPr="00662D8B">
        <w:rPr>
          <w:rFonts w:ascii="Sakkal Majalla" w:hAnsi="Sakkal Majalla" w:hint="cs"/>
          <w:b/>
          <w:bCs/>
          <w:sz w:val="34"/>
          <w:rtl/>
        </w:rPr>
        <w:t xml:space="preserve"> "</w:t>
      </w:r>
    </w:p>
    <w:p w14:paraId="2316C0D3" w14:textId="77777777" w:rsidR="002F433D" w:rsidRPr="00662D8B" w:rsidRDefault="002F433D" w:rsidP="002F433D">
      <w:pPr>
        <w:rPr>
          <w:rFonts w:ascii="Sakkal Majalla" w:hAnsi="Sakkal Majalla"/>
          <w:b/>
          <w:bCs/>
          <w:color w:val="168489"/>
          <w:sz w:val="34"/>
        </w:rPr>
      </w:pPr>
      <w:r w:rsidRPr="00662D8B">
        <w:rPr>
          <w:rFonts w:ascii="Sakkal Majalla" w:hAnsi="Sakkal Majalla"/>
          <w:b/>
          <w:bCs/>
          <w:color w:val="168489"/>
          <w:sz w:val="34"/>
          <w:rtl/>
        </w:rPr>
        <w:t>خطوات التنفيذ:</w:t>
      </w:r>
    </w:p>
    <w:p w14:paraId="3AF03006" w14:textId="4866A5E3" w:rsidR="002F433D" w:rsidRPr="00662D8B" w:rsidRDefault="002F433D" w:rsidP="002F433D">
      <w:pPr>
        <w:spacing w:after="160" w:line="259" w:lineRule="auto"/>
        <w:rPr>
          <w:rFonts w:ascii="Sakkal Majalla" w:eastAsiaTheme="minorEastAsia" w:hAnsi="Sakkal Majalla"/>
          <w:b/>
          <w:bCs/>
          <w:color w:val="auto"/>
          <w:sz w:val="32"/>
          <w:szCs w:val="32"/>
        </w:rPr>
      </w:pPr>
      <w:r w:rsidRPr="00662D8B">
        <w:rPr>
          <w:rFonts w:ascii="Sakkal Majalla" w:eastAsiaTheme="minorEastAsia" w:hAnsi="Sakkal Majalla" w:hint="cs"/>
          <w:b/>
          <w:bCs/>
          <w:color w:val="auto"/>
          <w:sz w:val="32"/>
          <w:szCs w:val="32"/>
          <w:rtl/>
        </w:rPr>
        <w:t xml:space="preserve">1. </w:t>
      </w:r>
      <w:r w:rsidRPr="00662D8B">
        <w:rPr>
          <w:rFonts w:ascii="Sakkal Majalla" w:eastAsiaTheme="minorEastAsia" w:hAnsi="Sakkal Majalla"/>
          <w:b/>
          <w:bCs/>
          <w:color w:val="auto"/>
          <w:sz w:val="32"/>
          <w:szCs w:val="32"/>
          <w:rtl/>
        </w:rPr>
        <w:t>قم بتجهيز ورقة كبيرة أو لوحة بيضاء وألوان مختلفة.</w:t>
      </w:r>
    </w:p>
    <w:p w14:paraId="2B6F3A10" w14:textId="77777777" w:rsidR="002F433D" w:rsidRPr="00662D8B" w:rsidRDefault="002F433D" w:rsidP="002F433D">
      <w:pPr>
        <w:spacing w:after="160" w:line="259" w:lineRule="auto"/>
        <w:rPr>
          <w:rFonts w:ascii="Sakkal Majalla" w:eastAsiaTheme="minorEastAsia" w:hAnsi="Sakkal Majalla"/>
          <w:b/>
          <w:bCs/>
          <w:color w:val="auto"/>
          <w:sz w:val="32"/>
          <w:szCs w:val="32"/>
        </w:rPr>
      </w:pPr>
      <w:r w:rsidRPr="00662D8B">
        <w:rPr>
          <w:rFonts w:ascii="Sakkal Majalla" w:eastAsiaTheme="minorEastAsia" w:hAnsi="Sakkal Majalla"/>
          <w:b/>
          <w:bCs/>
          <w:color w:val="auto"/>
          <w:sz w:val="32"/>
          <w:szCs w:val="32"/>
          <w:rtl/>
        </w:rPr>
        <w:t>2. قسّم الورقة إلى أجزاء متساوية وقم بكتابة أسئلة تعارف في كل قسم (مثال: اسمك الكامل، مكان إقامتك، هوايتك المفضلة، أمنيتك للمستقبل، إلخ).</w:t>
      </w:r>
    </w:p>
    <w:p w14:paraId="65133028" w14:textId="77777777" w:rsidR="002F433D" w:rsidRPr="00662D8B" w:rsidRDefault="002F433D" w:rsidP="002F433D">
      <w:pPr>
        <w:spacing w:after="160" w:line="259" w:lineRule="auto"/>
        <w:rPr>
          <w:rFonts w:ascii="Sakkal Majalla" w:eastAsiaTheme="minorEastAsia" w:hAnsi="Sakkal Majalla"/>
          <w:b/>
          <w:bCs/>
          <w:color w:val="auto"/>
          <w:sz w:val="32"/>
          <w:szCs w:val="32"/>
        </w:rPr>
      </w:pPr>
      <w:r w:rsidRPr="00662D8B">
        <w:rPr>
          <w:rFonts w:ascii="Sakkal Majalla" w:eastAsiaTheme="minorEastAsia" w:hAnsi="Sakkal Majalla"/>
          <w:b/>
          <w:bCs/>
          <w:color w:val="auto"/>
          <w:sz w:val="32"/>
          <w:szCs w:val="32"/>
          <w:rtl/>
        </w:rPr>
        <w:t>3. قم بتعليق الورقة أو اللوحة في الغرفة حيث ستتم المشاركة في النشاط.</w:t>
      </w:r>
    </w:p>
    <w:p w14:paraId="2C2B5F26" w14:textId="77777777" w:rsidR="002F433D" w:rsidRPr="00662D8B" w:rsidRDefault="002F433D" w:rsidP="002F433D">
      <w:pPr>
        <w:spacing w:after="160" w:line="259" w:lineRule="auto"/>
        <w:rPr>
          <w:rFonts w:ascii="Sakkal Majalla" w:eastAsiaTheme="minorEastAsia" w:hAnsi="Sakkal Majalla"/>
          <w:b/>
          <w:bCs/>
          <w:color w:val="auto"/>
          <w:sz w:val="32"/>
          <w:szCs w:val="32"/>
        </w:rPr>
      </w:pPr>
      <w:r w:rsidRPr="00662D8B">
        <w:rPr>
          <w:rFonts w:ascii="Sakkal Majalla" w:eastAsiaTheme="minorEastAsia" w:hAnsi="Sakkal Majalla"/>
          <w:b/>
          <w:bCs/>
          <w:color w:val="auto"/>
          <w:sz w:val="32"/>
          <w:szCs w:val="32"/>
          <w:rtl/>
        </w:rPr>
        <w:t>4. قسّم المشاركين إلى مجموعات صغيرة (مثلاً 3-4 أشخاص في كل مجموعة).</w:t>
      </w:r>
    </w:p>
    <w:p w14:paraId="16EE0EDF" w14:textId="77777777" w:rsidR="002F433D" w:rsidRPr="00662D8B" w:rsidRDefault="002F433D" w:rsidP="002F433D">
      <w:pPr>
        <w:spacing w:after="160" w:line="259" w:lineRule="auto"/>
        <w:rPr>
          <w:rFonts w:ascii="Sakkal Majalla" w:eastAsiaTheme="minorEastAsia" w:hAnsi="Sakkal Majalla"/>
          <w:b/>
          <w:bCs/>
          <w:color w:val="auto"/>
          <w:sz w:val="32"/>
          <w:szCs w:val="32"/>
        </w:rPr>
      </w:pPr>
      <w:r w:rsidRPr="00662D8B">
        <w:rPr>
          <w:rFonts w:ascii="Sakkal Majalla" w:eastAsiaTheme="minorEastAsia" w:hAnsi="Sakkal Majalla"/>
          <w:b/>
          <w:bCs/>
          <w:color w:val="auto"/>
          <w:sz w:val="32"/>
          <w:szCs w:val="32"/>
          <w:rtl/>
        </w:rPr>
        <w:t>5. اطلب من كل مجموعة اختيار قسم واحد من الورقة والإجابة على السؤال الموجود فيه.</w:t>
      </w:r>
    </w:p>
    <w:p w14:paraId="45BD413A" w14:textId="77777777" w:rsidR="002F433D" w:rsidRPr="00662D8B" w:rsidRDefault="002F433D" w:rsidP="002F433D">
      <w:pPr>
        <w:spacing w:after="160" w:line="259" w:lineRule="auto"/>
        <w:rPr>
          <w:rFonts w:ascii="Sakkal Majalla" w:eastAsiaTheme="minorEastAsia" w:hAnsi="Sakkal Majalla"/>
          <w:b/>
          <w:bCs/>
          <w:color w:val="auto"/>
          <w:sz w:val="32"/>
          <w:szCs w:val="32"/>
        </w:rPr>
      </w:pPr>
      <w:r w:rsidRPr="00662D8B">
        <w:rPr>
          <w:rFonts w:ascii="Sakkal Majalla" w:eastAsiaTheme="minorEastAsia" w:hAnsi="Sakkal Majalla"/>
          <w:b/>
          <w:bCs/>
          <w:color w:val="auto"/>
          <w:sz w:val="32"/>
          <w:szCs w:val="32"/>
          <w:rtl/>
        </w:rPr>
        <w:t>6. اعطِ كل مجموعة وقتا</w:t>
      </w:r>
      <w:r w:rsidRPr="00662D8B">
        <w:rPr>
          <w:rFonts w:ascii="Sakkal Majalla" w:eastAsiaTheme="minorEastAsia" w:hAnsi="Sakkal Majalla" w:hint="cs"/>
          <w:b/>
          <w:bCs/>
          <w:color w:val="auto"/>
          <w:sz w:val="32"/>
          <w:szCs w:val="32"/>
          <w:rtl/>
        </w:rPr>
        <w:t>ً</w:t>
      </w:r>
      <w:r w:rsidRPr="00662D8B">
        <w:rPr>
          <w:rFonts w:ascii="Sakkal Majalla" w:eastAsiaTheme="minorEastAsia" w:hAnsi="Sakkal Majalla"/>
          <w:b/>
          <w:bCs/>
          <w:color w:val="auto"/>
          <w:sz w:val="32"/>
          <w:szCs w:val="32"/>
          <w:rtl/>
        </w:rPr>
        <w:t xml:space="preserve"> محددا</w:t>
      </w:r>
      <w:r w:rsidRPr="00662D8B">
        <w:rPr>
          <w:rFonts w:ascii="Sakkal Majalla" w:eastAsiaTheme="minorEastAsia" w:hAnsi="Sakkal Majalla" w:hint="cs"/>
          <w:b/>
          <w:bCs/>
          <w:color w:val="auto"/>
          <w:sz w:val="32"/>
          <w:szCs w:val="32"/>
          <w:rtl/>
        </w:rPr>
        <w:t>ً</w:t>
      </w:r>
      <w:r w:rsidRPr="00662D8B">
        <w:rPr>
          <w:rFonts w:ascii="Sakkal Majalla" w:eastAsiaTheme="minorEastAsia" w:hAnsi="Sakkal Majalla"/>
          <w:b/>
          <w:bCs/>
          <w:color w:val="auto"/>
          <w:sz w:val="32"/>
          <w:szCs w:val="32"/>
          <w:rtl/>
        </w:rPr>
        <w:t xml:space="preserve"> لمناقشة السؤال وكتابة إجابتهم.</w:t>
      </w:r>
    </w:p>
    <w:p w14:paraId="087C1B1A" w14:textId="77777777" w:rsidR="002F433D" w:rsidRPr="00662D8B" w:rsidRDefault="002F433D" w:rsidP="002F433D">
      <w:pPr>
        <w:spacing w:after="160" w:line="259" w:lineRule="auto"/>
        <w:rPr>
          <w:rFonts w:ascii="Sakkal Majalla" w:eastAsiaTheme="minorEastAsia" w:hAnsi="Sakkal Majalla"/>
          <w:b/>
          <w:bCs/>
          <w:color w:val="auto"/>
          <w:sz w:val="32"/>
          <w:szCs w:val="32"/>
        </w:rPr>
      </w:pPr>
      <w:r w:rsidRPr="00662D8B">
        <w:rPr>
          <w:rFonts w:ascii="Sakkal Majalla" w:eastAsiaTheme="minorEastAsia" w:hAnsi="Sakkal Majalla"/>
          <w:b/>
          <w:bCs/>
          <w:color w:val="auto"/>
          <w:sz w:val="32"/>
          <w:szCs w:val="32"/>
          <w:rtl/>
        </w:rPr>
        <w:t xml:space="preserve">7. بمجرد انتهاء الوقت، يجب أن </w:t>
      </w:r>
      <w:r w:rsidRPr="00662D8B">
        <w:rPr>
          <w:rFonts w:ascii="Sakkal Majalla" w:eastAsiaTheme="minorEastAsia" w:hAnsi="Sakkal Majalla" w:hint="cs"/>
          <w:b/>
          <w:bCs/>
          <w:color w:val="auto"/>
          <w:sz w:val="32"/>
          <w:szCs w:val="32"/>
          <w:rtl/>
        </w:rPr>
        <w:t>ت</w:t>
      </w:r>
      <w:r w:rsidRPr="00662D8B">
        <w:rPr>
          <w:rFonts w:ascii="Sakkal Majalla" w:eastAsiaTheme="minorEastAsia" w:hAnsi="Sakkal Majalla"/>
          <w:b/>
          <w:bCs/>
          <w:color w:val="auto"/>
          <w:sz w:val="32"/>
          <w:szCs w:val="32"/>
          <w:rtl/>
        </w:rPr>
        <w:t>عرض كل مجموعة إجابتها أمام المشاركين الآخرين. يمكنهم استخدام الألوان والرسومات لجعل العرض مبهجا</w:t>
      </w:r>
      <w:r w:rsidRPr="00662D8B">
        <w:rPr>
          <w:rFonts w:ascii="Sakkal Majalla" w:eastAsiaTheme="minorEastAsia" w:hAnsi="Sakkal Majalla" w:hint="cs"/>
          <w:b/>
          <w:bCs/>
          <w:color w:val="auto"/>
          <w:sz w:val="32"/>
          <w:szCs w:val="32"/>
          <w:rtl/>
        </w:rPr>
        <w:t>ً</w:t>
      </w:r>
      <w:r w:rsidRPr="00662D8B">
        <w:rPr>
          <w:rFonts w:ascii="Sakkal Majalla" w:eastAsiaTheme="minorEastAsia" w:hAnsi="Sakkal Majalla"/>
          <w:b/>
          <w:bCs/>
          <w:color w:val="auto"/>
          <w:sz w:val="32"/>
          <w:szCs w:val="32"/>
          <w:rtl/>
        </w:rPr>
        <w:t xml:space="preserve"> وجذابا</w:t>
      </w:r>
      <w:r w:rsidRPr="00662D8B">
        <w:rPr>
          <w:rFonts w:ascii="Sakkal Majalla" w:eastAsiaTheme="minorEastAsia" w:hAnsi="Sakkal Majalla" w:hint="cs"/>
          <w:b/>
          <w:bCs/>
          <w:color w:val="auto"/>
          <w:sz w:val="32"/>
          <w:szCs w:val="32"/>
          <w:rtl/>
        </w:rPr>
        <w:t>ً</w:t>
      </w:r>
      <w:r w:rsidRPr="00662D8B">
        <w:rPr>
          <w:rFonts w:ascii="Sakkal Majalla" w:eastAsiaTheme="minorEastAsia" w:hAnsi="Sakkal Majalla"/>
          <w:b/>
          <w:bCs/>
          <w:color w:val="auto"/>
          <w:sz w:val="32"/>
          <w:szCs w:val="32"/>
          <w:rtl/>
        </w:rPr>
        <w:t>.</w:t>
      </w:r>
    </w:p>
    <w:p w14:paraId="1C285D6F" w14:textId="77777777" w:rsidR="002F433D" w:rsidRPr="00662D8B" w:rsidRDefault="002F433D" w:rsidP="002F433D">
      <w:pPr>
        <w:spacing w:after="160" w:line="259" w:lineRule="auto"/>
        <w:rPr>
          <w:rFonts w:ascii="Sakkal Majalla" w:eastAsiaTheme="minorEastAsia" w:hAnsi="Sakkal Majalla"/>
          <w:b/>
          <w:bCs/>
          <w:color w:val="auto"/>
          <w:sz w:val="32"/>
          <w:szCs w:val="32"/>
        </w:rPr>
      </w:pPr>
      <w:r w:rsidRPr="00662D8B">
        <w:rPr>
          <w:rFonts w:ascii="Sakkal Majalla" w:eastAsiaTheme="minorEastAsia" w:hAnsi="Sakkal Majalla"/>
          <w:b/>
          <w:bCs/>
          <w:color w:val="auto"/>
          <w:sz w:val="32"/>
          <w:szCs w:val="32"/>
          <w:rtl/>
        </w:rPr>
        <w:t>8. بعد عرض الإجابات، يمكن للمشاركين طرح الأسئلة الإضافية أو تعليقاتهم.</w:t>
      </w:r>
    </w:p>
    <w:p w14:paraId="53952C83" w14:textId="77777777" w:rsidR="002F433D" w:rsidRPr="00662D8B" w:rsidRDefault="002F433D" w:rsidP="002F433D">
      <w:pPr>
        <w:rPr>
          <w:b/>
          <w:bCs/>
          <w:rtl/>
        </w:rPr>
      </w:pPr>
      <w:r w:rsidRPr="00662D8B">
        <w:rPr>
          <w:rFonts w:ascii="Sakkal Majalla" w:eastAsiaTheme="minorEastAsia" w:hAnsi="Sakkal Majalla"/>
          <w:b/>
          <w:bCs/>
          <w:color w:val="auto"/>
          <w:sz w:val="32"/>
          <w:szCs w:val="32"/>
          <w:rtl/>
        </w:rPr>
        <w:t>9. كرر العملية مع الأسئلة المتبقية في الورقة حتى يتمكن جميع المشاركين من المشاركة</w:t>
      </w:r>
      <w:r w:rsidRPr="00662D8B">
        <w:rPr>
          <w:b/>
          <w:bCs/>
          <w:rtl/>
        </w:rPr>
        <w:t>.</w:t>
      </w:r>
    </w:p>
    <w:p w14:paraId="59295277" w14:textId="5604D9EC" w:rsidR="00AA03E7" w:rsidRPr="00662D8B" w:rsidRDefault="002F433D" w:rsidP="00F512C7">
      <w:pPr>
        <w:rPr>
          <w:b/>
          <w:bCs/>
          <w:color w:val="C00000"/>
          <w:rtl/>
        </w:rPr>
      </w:pPr>
      <w:r w:rsidRPr="00662D8B">
        <w:rPr>
          <w:b/>
          <w:bCs/>
          <w:color w:val="C00000"/>
          <w:rtl/>
        </w:rPr>
        <w:t>لا تنسَ تشجيع المشاركين على التعبير عن أنفسهم بحرية واحترام الآراء والخلفيات المختلفة. تأكد من توفير جو مناسب وودي للنشاط، وقد يكون من المفيد أيضاً تعزيز النقاش وتبادل الأفكار بعد الانتهاء من النشاط</w:t>
      </w:r>
      <w:r w:rsidRPr="00662D8B">
        <w:rPr>
          <w:rFonts w:hint="cs"/>
          <w:b/>
          <w:bCs/>
          <w:color w:val="C00000"/>
          <w:rtl/>
        </w:rPr>
        <w:t>.</w:t>
      </w:r>
    </w:p>
    <w:p w14:paraId="5661AB9F" w14:textId="77777777" w:rsidR="00D03F6B" w:rsidRPr="00D03F6B" w:rsidRDefault="00D03F6B" w:rsidP="00D03F6B">
      <w:pPr>
        <w:spacing w:after="200"/>
        <w:jc w:val="center"/>
        <w:rPr>
          <w:rFonts w:ascii="Sakkal Majalla" w:eastAsia="Times New Roman" w:hAnsi="Sakkal Majalla"/>
          <w:b/>
          <w:bCs/>
          <w:color w:val="006666"/>
          <w:sz w:val="44"/>
          <w:szCs w:val="44"/>
          <w:lang w:val="en-GB"/>
        </w:rPr>
      </w:pPr>
      <w:r w:rsidRPr="00D03F6B">
        <w:rPr>
          <w:rFonts w:ascii="Sakkal Majalla" w:eastAsia="Times New Roman" w:hAnsi="Sakkal Majalla"/>
          <w:b/>
          <w:bCs/>
          <w:color w:val="006666"/>
          <w:sz w:val="44"/>
          <w:szCs w:val="44"/>
          <w:rtl/>
          <w:lang w:val="en-GB"/>
        </w:rPr>
        <w:lastRenderedPageBreak/>
        <w:t>أولاً: مفهوم الاتصال والتواصل</w:t>
      </w:r>
    </w:p>
    <w:p w14:paraId="6D7491B5"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يُعد الاتصال والتواصل من أهم العمليات الإنسانية والإدارية التي تقوم عليها جميع الأنشطة داخل المؤسسات وبيئات العمل المختلفة، حيث لا يمكن لأي مؤسسة أن تحقق أهدافها أو تنظم أعمالها أو تدير مواردها بكفاءة دون وجود نظام فعال للتواصل بين الأفراد والإدارات. فالإنسان بطبيعته كائن اجتماعي يحتاج إلى تبادل المعلومات والأفكار والمشاعر والآراء مع الآخرين بصورة مستمرة، سواء في حياته الشخصية أو المهنية</w:t>
      </w:r>
      <w:r w:rsidRPr="00D03F6B">
        <w:rPr>
          <w:rFonts w:ascii="Sakkal Majalla" w:eastAsia="Times New Roman" w:hAnsi="Sakkal Majalla"/>
          <w:b/>
          <w:bCs/>
          <w:color w:val="auto"/>
          <w:sz w:val="36"/>
          <w:szCs w:val="36"/>
          <w:lang w:val="en-GB"/>
        </w:rPr>
        <w:t>.</w:t>
      </w:r>
    </w:p>
    <w:p w14:paraId="2C06C46A"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وفي بيئة العمل الحديثة، أصبح الاتصال عنصرًا أساسيًا في نجاح المؤسسات، لأنه يمثل الوسيلة التي يتم من خلالها نقل التعليمات والقرارات والخطط والأفكار والمعلومات بين الإدارة والعاملين، وبين الموظفين أنفسهم، وبين المؤسسة والعملاء أو الجهات الخارجية. وكلما كان الاتصال واضحًا ومنظمًا وفعّالًا، ساهم ذلك في رفع كفاءة الأداء وتقليل الأخطاء وتحسين العلاقات المهنية وتحقيق الأهداف المؤسسية بصورة أكثر نجاحًا</w:t>
      </w:r>
      <w:r w:rsidRPr="00D03F6B">
        <w:rPr>
          <w:rFonts w:ascii="Sakkal Majalla" w:eastAsia="Times New Roman" w:hAnsi="Sakkal Majalla"/>
          <w:b/>
          <w:bCs/>
          <w:color w:val="auto"/>
          <w:sz w:val="36"/>
          <w:szCs w:val="36"/>
          <w:lang w:val="en-GB"/>
        </w:rPr>
        <w:t>.</w:t>
      </w:r>
    </w:p>
    <w:p w14:paraId="1AA9F37F"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مفهوم الاتصال</w:t>
      </w:r>
    </w:p>
    <w:p w14:paraId="04EF1293"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الاتصال هو عملية نقل المعلومات أو الأفكار أو المشاعر أو البيانات من شخص إلى آخر باستخدام وسيلة معينة بهدف تحقيق الفهم والتأثير والاستجابة. ويُعد الاتصال عملية مستمرة تحدث في كل لحظة داخل المؤسسات، سواء بصورة رسمية أو غير رسمية</w:t>
      </w:r>
      <w:r w:rsidRPr="00D03F6B">
        <w:rPr>
          <w:rFonts w:ascii="Sakkal Majalla" w:eastAsia="Times New Roman" w:hAnsi="Sakkal Majalla"/>
          <w:b/>
          <w:bCs/>
          <w:color w:val="auto"/>
          <w:sz w:val="36"/>
          <w:szCs w:val="36"/>
          <w:lang w:val="en-GB"/>
        </w:rPr>
        <w:t>.</w:t>
      </w:r>
    </w:p>
    <w:p w14:paraId="62A85729"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ويُعرّف الاتصال أيضًا بأنه</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w:t>
      </w:r>
      <w:r w:rsidRPr="00D03F6B">
        <w:rPr>
          <w:rFonts w:ascii="Sakkal Majalla" w:eastAsia="Times New Roman" w:hAnsi="Sakkal Majalla"/>
          <w:b/>
          <w:bCs/>
          <w:color w:val="auto"/>
          <w:sz w:val="36"/>
          <w:szCs w:val="36"/>
          <w:rtl/>
          <w:lang w:val="en-GB"/>
        </w:rPr>
        <w:t>عملية يتم من خلالها تبادل الرسائل والمعلومات بين طرفين أو أكثر باستخدام وسائل وأساليب مختلفة لتحقيق هدف معين</w:t>
      </w:r>
      <w:r w:rsidRPr="00D03F6B">
        <w:rPr>
          <w:rFonts w:ascii="Sakkal Majalla" w:eastAsia="Times New Roman" w:hAnsi="Sakkal Majalla"/>
          <w:b/>
          <w:bCs/>
          <w:color w:val="auto"/>
          <w:sz w:val="36"/>
          <w:szCs w:val="36"/>
          <w:lang w:val="en-GB"/>
        </w:rPr>
        <w:t>.”</w:t>
      </w:r>
    </w:p>
    <w:p w14:paraId="6F249DDA"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ويشمل الاتصال جميع أشكال تبادل المعلومات 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نقل التعليمات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تبادل الأفكار</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lang w:val="en-GB"/>
        </w:rPr>
        <w:lastRenderedPageBreak/>
        <w:t xml:space="preserve">• </w:t>
      </w:r>
      <w:r w:rsidRPr="00D03F6B">
        <w:rPr>
          <w:rFonts w:ascii="Sakkal Majalla" w:eastAsia="Times New Roman" w:hAnsi="Sakkal Majalla"/>
          <w:b/>
          <w:bCs/>
          <w:color w:val="auto"/>
          <w:sz w:val="36"/>
          <w:szCs w:val="36"/>
          <w:rtl/>
          <w:lang w:val="en-GB"/>
        </w:rPr>
        <w:t>تقديم التقارير</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شرح المهام</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التعبير عن الآراء</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عرض المشكلات والحلول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التنسيق بين الإدارات</w:t>
      </w:r>
      <w:r w:rsidRPr="00D03F6B">
        <w:rPr>
          <w:rFonts w:ascii="Sakkal Majalla" w:eastAsia="Times New Roman" w:hAnsi="Sakkal Majalla"/>
          <w:b/>
          <w:bCs/>
          <w:color w:val="auto"/>
          <w:sz w:val="36"/>
          <w:szCs w:val="36"/>
          <w:lang w:val="en-GB"/>
        </w:rPr>
        <w:t>.</w:t>
      </w:r>
    </w:p>
    <w:p w14:paraId="6AC8ABDA"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مفهوم التواصل</w:t>
      </w:r>
    </w:p>
    <w:p w14:paraId="2F75CD8C"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أما التواصل فهو مفهوم أوسع وأكثر شمولًا من الاتصال، حيث لا يقتصر فقط على نقل المعلومات، بل يشمل أيضًا بناء الفهم المشترك والعلاقات الإنسانية والتفاعل الإيجابي بين الأفراد</w:t>
      </w:r>
      <w:r w:rsidRPr="00D03F6B">
        <w:rPr>
          <w:rFonts w:ascii="Sakkal Majalla" w:eastAsia="Times New Roman" w:hAnsi="Sakkal Majalla"/>
          <w:b/>
          <w:bCs/>
          <w:color w:val="auto"/>
          <w:sz w:val="36"/>
          <w:szCs w:val="36"/>
          <w:lang w:val="en-GB"/>
        </w:rPr>
        <w:t>.</w:t>
      </w:r>
    </w:p>
    <w:p w14:paraId="555B375E"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فالتواصل الناجح لا يتحقق بمجرد إرسال الرسالة، بل يتحقق عندما يتم فهم الرسالة بطريقة صحيحة ويحدث تفاعل إيجابي بين الأطراف المشاركة</w:t>
      </w:r>
      <w:r w:rsidRPr="00D03F6B">
        <w:rPr>
          <w:rFonts w:ascii="Sakkal Majalla" w:eastAsia="Times New Roman" w:hAnsi="Sakkal Majalla"/>
          <w:b/>
          <w:bCs/>
          <w:color w:val="auto"/>
          <w:sz w:val="36"/>
          <w:szCs w:val="36"/>
          <w:lang w:val="en-GB"/>
        </w:rPr>
        <w:t>.</w:t>
      </w:r>
    </w:p>
    <w:p w14:paraId="2768043D"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ويُعرّف التواصل بأنه</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w:t>
      </w:r>
      <w:r w:rsidRPr="00D03F6B">
        <w:rPr>
          <w:rFonts w:ascii="Sakkal Majalla" w:eastAsia="Times New Roman" w:hAnsi="Sakkal Majalla"/>
          <w:b/>
          <w:bCs/>
          <w:color w:val="auto"/>
          <w:sz w:val="36"/>
          <w:szCs w:val="36"/>
          <w:rtl/>
          <w:lang w:val="en-GB"/>
        </w:rPr>
        <w:t>عملية تفاعلية يتم من خلالها تبادل المعلومات والأفكار والمشاعر والخبرات بين الأفراد بصورة تؤدي إلى الفهم المشترك وتحقيق التعاون والتأثير المتبادل</w:t>
      </w:r>
      <w:r w:rsidRPr="00D03F6B">
        <w:rPr>
          <w:rFonts w:ascii="Sakkal Majalla" w:eastAsia="Times New Roman" w:hAnsi="Sakkal Majalla"/>
          <w:b/>
          <w:bCs/>
          <w:color w:val="auto"/>
          <w:sz w:val="36"/>
          <w:szCs w:val="36"/>
          <w:lang w:val="en-GB"/>
        </w:rPr>
        <w:t>.”</w:t>
      </w:r>
    </w:p>
    <w:p w14:paraId="5C7771FF"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الفرق بين الاتصال والتواصل</w:t>
      </w:r>
    </w:p>
    <w:p w14:paraId="6D5D3BAB"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رغم أن المصطلحين يُستخدمان أحيانًا بنفس المعنى، إلا أن هناك فرقًا بينهما</w:t>
      </w:r>
      <w:r w:rsidRPr="00D03F6B">
        <w:rPr>
          <w:rFonts w:ascii="Sakkal Majalla" w:eastAsia="Times New Roman" w:hAnsi="Sakkal Majalla"/>
          <w:b/>
          <w:bCs/>
          <w:color w:val="auto"/>
          <w:sz w:val="36"/>
          <w:szCs w:val="36"/>
          <w:lang w:val="en-GB"/>
        </w:rPr>
        <w:t>:</w:t>
      </w:r>
    </w:p>
    <w:p w14:paraId="2CC70EE0"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الاتصال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يركز على نقل الرسالة أو المعلومات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قد يكون في اتجاه واحد</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يهتم بإرسال البيانات والتعليمات</w:t>
      </w:r>
      <w:r w:rsidRPr="00D03F6B">
        <w:rPr>
          <w:rFonts w:ascii="Sakkal Majalla" w:eastAsia="Times New Roman" w:hAnsi="Sakkal Majalla"/>
          <w:b/>
          <w:bCs/>
          <w:color w:val="auto"/>
          <w:sz w:val="36"/>
          <w:szCs w:val="36"/>
          <w:lang w:val="en-GB"/>
        </w:rPr>
        <w:t>.</w:t>
      </w:r>
    </w:p>
    <w:p w14:paraId="6B9275AC"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lastRenderedPageBreak/>
        <w:t>التواصل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يركز على التفاعل والفهم المشترك</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يعتمد على المشاركة المتبادلة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يهتم ببناء العلاقات الإنسانية وتحقيق التأثير الإيجابي</w:t>
      </w:r>
      <w:r w:rsidRPr="00D03F6B">
        <w:rPr>
          <w:rFonts w:ascii="Sakkal Majalla" w:eastAsia="Times New Roman" w:hAnsi="Sakkal Majalla"/>
          <w:b/>
          <w:bCs/>
          <w:color w:val="auto"/>
          <w:sz w:val="36"/>
          <w:szCs w:val="36"/>
          <w:lang w:val="en-GB"/>
        </w:rPr>
        <w:t>.</w:t>
      </w:r>
    </w:p>
    <w:p w14:paraId="6CB94091"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مثال توضيحي</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إذا أرسل المدير تعليمات للموظفين عبر البريد الإلكتروني فهذا يُعد اتصالًا</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أما إذا ناقش معهم التعليمات واستمع لآرائهم وتأكد من فهمهم فهذا يُعد تواصلًا فعالًا</w:t>
      </w:r>
      <w:r w:rsidRPr="00D03F6B">
        <w:rPr>
          <w:rFonts w:ascii="Sakkal Majalla" w:eastAsia="Times New Roman" w:hAnsi="Sakkal Majalla"/>
          <w:b/>
          <w:bCs/>
          <w:color w:val="auto"/>
          <w:sz w:val="36"/>
          <w:szCs w:val="36"/>
          <w:lang w:val="en-GB"/>
        </w:rPr>
        <w:t>.</w:t>
      </w:r>
    </w:p>
    <w:p w14:paraId="19EEE8E6"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أهمية الاتصال والتواصل في بيئة العمل</w:t>
      </w:r>
    </w:p>
    <w:p w14:paraId="7D697A85"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يُحقق الاتصال والتواصل العديد من الفوائد المهمة داخل المؤسسات، ومن أبرزها</w:t>
      </w:r>
      <w:r w:rsidRPr="00D03F6B">
        <w:rPr>
          <w:rFonts w:ascii="Sakkal Majalla" w:eastAsia="Times New Roman" w:hAnsi="Sakkal Majalla"/>
          <w:b/>
          <w:bCs/>
          <w:color w:val="auto"/>
          <w:sz w:val="36"/>
          <w:szCs w:val="36"/>
          <w:lang w:val="en-GB"/>
        </w:rPr>
        <w:t>:</w:t>
      </w:r>
    </w:p>
    <w:p w14:paraId="528E3EA5" w14:textId="30430388"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D03F6B">
        <w:rPr>
          <w:rFonts w:ascii="Sakkal Majalla" w:eastAsia="Times New Roman" w:hAnsi="Sakkal Majalla"/>
          <w:b/>
          <w:bCs/>
          <w:color w:val="auto"/>
          <w:sz w:val="36"/>
          <w:szCs w:val="36"/>
          <w:rtl/>
          <w:lang w:val="en-GB"/>
        </w:rPr>
        <w:t>تحسين سير العمل</w:t>
      </w:r>
      <w:r>
        <w:rPr>
          <w:rFonts w:ascii="Sakkal Majalla" w:eastAsia="Times New Roman" w:hAnsi="Sakkal Majalla" w:hint="cs"/>
          <w:b/>
          <w:bCs/>
          <w:color w:val="auto"/>
          <w:sz w:val="36"/>
          <w:szCs w:val="36"/>
          <w:rtl/>
          <w:lang w:val="en-GB"/>
        </w:rPr>
        <w:t>.</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يساعد الاتصال الواضح على تنظيم المهام وتوزيع المسؤوليات ومنع تضارب الأعمال</w:t>
      </w:r>
      <w:r w:rsidRPr="00D03F6B">
        <w:rPr>
          <w:rFonts w:ascii="Sakkal Majalla" w:eastAsia="Times New Roman" w:hAnsi="Sakkal Majalla"/>
          <w:b/>
          <w:bCs/>
          <w:color w:val="auto"/>
          <w:sz w:val="36"/>
          <w:szCs w:val="36"/>
          <w:lang w:val="en-GB"/>
        </w:rPr>
        <w:t>.</w:t>
      </w:r>
    </w:p>
    <w:p w14:paraId="3606235F" w14:textId="2A43FE1F"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رفع كفاءة الأداء</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كلما فهم الموظفون المطلوب منهم بصورة دقيقة زادت جودة الأداء والإنتاجية</w:t>
      </w:r>
      <w:r w:rsidRPr="00D03F6B">
        <w:rPr>
          <w:rFonts w:ascii="Sakkal Majalla" w:eastAsia="Times New Roman" w:hAnsi="Sakkal Majalla"/>
          <w:b/>
          <w:bCs/>
          <w:color w:val="auto"/>
          <w:sz w:val="36"/>
          <w:szCs w:val="36"/>
          <w:lang w:val="en-GB"/>
        </w:rPr>
        <w:t>.</w:t>
      </w:r>
    </w:p>
    <w:p w14:paraId="2487CEC7" w14:textId="43F19305"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تقليل الأخطاء والمشكلات</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سوء الفهم غالبًا يؤدي إلى أخطاء تشغيلية وإدارية، بينما التواصل الجيد يقلل من تلك الأخطاء</w:t>
      </w:r>
      <w:r w:rsidRPr="00D03F6B">
        <w:rPr>
          <w:rFonts w:ascii="Sakkal Majalla" w:eastAsia="Times New Roman" w:hAnsi="Sakkal Majalla"/>
          <w:b/>
          <w:bCs/>
          <w:color w:val="auto"/>
          <w:sz w:val="36"/>
          <w:szCs w:val="36"/>
          <w:lang w:val="en-GB"/>
        </w:rPr>
        <w:t>.</w:t>
      </w:r>
    </w:p>
    <w:p w14:paraId="091464EA" w14:textId="5F3C417C"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تعزيز العلاقات المهنية</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يساعد التواصل الإيجابي على بناء الثقة والاحترام والتعاون بين العاملين</w:t>
      </w:r>
      <w:r w:rsidRPr="00D03F6B">
        <w:rPr>
          <w:rFonts w:ascii="Sakkal Majalla" w:eastAsia="Times New Roman" w:hAnsi="Sakkal Majalla"/>
          <w:b/>
          <w:bCs/>
          <w:color w:val="auto"/>
          <w:sz w:val="36"/>
          <w:szCs w:val="36"/>
          <w:lang w:val="en-GB"/>
        </w:rPr>
        <w:t>.</w:t>
      </w:r>
    </w:p>
    <w:p w14:paraId="6E701675" w14:textId="50F62795"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5.</w:t>
      </w:r>
      <w:r w:rsidRPr="00D03F6B">
        <w:rPr>
          <w:rFonts w:ascii="Sakkal Majalla" w:eastAsia="Times New Roman" w:hAnsi="Sakkal Majalla"/>
          <w:b/>
          <w:bCs/>
          <w:color w:val="auto"/>
          <w:sz w:val="36"/>
          <w:szCs w:val="36"/>
          <w:rtl/>
          <w:lang w:val="en-GB"/>
        </w:rPr>
        <w:t>دعم اتخاذ القرار</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يوفر الاتصال المعلومات والبيانات التي تساعد الإدارة على اتخاذ قرارات صحيحة</w:t>
      </w:r>
      <w:r w:rsidRPr="00D03F6B">
        <w:rPr>
          <w:rFonts w:ascii="Sakkal Majalla" w:eastAsia="Times New Roman" w:hAnsi="Sakkal Majalla"/>
          <w:b/>
          <w:bCs/>
          <w:color w:val="auto"/>
          <w:sz w:val="36"/>
          <w:szCs w:val="36"/>
          <w:lang w:val="en-GB"/>
        </w:rPr>
        <w:t>.</w:t>
      </w:r>
    </w:p>
    <w:p w14:paraId="5D1A8236" w14:textId="72BB3AE5"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lastRenderedPageBreak/>
        <w:t>6.</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تعزيز العمل الجماعي</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يساعد التواصل المستمر على تنسيق الجهود بين أعضاء الفريق وتحقيق الأهداف المشتركة</w:t>
      </w:r>
      <w:r w:rsidRPr="00D03F6B">
        <w:rPr>
          <w:rFonts w:ascii="Sakkal Majalla" w:eastAsia="Times New Roman" w:hAnsi="Sakkal Majalla"/>
          <w:b/>
          <w:bCs/>
          <w:color w:val="auto"/>
          <w:sz w:val="36"/>
          <w:szCs w:val="36"/>
          <w:lang w:val="en-GB"/>
        </w:rPr>
        <w:t>.</w:t>
      </w:r>
    </w:p>
    <w:p w14:paraId="5D022742" w14:textId="104B0379"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7.</w:t>
      </w:r>
      <w:r w:rsidRPr="00D03F6B">
        <w:rPr>
          <w:rFonts w:ascii="Sakkal Majalla" w:eastAsia="Times New Roman" w:hAnsi="Sakkal Majalla"/>
          <w:b/>
          <w:bCs/>
          <w:color w:val="auto"/>
          <w:sz w:val="36"/>
          <w:szCs w:val="36"/>
          <w:rtl/>
          <w:lang w:val="en-GB"/>
        </w:rPr>
        <w:t>رفع مستوى الرضا الوظيفي</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الموظف الذي يشعر بأنه مسموع ومفهوم يكون أكثر رضا وانتماءً للمؤسسة</w:t>
      </w:r>
      <w:r w:rsidRPr="00D03F6B">
        <w:rPr>
          <w:rFonts w:ascii="Sakkal Majalla" w:eastAsia="Times New Roman" w:hAnsi="Sakkal Majalla"/>
          <w:b/>
          <w:bCs/>
          <w:color w:val="auto"/>
          <w:sz w:val="36"/>
          <w:szCs w:val="36"/>
          <w:lang w:val="en-GB"/>
        </w:rPr>
        <w:t>.</w:t>
      </w:r>
    </w:p>
    <w:p w14:paraId="36A9006B" w14:textId="77777777" w:rsidR="00D03F6B" w:rsidRPr="00D03F6B" w:rsidRDefault="00D03F6B" w:rsidP="00D03F6B">
      <w:pPr>
        <w:spacing w:after="200"/>
        <w:jc w:val="left"/>
        <w:rPr>
          <w:rFonts w:ascii="Sakkal Majalla" w:eastAsia="Times New Roman" w:hAnsi="Sakkal Majalla"/>
          <w:b/>
          <w:bCs/>
          <w:color w:val="EE0000"/>
          <w:sz w:val="36"/>
          <w:szCs w:val="36"/>
          <w:lang w:val="en-GB"/>
        </w:rPr>
      </w:pPr>
      <w:r w:rsidRPr="00D03F6B">
        <w:rPr>
          <w:rFonts w:ascii="Sakkal Majalla" w:eastAsia="Times New Roman" w:hAnsi="Sakkal Majalla"/>
          <w:b/>
          <w:bCs/>
          <w:color w:val="EE0000"/>
          <w:sz w:val="36"/>
          <w:szCs w:val="36"/>
          <w:rtl/>
          <w:lang w:val="en-GB"/>
        </w:rPr>
        <w:t>خصائص الاتصال الفعال</w:t>
      </w:r>
    </w:p>
    <w:p w14:paraId="0C81E2DD"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حتى يكون الاتصال ناجحًا وفعالًا يجب أن يتصف بعدة خصائص، منها</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الوضوح</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الدقة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الاختصار دون إخلال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السرعة المناسبة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الموضوعية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حسن اختيار الوسيلة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التوقيت المناسب</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مراعاة الفروق الفردية</w:t>
      </w:r>
      <w:r w:rsidRPr="00D03F6B">
        <w:rPr>
          <w:rFonts w:ascii="Sakkal Majalla" w:eastAsia="Times New Roman" w:hAnsi="Sakkal Majalla"/>
          <w:b/>
          <w:bCs/>
          <w:color w:val="auto"/>
          <w:sz w:val="36"/>
          <w:szCs w:val="36"/>
          <w:lang w:val="en-GB"/>
        </w:rPr>
        <w:t>.</w:t>
      </w:r>
    </w:p>
    <w:p w14:paraId="6DE8F187" w14:textId="77777777" w:rsidR="00D03F6B" w:rsidRPr="00D03F6B" w:rsidRDefault="00D03F6B" w:rsidP="00D03F6B">
      <w:pPr>
        <w:spacing w:after="200"/>
        <w:jc w:val="center"/>
        <w:rPr>
          <w:rFonts w:ascii="Sakkal Majalla" w:eastAsia="Times New Roman" w:hAnsi="Sakkal Majalla"/>
          <w:b/>
          <w:bCs/>
          <w:color w:val="006666"/>
          <w:sz w:val="48"/>
          <w:szCs w:val="48"/>
          <w:lang w:val="en-GB"/>
        </w:rPr>
      </w:pPr>
      <w:r w:rsidRPr="00D03F6B">
        <w:rPr>
          <w:rFonts w:ascii="Sakkal Majalla" w:eastAsia="Times New Roman" w:hAnsi="Sakkal Majalla"/>
          <w:b/>
          <w:bCs/>
          <w:color w:val="006666"/>
          <w:sz w:val="48"/>
          <w:szCs w:val="48"/>
          <w:rtl/>
          <w:lang w:val="en-GB"/>
        </w:rPr>
        <w:t>ثانيًا: عناصر عملية الاتصال</w:t>
      </w:r>
    </w:p>
    <w:p w14:paraId="786F79A2"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تتكون عملية الاتصال من مجموعة عناصر مترابطة تعمل معًا لضمان انتقال الرسالة بصورة صحيحة من المرسل إلى المستقبل وتحقيق الفهم المطلوب. وأي خلل في أحد هذه العناصر قد يؤدي إلى ضعف الاتصال أو فشل عملية التواصل بالكامل</w:t>
      </w:r>
      <w:r w:rsidRPr="00D03F6B">
        <w:rPr>
          <w:rFonts w:ascii="Sakkal Majalla" w:eastAsia="Times New Roman" w:hAnsi="Sakkal Majalla"/>
          <w:b/>
          <w:bCs/>
          <w:color w:val="auto"/>
          <w:sz w:val="36"/>
          <w:szCs w:val="36"/>
          <w:lang w:val="en-GB"/>
        </w:rPr>
        <w:t>.</w:t>
      </w:r>
    </w:p>
    <w:p w14:paraId="679A2DE4"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عناصر عملية الاتصال</w:t>
      </w:r>
    </w:p>
    <w:p w14:paraId="20DF6F5A" w14:textId="7BC090CF"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D03F6B">
        <w:rPr>
          <w:rFonts w:ascii="Sakkal Majalla" w:eastAsia="Times New Roman" w:hAnsi="Sakkal Majalla"/>
          <w:b/>
          <w:bCs/>
          <w:color w:val="auto"/>
          <w:sz w:val="36"/>
          <w:szCs w:val="36"/>
          <w:rtl/>
          <w:lang w:val="en-GB"/>
        </w:rPr>
        <w:t>المرسل</w:t>
      </w:r>
    </w:p>
    <w:p w14:paraId="36BF9C46"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lastRenderedPageBreak/>
        <w:t>هو الشخص أو الجهة التي تبدأ عملية الاتصال وتقوم بإرسال الرسالة إلى الآخرين</w:t>
      </w:r>
      <w:r w:rsidRPr="00D03F6B">
        <w:rPr>
          <w:rFonts w:ascii="Sakkal Majalla" w:eastAsia="Times New Roman" w:hAnsi="Sakkal Majalla"/>
          <w:b/>
          <w:bCs/>
          <w:color w:val="auto"/>
          <w:sz w:val="36"/>
          <w:szCs w:val="36"/>
          <w:lang w:val="en-GB"/>
        </w:rPr>
        <w:t>.</w:t>
      </w:r>
    </w:p>
    <w:p w14:paraId="6FDAF554"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وقد يكون</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مديرًا</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موظفًا</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عميلًا</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مؤسسة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فريق عمل</w:t>
      </w:r>
      <w:r w:rsidRPr="00D03F6B">
        <w:rPr>
          <w:rFonts w:ascii="Sakkal Majalla" w:eastAsia="Times New Roman" w:hAnsi="Sakkal Majalla"/>
          <w:b/>
          <w:bCs/>
          <w:color w:val="auto"/>
          <w:sz w:val="36"/>
          <w:szCs w:val="36"/>
          <w:lang w:val="en-GB"/>
        </w:rPr>
        <w:t>.</w:t>
      </w:r>
    </w:p>
    <w:p w14:paraId="3E0297CB"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دور المرسل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تحديد الهدف من الرسالة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اختيار المعلومات المناسبة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صياغة الرسالة بصورة واضحة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اختيار وسيلة الاتصال المناسبة</w:t>
      </w:r>
      <w:r w:rsidRPr="00D03F6B">
        <w:rPr>
          <w:rFonts w:ascii="Sakkal Majalla" w:eastAsia="Times New Roman" w:hAnsi="Sakkal Majalla"/>
          <w:b/>
          <w:bCs/>
          <w:color w:val="auto"/>
          <w:sz w:val="36"/>
          <w:szCs w:val="36"/>
          <w:lang w:val="en-GB"/>
        </w:rPr>
        <w:t>.</w:t>
      </w:r>
    </w:p>
    <w:p w14:paraId="04861F64"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صفات المرسل الناجح</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الوضوح</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الثقة بالنفس</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القدرة على التعبير</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حسن الاستماع</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فهم الجمهور المستهدف</w:t>
      </w:r>
      <w:r w:rsidRPr="00D03F6B">
        <w:rPr>
          <w:rFonts w:ascii="Sakkal Majalla" w:eastAsia="Times New Roman" w:hAnsi="Sakkal Majalla"/>
          <w:b/>
          <w:bCs/>
          <w:color w:val="auto"/>
          <w:sz w:val="36"/>
          <w:szCs w:val="36"/>
          <w:lang w:val="en-GB"/>
        </w:rPr>
        <w:t>.</w:t>
      </w:r>
    </w:p>
    <w:p w14:paraId="286EEE3C" w14:textId="65702643"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D03F6B">
        <w:rPr>
          <w:rFonts w:ascii="Sakkal Majalla" w:eastAsia="Times New Roman" w:hAnsi="Sakkal Majalla"/>
          <w:b/>
          <w:bCs/>
          <w:color w:val="auto"/>
          <w:sz w:val="36"/>
          <w:szCs w:val="36"/>
          <w:rtl/>
          <w:lang w:val="en-GB"/>
        </w:rPr>
        <w:t>الرسالة</w:t>
      </w:r>
    </w:p>
    <w:p w14:paraId="42B64266"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وهي المحتوى أو المعلومات التي يرغب المرسل في نقلها إلى الطرف الآخر</w:t>
      </w:r>
      <w:r w:rsidRPr="00D03F6B">
        <w:rPr>
          <w:rFonts w:ascii="Sakkal Majalla" w:eastAsia="Times New Roman" w:hAnsi="Sakkal Majalla"/>
          <w:b/>
          <w:bCs/>
          <w:color w:val="auto"/>
          <w:sz w:val="36"/>
          <w:szCs w:val="36"/>
          <w:lang w:val="en-GB"/>
        </w:rPr>
        <w:t>.</w:t>
      </w:r>
    </w:p>
    <w:p w14:paraId="651E0B49"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وقد تكون الرسالة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تعليمات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lang w:val="en-GB"/>
        </w:rPr>
        <w:lastRenderedPageBreak/>
        <w:t xml:space="preserve">• </w:t>
      </w:r>
      <w:r w:rsidRPr="00D03F6B">
        <w:rPr>
          <w:rFonts w:ascii="Sakkal Majalla" w:eastAsia="Times New Roman" w:hAnsi="Sakkal Majalla"/>
          <w:b/>
          <w:bCs/>
          <w:color w:val="auto"/>
          <w:sz w:val="36"/>
          <w:szCs w:val="36"/>
          <w:rtl/>
          <w:lang w:val="en-GB"/>
        </w:rPr>
        <w:t>أفكارًا</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بيانات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مشاعر</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تقارير</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اقتراحات</w:t>
      </w:r>
      <w:r w:rsidRPr="00D03F6B">
        <w:rPr>
          <w:rFonts w:ascii="Sakkal Majalla" w:eastAsia="Times New Roman" w:hAnsi="Sakkal Majalla"/>
          <w:b/>
          <w:bCs/>
          <w:color w:val="auto"/>
          <w:sz w:val="36"/>
          <w:szCs w:val="36"/>
          <w:lang w:val="en-GB"/>
        </w:rPr>
        <w:t>.</w:t>
      </w:r>
    </w:p>
    <w:p w14:paraId="4CA3CD41"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خصائص الرسالة الفعالة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الوضوح</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التنظيم</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الاختصار</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الدقة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ملاءمة اللغة للمستقبل</w:t>
      </w:r>
      <w:r w:rsidRPr="00D03F6B">
        <w:rPr>
          <w:rFonts w:ascii="Sakkal Majalla" w:eastAsia="Times New Roman" w:hAnsi="Sakkal Majalla"/>
          <w:b/>
          <w:bCs/>
          <w:color w:val="auto"/>
          <w:sz w:val="36"/>
          <w:szCs w:val="36"/>
          <w:lang w:val="en-GB"/>
        </w:rPr>
        <w:t>.</w:t>
      </w:r>
    </w:p>
    <w:p w14:paraId="4306195E" w14:textId="74DD073D"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وسيلة الاتصال</w:t>
      </w:r>
    </w:p>
    <w:p w14:paraId="5C08146C"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وهي الأداة المستخدمة لنقل الرسالة من المرسل إلى المستقبل</w:t>
      </w:r>
      <w:r w:rsidRPr="00D03F6B">
        <w:rPr>
          <w:rFonts w:ascii="Sakkal Majalla" w:eastAsia="Times New Roman" w:hAnsi="Sakkal Majalla"/>
          <w:b/>
          <w:bCs/>
          <w:color w:val="auto"/>
          <w:sz w:val="36"/>
          <w:szCs w:val="36"/>
          <w:lang w:val="en-GB"/>
        </w:rPr>
        <w:t>.</w:t>
      </w:r>
    </w:p>
    <w:p w14:paraId="3D0454F1"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ومن أمثلة وسائل الاتصال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الاجتماعات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الهاتف</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البريد الإلكتروني</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التقارير</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الرسائل النصية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التطبيقات الإلكترونية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المحادثات المباشرة</w:t>
      </w:r>
      <w:r w:rsidRPr="00D03F6B">
        <w:rPr>
          <w:rFonts w:ascii="Sakkal Majalla" w:eastAsia="Times New Roman" w:hAnsi="Sakkal Majalla"/>
          <w:b/>
          <w:bCs/>
          <w:color w:val="auto"/>
          <w:sz w:val="36"/>
          <w:szCs w:val="36"/>
          <w:lang w:val="en-GB"/>
        </w:rPr>
        <w:t>.</w:t>
      </w:r>
    </w:p>
    <w:p w14:paraId="6A3B75FE"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lastRenderedPageBreak/>
        <w:t>اختيار الوسيلة المناسبة يعتمد على</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طبيعة الرسالة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أهمية الموضوع</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السرعة المطلوبة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عدد المستلمين</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مستوى السرية</w:t>
      </w:r>
      <w:r w:rsidRPr="00D03F6B">
        <w:rPr>
          <w:rFonts w:ascii="Sakkal Majalla" w:eastAsia="Times New Roman" w:hAnsi="Sakkal Majalla"/>
          <w:b/>
          <w:bCs/>
          <w:color w:val="auto"/>
          <w:sz w:val="36"/>
          <w:szCs w:val="36"/>
          <w:lang w:val="en-GB"/>
        </w:rPr>
        <w:t>.</w:t>
      </w:r>
    </w:p>
    <w:p w14:paraId="062A8651" w14:textId="519AE018"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D03F6B">
        <w:rPr>
          <w:rFonts w:ascii="Sakkal Majalla" w:eastAsia="Times New Roman" w:hAnsi="Sakkal Majalla"/>
          <w:b/>
          <w:bCs/>
          <w:color w:val="auto"/>
          <w:sz w:val="36"/>
          <w:szCs w:val="36"/>
          <w:rtl/>
          <w:lang w:val="en-GB"/>
        </w:rPr>
        <w:t>المستقبل</w:t>
      </w:r>
    </w:p>
    <w:p w14:paraId="286F7A43"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وهو الشخص أو الجهة التي تستقبل الرسالة وتحاول فهمها وتفسيرها</w:t>
      </w:r>
      <w:r w:rsidRPr="00D03F6B">
        <w:rPr>
          <w:rFonts w:ascii="Sakkal Majalla" w:eastAsia="Times New Roman" w:hAnsi="Sakkal Majalla"/>
          <w:b/>
          <w:bCs/>
          <w:color w:val="auto"/>
          <w:sz w:val="36"/>
          <w:szCs w:val="36"/>
          <w:lang w:val="en-GB"/>
        </w:rPr>
        <w:t>.</w:t>
      </w:r>
    </w:p>
    <w:p w14:paraId="57B235F4"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ويُعد المستقبل عنصرًا مهمًا جدًا في نجاح الاتصال، لأن الهدف النهائي هو تحقيق الفهم الصحيح للرسالة</w:t>
      </w:r>
      <w:r w:rsidRPr="00D03F6B">
        <w:rPr>
          <w:rFonts w:ascii="Sakkal Majalla" w:eastAsia="Times New Roman" w:hAnsi="Sakkal Majalla"/>
          <w:b/>
          <w:bCs/>
          <w:color w:val="auto"/>
          <w:sz w:val="36"/>
          <w:szCs w:val="36"/>
          <w:lang w:val="en-GB"/>
        </w:rPr>
        <w:t>.</w:t>
      </w:r>
    </w:p>
    <w:p w14:paraId="6ACCB4C5"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عوامل تؤثر على فهم المستقبل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الخبرة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الثقافة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الحالة النفسية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مستوى المعرفة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درجة الانتباه</w:t>
      </w:r>
      <w:r w:rsidRPr="00D03F6B">
        <w:rPr>
          <w:rFonts w:ascii="Sakkal Majalla" w:eastAsia="Times New Roman" w:hAnsi="Sakkal Majalla"/>
          <w:b/>
          <w:bCs/>
          <w:color w:val="auto"/>
          <w:sz w:val="36"/>
          <w:szCs w:val="36"/>
          <w:lang w:val="en-GB"/>
        </w:rPr>
        <w:t>.</w:t>
      </w:r>
    </w:p>
    <w:p w14:paraId="4A3FCF52" w14:textId="7416001E"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5.</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التغذية الراجعة</w:t>
      </w:r>
    </w:p>
    <w:p w14:paraId="0D014A0B"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وهي استجابة المستقبل للرسالة، وتُعتبر من أهم عناصر الاتصال الفعال لأنها توضح مدى فهم الرسالة وتحقيق الهدف المطلوب</w:t>
      </w:r>
      <w:r w:rsidRPr="00D03F6B">
        <w:rPr>
          <w:rFonts w:ascii="Sakkal Majalla" w:eastAsia="Times New Roman" w:hAnsi="Sakkal Majalla"/>
          <w:b/>
          <w:bCs/>
          <w:color w:val="auto"/>
          <w:sz w:val="36"/>
          <w:szCs w:val="36"/>
          <w:lang w:val="en-GB"/>
        </w:rPr>
        <w:t>.</w:t>
      </w:r>
    </w:p>
    <w:p w14:paraId="058245E4"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أمثلة التغذية الراجعة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الرد على الرسالة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lang w:val="en-GB"/>
        </w:rPr>
        <w:lastRenderedPageBreak/>
        <w:t xml:space="preserve">• </w:t>
      </w:r>
      <w:r w:rsidRPr="00D03F6B">
        <w:rPr>
          <w:rFonts w:ascii="Sakkal Majalla" w:eastAsia="Times New Roman" w:hAnsi="Sakkal Majalla"/>
          <w:b/>
          <w:bCs/>
          <w:color w:val="auto"/>
          <w:sz w:val="36"/>
          <w:szCs w:val="36"/>
          <w:rtl/>
          <w:lang w:val="en-GB"/>
        </w:rPr>
        <w:t>تنفيذ التعليمات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طرح الأسئلة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إبداء الرأي</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الموافقة أو الرفض</w:t>
      </w:r>
      <w:r w:rsidRPr="00D03F6B">
        <w:rPr>
          <w:rFonts w:ascii="Sakkal Majalla" w:eastAsia="Times New Roman" w:hAnsi="Sakkal Majalla"/>
          <w:b/>
          <w:bCs/>
          <w:color w:val="auto"/>
          <w:sz w:val="36"/>
          <w:szCs w:val="36"/>
          <w:lang w:val="en-GB"/>
        </w:rPr>
        <w:t>.</w:t>
      </w:r>
    </w:p>
    <w:p w14:paraId="71BFF0A6"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أهمية التغذية الراجعة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التأكد من فهم الرسالة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تصحيح الأخطاء</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تحسين جودة التواصل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تعزيز التفاعل بين الأطراف</w:t>
      </w:r>
      <w:r w:rsidRPr="00D03F6B">
        <w:rPr>
          <w:rFonts w:ascii="Sakkal Majalla" w:eastAsia="Times New Roman" w:hAnsi="Sakkal Majalla"/>
          <w:b/>
          <w:bCs/>
          <w:color w:val="auto"/>
          <w:sz w:val="36"/>
          <w:szCs w:val="36"/>
          <w:lang w:val="en-GB"/>
        </w:rPr>
        <w:t>.</w:t>
      </w:r>
    </w:p>
    <w:p w14:paraId="6B8012AD" w14:textId="31217CD7"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6.</w:t>
      </w:r>
      <w:r w:rsidRPr="00D03F6B">
        <w:rPr>
          <w:rFonts w:ascii="Sakkal Majalla" w:eastAsia="Times New Roman" w:hAnsi="Sakkal Majalla"/>
          <w:b/>
          <w:bCs/>
          <w:color w:val="auto"/>
          <w:sz w:val="36"/>
          <w:szCs w:val="36"/>
          <w:rtl/>
          <w:lang w:val="en-GB"/>
        </w:rPr>
        <w:t>التشويش أو المعوقات</w:t>
      </w:r>
    </w:p>
    <w:p w14:paraId="2B597926"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وهي أي عوامل تؤثر سلبًا على وضوح الرسالة أو فهمها</w:t>
      </w:r>
      <w:r w:rsidRPr="00D03F6B">
        <w:rPr>
          <w:rFonts w:ascii="Sakkal Majalla" w:eastAsia="Times New Roman" w:hAnsi="Sakkal Majalla"/>
          <w:b/>
          <w:bCs/>
          <w:color w:val="auto"/>
          <w:sz w:val="36"/>
          <w:szCs w:val="36"/>
          <w:lang w:val="en-GB"/>
        </w:rPr>
        <w:t>.</w:t>
      </w:r>
    </w:p>
    <w:p w14:paraId="22897BDA"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الضوضاء</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ضعف الشبكة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استخدام لغة معقدة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الانفعالات النفسية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التسرع</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كثرة المعلومات</w:t>
      </w:r>
      <w:r w:rsidRPr="00D03F6B">
        <w:rPr>
          <w:rFonts w:ascii="Sakkal Majalla" w:eastAsia="Times New Roman" w:hAnsi="Sakkal Majalla"/>
          <w:b/>
          <w:bCs/>
          <w:color w:val="auto"/>
          <w:sz w:val="36"/>
          <w:szCs w:val="36"/>
          <w:lang w:val="en-GB"/>
        </w:rPr>
        <w:t>.</w:t>
      </w:r>
    </w:p>
    <w:p w14:paraId="765D9317" w14:textId="77777777" w:rsidR="00D03F6B" w:rsidRDefault="00D03F6B" w:rsidP="00D03F6B">
      <w:pPr>
        <w:spacing w:after="200"/>
        <w:jc w:val="center"/>
        <w:rPr>
          <w:rFonts w:ascii="Sakkal Majalla" w:eastAsia="Times New Roman" w:hAnsi="Sakkal Majalla"/>
          <w:b/>
          <w:bCs/>
          <w:color w:val="006666"/>
          <w:sz w:val="44"/>
          <w:szCs w:val="44"/>
          <w:rtl/>
          <w:lang w:val="en-GB"/>
        </w:rPr>
      </w:pPr>
    </w:p>
    <w:p w14:paraId="10BCAF15" w14:textId="77777777" w:rsidR="00D03F6B" w:rsidRDefault="00D03F6B" w:rsidP="00D03F6B">
      <w:pPr>
        <w:spacing w:after="200"/>
        <w:jc w:val="center"/>
        <w:rPr>
          <w:rFonts w:ascii="Sakkal Majalla" w:eastAsia="Times New Roman" w:hAnsi="Sakkal Majalla"/>
          <w:b/>
          <w:bCs/>
          <w:color w:val="006666"/>
          <w:sz w:val="44"/>
          <w:szCs w:val="44"/>
          <w:rtl/>
          <w:lang w:val="en-GB"/>
        </w:rPr>
      </w:pPr>
    </w:p>
    <w:p w14:paraId="4CDF93CA" w14:textId="77777777" w:rsidR="00D03F6B" w:rsidRDefault="00D03F6B" w:rsidP="00D03F6B">
      <w:pPr>
        <w:spacing w:after="200"/>
        <w:jc w:val="center"/>
        <w:rPr>
          <w:rFonts w:ascii="Sakkal Majalla" w:eastAsia="Times New Roman" w:hAnsi="Sakkal Majalla"/>
          <w:b/>
          <w:bCs/>
          <w:color w:val="006666"/>
          <w:sz w:val="44"/>
          <w:szCs w:val="44"/>
          <w:rtl/>
          <w:lang w:val="en-GB"/>
        </w:rPr>
      </w:pPr>
    </w:p>
    <w:p w14:paraId="0F6113E5" w14:textId="31956F67" w:rsidR="00D03F6B" w:rsidRPr="00D03F6B" w:rsidRDefault="00D03F6B" w:rsidP="00D03F6B">
      <w:pPr>
        <w:spacing w:after="200"/>
        <w:jc w:val="center"/>
        <w:rPr>
          <w:rFonts w:ascii="Sakkal Majalla" w:eastAsia="Times New Roman" w:hAnsi="Sakkal Majalla"/>
          <w:b/>
          <w:bCs/>
          <w:color w:val="006666"/>
          <w:sz w:val="44"/>
          <w:szCs w:val="44"/>
          <w:lang w:val="en-GB"/>
        </w:rPr>
      </w:pPr>
      <w:r w:rsidRPr="00D03F6B">
        <w:rPr>
          <w:rFonts w:ascii="Sakkal Majalla" w:eastAsia="Times New Roman" w:hAnsi="Sakkal Majalla"/>
          <w:b/>
          <w:bCs/>
          <w:color w:val="006666"/>
          <w:sz w:val="44"/>
          <w:szCs w:val="44"/>
          <w:rtl/>
          <w:lang w:val="en-GB"/>
        </w:rPr>
        <w:lastRenderedPageBreak/>
        <w:t>ثالثًا: أنواع الاتصال في بيئة العمل</w:t>
      </w:r>
    </w:p>
    <w:p w14:paraId="604899D8"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تتنوع أساليب وأنواع الاتصال داخل المؤسسات وفقًا لطبيعة العمل والأهداف التنظيمية ومستويات الإدارة، وتساعد معرفة هذه الأنواع على تحسين جودة التواصل واختيار الأسلوب المناسب لكل موقف</w:t>
      </w:r>
      <w:r w:rsidRPr="00D03F6B">
        <w:rPr>
          <w:rFonts w:ascii="Sakkal Majalla" w:eastAsia="Times New Roman" w:hAnsi="Sakkal Majalla"/>
          <w:b/>
          <w:bCs/>
          <w:color w:val="auto"/>
          <w:sz w:val="36"/>
          <w:szCs w:val="36"/>
          <w:lang w:val="en-GB"/>
        </w:rPr>
        <w:t>.</w:t>
      </w:r>
    </w:p>
    <w:p w14:paraId="5C42E0CA"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أنواع الاتصال حسب الاتجاه الإداري</w:t>
      </w:r>
    </w:p>
    <w:p w14:paraId="0CB67FC0" w14:textId="765571F9"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D03F6B">
        <w:rPr>
          <w:rFonts w:ascii="Sakkal Majalla" w:eastAsia="Times New Roman" w:hAnsi="Sakkal Majalla"/>
          <w:b/>
          <w:bCs/>
          <w:color w:val="auto"/>
          <w:sz w:val="36"/>
          <w:szCs w:val="36"/>
          <w:rtl/>
          <w:lang w:val="en-GB"/>
        </w:rPr>
        <w:t>الاتصال الهابط</w:t>
      </w:r>
    </w:p>
    <w:p w14:paraId="504F9E79"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يكون من الإدارة العليا إلى الموظفين</w:t>
      </w:r>
      <w:r w:rsidRPr="00D03F6B">
        <w:rPr>
          <w:rFonts w:ascii="Sakkal Majalla" w:eastAsia="Times New Roman" w:hAnsi="Sakkal Majalla"/>
          <w:b/>
          <w:bCs/>
          <w:color w:val="auto"/>
          <w:sz w:val="36"/>
          <w:szCs w:val="36"/>
          <w:lang w:val="en-GB"/>
        </w:rPr>
        <w:t>.</w:t>
      </w:r>
    </w:p>
    <w:p w14:paraId="197F6ADD"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التعليمات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القرارات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اللوائح</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التوجيهات</w:t>
      </w:r>
      <w:r w:rsidRPr="00D03F6B">
        <w:rPr>
          <w:rFonts w:ascii="Sakkal Majalla" w:eastAsia="Times New Roman" w:hAnsi="Sakkal Majalla"/>
          <w:b/>
          <w:bCs/>
          <w:color w:val="auto"/>
          <w:sz w:val="36"/>
          <w:szCs w:val="36"/>
          <w:lang w:val="en-GB"/>
        </w:rPr>
        <w:t>.</w:t>
      </w:r>
    </w:p>
    <w:p w14:paraId="48337122"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أهميته</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توضيح المهام</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تنظيم العمل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نقل السياسات</w:t>
      </w:r>
      <w:r w:rsidRPr="00D03F6B">
        <w:rPr>
          <w:rFonts w:ascii="Sakkal Majalla" w:eastAsia="Times New Roman" w:hAnsi="Sakkal Majalla"/>
          <w:b/>
          <w:bCs/>
          <w:color w:val="auto"/>
          <w:sz w:val="36"/>
          <w:szCs w:val="36"/>
          <w:lang w:val="en-GB"/>
        </w:rPr>
        <w:t>.</w:t>
      </w:r>
    </w:p>
    <w:p w14:paraId="7887FED0" w14:textId="36A707D0"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الاتصال الصاعد</w:t>
      </w:r>
    </w:p>
    <w:p w14:paraId="14476D1F"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يكون من الموظفين إلى الإدارة</w:t>
      </w:r>
      <w:r w:rsidRPr="00D03F6B">
        <w:rPr>
          <w:rFonts w:ascii="Sakkal Majalla" w:eastAsia="Times New Roman" w:hAnsi="Sakkal Majalla"/>
          <w:b/>
          <w:bCs/>
          <w:color w:val="auto"/>
          <w:sz w:val="36"/>
          <w:szCs w:val="36"/>
          <w:lang w:val="en-GB"/>
        </w:rPr>
        <w:t>.</w:t>
      </w:r>
    </w:p>
    <w:p w14:paraId="133205F9"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التقارير</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lang w:val="en-GB"/>
        </w:rPr>
        <w:lastRenderedPageBreak/>
        <w:t xml:space="preserve">• </w:t>
      </w:r>
      <w:r w:rsidRPr="00D03F6B">
        <w:rPr>
          <w:rFonts w:ascii="Sakkal Majalla" w:eastAsia="Times New Roman" w:hAnsi="Sakkal Majalla"/>
          <w:b/>
          <w:bCs/>
          <w:color w:val="auto"/>
          <w:sz w:val="36"/>
          <w:szCs w:val="36"/>
          <w:rtl/>
          <w:lang w:val="en-GB"/>
        </w:rPr>
        <w:t>المقترحات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الشكاوى</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الملاحظات</w:t>
      </w:r>
      <w:r w:rsidRPr="00D03F6B">
        <w:rPr>
          <w:rFonts w:ascii="Sakkal Majalla" w:eastAsia="Times New Roman" w:hAnsi="Sakkal Majalla"/>
          <w:b/>
          <w:bCs/>
          <w:color w:val="auto"/>
          <w:sz w:val="36"/>
          <w:szCs w:val="36"/>
          <w:lang w:val="en-GB"/>
        </w:rPr>
        <w:t>.</w:t>
      </w:r>
    </w:p>
    <w:p w14:paraId="011BCE6B"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أهميته</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معرفة المشكلات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تحسين الأداء</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إشراك العاملين</w:t>
      </w:r>
      <w:r w:rsidRPr="00D03F6B">
        <w:rPr>
          <w:rFonts w:ascii="Sakkal Majalla" w:eastAsia="Times New Roman" w:hAnsi="Sakkal Majalla"/>
          <w:b/>
          <w:bCs/>
          <w:color w:val="auto"/>
          <w:sz w:val="36"/>
          <w:szCs w:val="36"/>
          <w:lang w:val="en-GB"/>
        </w:rPr>
        <w:t>.</w:t>
      </w:r>
    </w:p>
    <w:p w14:paraId="22CA91C0" w14:textId="3AF79BA0"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الاتصال الأفقي</w:t>
      </w:r>
    </w:p>
    <w:p w14:paraId="5046330A"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يتم بين الموظفين أو الإدارات في نفس المستوى الإداري</w:t>
      </w:r>
      <w:r w:rsidRPr="00D03F6B">
        <w:rPr>
          <w:rFonts w:ascii="Sakkal Majalla" w:eastAsia="Times New Roman" w:hAnsi="Sakkal Majalla"/>
          <w:b/>
          <w:bCs/>
          <w:color w:val="auto"/>
          <w:sz w:val="36"/>
          <w:szCs w:val="36"/>
          <w:lang w:val="en-GB"/>
        </w:rPr>
        <w:t>.</w:t>
      </w:r>
    </w:p>
    <w:p w14:paraId="3020E621"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التنسيق بين الأقسام</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تبادل المعلومات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التعاون في المشروعات</w:t>
      </w:r>
      <w:r w:rsidRPr="00D03F6B">
        <w:rPr>
          <w:rFonts w:ascii="Sakkal Majalla" w:eastAsia="Times New Roman" w:hAnsi="Sakkal Majalla"/>
          <w:b/>
          <w:bCs/>
          <w:color w:val="auto"/>
          <w:sz w:val="36"/>
          <w:szCs w:val="36"/>
          <w:lang w:val="en-GB"/>
        </w:rPr>
        <w:t>.</w:t>
      </w:r>
    </w:p>
    <w:p w14:paraId="792959E6"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أهميته</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تسهيل التعاون</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تقليل التعارض</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تحسين سرعة الإنجاز</w:t>
      </w:r>
      <w:r w:rsidRPr="00D03F6B">
        <w:rPr>
          <w:rFonts w:ascii="Sakkal Majalla" w:eastAsia="Times New Roman" w:hAnsi="Sakkal Majalla"/>
          <w:b/>
          <w:bCs/>
          <w:color w:val="auto"/>
          <w:sz w:val="36"/>
          <w:szCs w:val="36"/>
          <w:lang w:val="en-GB"/>
        </w:rPr>
        <w:t>.</w:t>
      </w:r>
    </w:p>
    <w:p w14:paraId="426ACB8F" w14:textId="394C0F06"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الاتصال القطري</w:t>
      </w:r>
    </w:p>
    <w:p w14:paraId="1610024C"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يحدث بين مستويات وأقسام مختلفة بصورة غير مباشرة</w:t>
      </w:r>
      <w:r w:rsidRPr="00D03F6B">
        <w:rPr>
          <w:rFonts w:ascii="Sakkal Majalla" w:eastAsia="Times New Roman" w:hAnsi="Sakkal Majalla"/>
          <w:b/>
          <w:bCs/>
          <w:color w:val="auto"/>
          <w:sz w:val="36"/>
          <w:szCs w:val="36"/>
          <w:lang w:val="en-GB"/>
        </w:rPr>
        <w:t>.</w:t>
      </w:r>
    </w:p>
    <w:p w14:paraId="7F34CCD0"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تواصل موظف من قسم الموارد البشرية مع مشرف في قسم الإنتاج مباشرة</w:t>
      </w:r>
      <w:r w:rsidRPr="00D03F6B">
        <w:rPr>
          <w:rFonts w:ascii="Sakkal Majalla" w:eastAsia="Times New Roman" w:hAnsi="Sakkal Majalla"/>
          <w:b/>
          <w:bCs/>
          <w:color w:val="auto"/>
          <w:sz w:val="36"/>
          <w:szCs w:val="36"/>
          <w:lang w:val="en-GB"/>
        </w:rPr>
        <w:t>.</w:t>
      </w:r>
    </w:p>
    <w:p w14:paraId="27A2320A"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lastRenderedPageBreak/>
        <w:t>أهميته</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تسريع العمل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تعزيز المرونة التنظيمية</w:t>
      </w:r>
      <w:r w:rsidRPr="00D03F6B">
        <w:rPr>
          <w:rFonts w:ascii="Sakkal Majalla" w:eastAsia="Times New Roman" w:hAnsi="Sakkal Majalla"/>
          <w:b/>
          <w:bCs/>
          <w:color w:val="auto"/>
          <w:sz w:val="36"/>
          <w:szCs w:val="36"/>
          <w:lang w:val="en-GB"/>
        </w:rPr>
        <w:t>.</w:t>
      </w:r>
    </w:p>
    <w:p w14:paraId="14666175" w14:textId="77777777" w:rsidR="00D03F6B" w:rsidRPr="00D03F6B" w:rsidRDefault="00D03F6B" w:rsidP="00D03F6B">
      <w:pPr>
        <w:spacing w:after="200"/>
        <w:jc w:val="left"/>
        <w:rPr>
          <w:rFonts w:ascii="Sakkal Majalla" w:eastAsia="Times New Roman" w:hAnsi="Sakkal Majalla"/>
          <w:b/>
          <w:bCs/>
          <w:color w:val="C00000"/>
          <w:sz w:val="36"/>
          <w:szCs w:val="36"/>
          <w:lang w:val="en-GB"/>
        </w:rPr>
      </w:pPr>
      <w:r w:rsidRPr="00D03F6B">
        <w:rPr>
          <w:rFonts w:ascii="Sakkal Majalla" w:eastAsia="Times New Roman" w:hAnsi="Sakkal Majalla"/>
          <w:b/>
          <w:bCs/>
          <w:color w:val="C00000"/>
          <w:sz w:val="36"/>
          <w:szCs w:val="36"/>
          <w:rtl/>
          <w:lang w:val="en-GB"/>
        </w:rPr>
        <w:t>أنواع الاتصال حسب الأسلوب</w:t>
      </w:r>
    </w:p>
    <w:p w14:paraId="36B58558" w14:textId="1FC077DA"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الاتصال اللفظي</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ويشمل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الحديث المباشر</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الاجتماعات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المكالمات الهاتفية</w:t>
      </w:r>
      <w:r w:rsidRPr="00D03F6B">
        <w:rPr>
          <w:rFonts w:ascii="Sakkal Majalla" w:eastAsia="Times New Roman" w:hAnsi="Sakkal Majalla"/>
          <w:b/>
          <w:bCs/>
          <w:color w:val="auto"/>
          <w:sz w:val="36"/>
          <w:szCs w:val="36"/>
          <w:lang w:val="en-GB"/>
        </w:rPr>
        <w:t>.</w:t>
      </w:r>
    </w:p>
    <w:p w14:paraId="6CC95184" w14:textId="1CE6EB1C"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الاتصال الكتابي</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ويشمل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البريد الإلكتروني</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التقارير</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المذكرات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الخطابات الرسمية</w:t>
      </w:r>
      <w:r w:rsidRPr="00D03F6B">
        <w:rPr>
          <w:rFonts w:ascii="Sakkal Majalla" w:eastAsia="Times New Roman" w:hAnsi="Sakkal Majalla"/>
          <w:b/>
          <w:bCs/>
          <w:color w:val="auto"/>
          <w:sz w:val="36"/>
          <w:szCs w:val="36"/>
          <w:lang w:val="en-GB"/>
        </w:rPr>
        <w:t>.</w:t>
      </w:r>
    </w:p>
    <w:p w14:paraId="024918E9" w14:textId="02494F1D" w:rsidR="00D03F6B" w:rsidRPr="00D03F6B" w:rsidRDefault="00D03F6B"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الاتصال غير اللفظي</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rtl/>
          <w:lang w:val="en-GB"/>
        </w:rPr>
        <w:t>ويشمل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لغة الجسد</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تعبيرات الوجه</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نبرة الصوت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الإيماءات</w:t>
      </w:r>
      <w:r w:rsidRPr="00D03F6B">
        <w:rPr>
          <w:rFonts w:ascii="Sakkal Majalla" w:eastAsia="Times New Roman" w:hAnsi="Sakkal Majalla"/>
          <w:b/>
          <w:bCs/>
          <w:color w:val="auto"/>
          <w:sz w:val="36"/>
          <w:szCs w:val="36"/>
          <w:lang w:val="en-GB"/>
        </w:rPr>
        <w:t>.</w:t>
      </w:r>
    </w:p>
    <w:p w14:paraId="551F19CC" w14:textId="77777777" w:rsidR="00D03F6B" w:rsidRDefault="00D03F6B" w:rsidP="00D03F6B">
      <w:pPr>
        <w:spacing w:after="200"/>
        <w:jc w:val="left"/>
        <w:rPr>
          <w:rFonts w:ascii="Sakkal Majalla" w:eastAsia="Times New Roman" w:hAnsi="Sakkal Majalla"/>
          <w:b/>
          <w:bCs/>
          <w:color w:val="auto"/>
          <w:sz w:val="36"/>
          <w:szCs w:val="36"/>
          <w:rtl/>
          <w:lang w:val="en-GB"/>
        </w:rPr>
      </w:pPr>
    </w:p>
    <w:p w14:paraId="494D621C" w14:textId="516CC71A"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lastRenderedPageBreak/>
        <w:t>أنواع الاتصال حسب الرسمية</w:t>
      </w:r>
    </w:p>
    <w:p w14:paraId="38B9A03F" w14:textId="5E755A9C"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00D03F6B" w:rsidRPr="00D03F6B">
        <w:rPr>
          <w:rFonts w:ascii="Sakkal Majalla" w:eastAsia="Times New Roman" w:hAnsi="Sakkal Majalla"/>
          <w:b/>
          <w:bCs/>
          <w:color w:val="auto"/>
          <w:sz w:val="36"/>
          <w:szCs w:val="36"/>
          <w:rtl/>
          <w:lang w:val="en-GB"/>
        </w:rPr>
        <w:t>الاتصال الرسمي</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يتم وفق القنوات التنظيمية الرسمية داخل المؤسسة</w:t>
      </w:r>
      <w:r w:rsidR="00D03F6B" w:rsidRPr="00D03F6B">
        <w:rPr>
          <w:rFonts w:ascii="Sakkal Majalla" w:eastAsia="Times New Roman" w:hAnsi="Sakkal Majalla"/>
          <w:b/>
          <w:bCs/>
          <w:color w:val="auto"/>
          <w:sz w:val="36"/>
          <w:szCs w:val="36"/>
          <w:lang w:val="en-GB"/>
        </w:rPr>
        <w:t>.</w:t>
      </w:r>
    </w:p>
    <w:p w14:paraId="444553B9" w14:textId="62D5DF5E"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00D03F6B" w:rsidRPr="00D03F6B">
        <w:rPr>
          <w:rFonts w:ascii="Sakkal Majalla" w:eastAsia="Times New Roman" w:hAnsi="Sakkal Majalla"/>
          <w:b/>
          <w:bCs/>
          <w:color w:val="auto"/>
          <w:sz w:val="36"/>
          <w:szCs w:val="36"/>
          <w:lang w:val="en-GB"/>
        </w:rPr>
        <w:t xml:space="preserve"> </w:t>
      </w:r>
      <w:r w:rsidR="00D03F6B" w:rsidRPr="00D03F6B">
        <w:rPr>
          <w:rFonts w:ascii="Sakkal Majalla" w:eastAsia="Times New Roman" w:hAnsi="Sakkal Majalla"/>
          <w:b/>
          <w:bCs/>
          <w:color w:val="auto"/>
          <w:sz w:val="36"/>
          <w:szCs w:val="36"/>
          <w:rtl/>
          <w:lang w:val="en-GB"/>
        </w:rPr>
        <w:t>الاتصال غير الرسمي</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يحدث بصورة تلقائية بين العاملين خارج القنوات الرسمية</w:t>
      </w:r>
      <w:r w:rsidR="00D03F6B" w:rsidRPr="00D03F6B">
        <w:rPr>
          <w:rFonts w:ascii="Sakkal Majalla" w:eastAsia="Times New Roman" w:hAnsi="Sakkal Majalla"/>
          <w:b/>
          <w:bCs/>
          <w:color w:val="auto"/>
          <w:sz w:val="36"/>
          <w:szCs w:val="36"/>
          <w:lang w:val="en-GB"/>
        </w:rPr>
        <w:t>.</w:t>
      </w:r>
    </w:p>
    <w:p w14:paraId="32A9BAF2"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الأحاديث الجانبية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العلاقات الاجتماعية</w:t>
      </w:r>
      <w:r w:rsidRPr="00D03F6B">
        <w:rPr>
          <w:rFonts w:ascii="Sakkal Majalla" w:eastAsia="Times New Roman" w:hAnsi="Sakkal Majalla"/>
          <w:b/>
          <w:bCs/>
          <w:color w:val="auto"/>
          <w:sz w:val="36"/>
          <w:szCs w:val="36"/>
          <w:lang w:val="en-GB"/>
        </w:rPr>
        <w:t>.</w:t>
      </w:r>
    </w:p>
    <w:p w14:paraId="3475AE7B" w14:textId="77777777" w:rsidR="00D03F6B" w:rsidRPr="006506E2" w:rsidRDefault="00D03F6B" w:rsidP="006506E2">
      <w:pPr>
        <w:spacing w:after="200"/>
        <w:jc w:val="center"/>
        <w:rPr>
          <w:rFonts w:ascii="Sakkal Majalla" w:eastAsia="Times New Roman" w:hAnsi="Sakkal Majalla"/>
          <w:b/>
          <w:bCs/>
          <w:color w:val="006666"/>
          <w:sz w:val="48"/>
          <w:szCs w:val="48"/>
          <w:lang w:val="en-GB"/>
        </w:rPr>
      </w:pPr>
      <w:r w:rsidRPr="006506E2">
        <w:rPr>
          <w:rFonts w:ascii="Sakkal Majalla" w:eastAsia="Times New Roman" w:hAnsi="Sakkal Majalla"/>
          <w:b/>
          <w:bCs/>
          <w:color w:val="006666"/>
          <w:sz w:val="48"/>
          <w:szCs w:val="48"/>
          <w:rtl/>
          <w:lang w:val="en-GB"/>
        </w:rPr>
        <w:t>رابعًا: أهداف التواصل المؤسسي</w:t>
      </w:r>
    </w:p>
    <w:p w14:paraId="7C4F0044"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يُعد التواصل المؤسسي من أهم الأدوات الإدارية التي تعتمد عليها المؤسسات لتحقيق أهدافها وتنظيم أعمالها وتعزيز العلاقات الداخلية والخارجية، حيث يسهم في توحيد الجهود وتحسين الأداء ورفع كفاءة العمل الجماعي</w:t>
      </w:r>
      <w:r w:rsidRPr="00D03F6B">
        <w:rPr>
          <w:rFonts w:ascii="Sakkal Majalla" w:eastAsia="Times New Roman" w:hAnsi="Sakkal Majalla"/>
          <w:b/>
          <w:bCs/>
          <w:color w:val="auto"/>
          <w:sz w:val="36"/>
          <w:szCs w:val="36"/>
          <w:lang w:val="en-GB"/>
        </w:rPr>
        <w:t>.</w:t>
      </w:r>
    </w:p>
    <w:p w14:paraId="7DCA1EEB"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أهداف التواصل المؤسسي</w:t>
      </w:r>
    </w:p>
    <w:p w14:paraId="4E112511" w14:textId="454C349A"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00D03F6B" w:rsidRPr="00D03F6B">
        <w:rPr>
          <w:rFonts w:ascii="Sakkal Majalla" w:eastAsia="Times New Roman" w:hAnsi="Sakkal Majalla"/>
          <w:b/>
          <w:bCs/>
          <w:color w:val="auto"/>
          <w:sz w:val="36"/>
          <w:szCs w:val="36"/>
          <w:lang w:val="en-GB"/>
        </w:rPr>
        <w:t xml:space="preserve"> </w:t>
      </w:r>
      <w:r w:rsidR="00D03F6B" w:rsidRPr="00D03F6B">
        <w:rPr>
          <w:rFonts w:ascii="Sakkal Majalla" w:eastAsia="Times New Roman" w:hAnsi="Sakkal Majalla"/>
          <w:b/>
          <w:bCs/>
          <w:color w:val="auto"/>
          <w:sz w:val="36"/>
          <w:szCs w:val="36"/>
          <w:rtl/>
          <w:lang w:val="en-GB"/>
        </w:rPr>
        <w:t>نقل المعلومات بوضوح</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يساعد التواصل على إيصال المعلومات والتعليمات والسياسات بصورة دقيقة لجميع العاملين</w:t>
      </w:r>
      <w:r w:rsidR="00D03F6B" w:rsidRPr="00D03F6B">
        <w:rPr>
          <w:rFonts w:ascii="Sakkal Majalla" w:eastAsia="Times New Roman" w:hAnsi="Sakkal Majalla"/>
          <w:b/>
          <w:bCs/>
          <w:color w:val="auto"/>
          <w:sz w:val="36"/>
          <w:szCs w:val="36"/>
          <w:lang w:val="en-GB"/>
        </w:rPr>
        <w:t>.</w:t>
      </w:r>
    </w:p>
    <w:p w14:paraId="02C7D538" w14:textId="331D3208"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00D03F6B" w:rsidRPr="00D03F6B">
        <w:rPr>
          <w:rFonts w:ascii="Sakkal Majalla" w:eastAsia="Times New Roman" w:hAnsi="Sakkal Majalla"/>
          <w:b/>
          <w:bCs/>
          <w:color w:val="auto"/>
          <w:sz w:val="36"/>
          <w:szCs w:val="36"/>
          <w:lang w:val="en-GB"/>
        </w:rPr>
        <w:t xml:space="preserve"> </w:t>
      </w:r>
      <w:r w:rsidR="00D03F6B" w:rsidRPr="00D03F6B">
        <w:rPr>
          <w:rFonts w:ascii="Sakkal Majalla" w:eastAsia="Times New Roman" w:hAnsi="Sakkal Majalla"/>
          <w:b/>
          <w:bCs/>
          <w:color w:val="auto"/>
          <w:sz w:val="36"/>
          <w:szCs w:val="36"/>
          <w:rtl/>
          <w:lang w:val="en-GB"/>
        </w:rPr>
        <w:t>تحسين التنسيق بين الإدارات</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يساعد على تنظيم العمل وتقليل التداخل والتعارض بين المهام</w:t>
      </w:r>
      <w:r w:rsidR="00D03F6B" w:rsidRPr="00D03F6B">
        <w:rPr>
          <w:rFonts w:ascii="Sakkal Majalla" w:eastAsia="Times New Roman" w:hAnsi="Sakkal Majalla"/>
          <w:b/>
          <w:bCs/>
          <w:color w:val="auto"/>
          <w:sz w:val="36"/>
          <w:szCs w:val="36"/>
          <w:lang w:val="en-GB"/>
        </w:rPr>
        <w:t>.</w:t>
      </w:r>
    </w:p>
    <w:p w14:paraId="474B893B" w14:textId="39D1E581"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00D03F6B" w:rsidRPr="00D03F6B">
        <w:rPr>
          <w:rFonts w:ascii="Sakkal Majalla" w:eastAsia="Times New Roman" w:hAnsi="Sakkal Majalla"/>
          <w:b/>
          <w:bCs/>
          <w:color w:val="auto"/>
          <w:sz w:val="36"/>
          <w:szCs w:val="36"/>
          <w:lang w:val="en-GB"/>
        </w:rPr>
        <w:t xml:space="preserve"> </w:t>
      </w:r>
      <w:r w:rsidR="00D03F6B" w:rsidRPr="00D03F6B">
        <w:rPr>
          <w:rFonts w:ascii="Sakkal Majalla" w:eastAsia="Times New Roman" w:hAnsi="Sakkal Majalla"/>
          <w:b/>
          <w:bCs/>
          <w:color w:val="auto"/>
          <w:sz w:val="36"/>
          <w:szCs w:val="36"/>
          <w:rtl/>
          <w:lang w:val="en-GB"/>
        </w:rPr>
        <w:t>دعم اتخاذ القرار</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يوفر البيانات والمعلومات اللازمة للإدارة لاتخاذ قرارات فعالة</w:t>
      </w:r>
      <w:r w:rsidR="00D03F6B" w:rsidRPr="00D03F6B">
        <w:rPr>
          <w:rFonts w:ascii="Sakkal Majalla" w:eastAsia="Times New Roman" w:hAnsi="Sakkal Majalla"/>
          <w:b/>
          <w:bCs/>
          <w:color w:val="auto"/>
          <w:sz w:val="36"/>
          <w:szCs w:val="36"/>
          <w:lang w:val="en-GB"/>
        </w:rPr>
        <w:t>.</w:t>
      </w:r>
    </w:p>
    <w:p w14:paraId="37DC65A4" w14:textId="3D1D6460"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lastRenderedPageBreak/>
        <w:t>4.</w:t>
      </w:r>
      <w:r w:rsidR="00D03F6B" w:rsidRPr="00D03F6B">
        <w:rPr>
          <w:rFonts w:ascii="Sakkal Majalla" w:eastAsia="Times New Roman" w:hAnsi="Sakkal Majalla"/>
          <w:b/>
          <w:bCs/>
          <w:color w:val="auto"/>
          <w:sz w:val="36"/>
          <w:szCs w:val="36"/>
          <w:lang w:val="en-GB"/>
        </w:rPr>
        <w:t xml:space="preserve"> </w:t>
      </w:r>
      <w:r w:rsidR="00D03F6B" w:rsidRPr="00D03F6B">
        <w:rPr>
          <w:rFonts w:ascii="Sakkal Majalla" w:eastAsia="Times New Roman" w:hAnsi="Sakkal Majalla"/>
          <w:b/>
          <w:bCs/>
          <w:color w:val="auto"/>
          <w:sz w:val="36"/>
          <w:szCs w:val="36"/>
          <w:rtl/>
          <w:lang w:val="en-GB"/>
        </w:rPr>
        <w:t>تعزيز الانتماء المؤسسي</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يشعر الموظفون بأهميتهم عندما يتم التواصل معهم بصورة إيجابية</w:t>
      </w:r>
      <w:r w:rsidR="00D03F6B" w:rsidRPr="00D03F6B">
        <w:rPr>
          <w:rFonts w:ascii="Sakkal Majalla" w:eastAsia="Times New Roman" w:hAnsi="Sakkal Majalla"/>
          <w:b/>
          <w:bCs/>
          <w:color w:val="auto"/>
          <w:sz w:val="36"/>
          <w:szCs w:val="36"/>
          <w:lang w:val="en-GB"/>
        </w:rPr>
        <w:t>.</w:t>
      </w:r>
    </w:p>
    <w:p w14:paraId="1D3420D1" w14:textId="4CAD716F"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5.</w:t>
      </w:r>
      <w:r w:rsidR="00D03F6B" w:rsidRPr="00D03F6B">
        <w:rPr>
          <w:rFonts w:ascii="Sakkal Majalla" w:eastAsia="Times New Roman" w:hAnsi="Sakkal Majalla"/>
          <w:b/>
          <w:bCs/>
          <w:color w:val="auto"/>
          <w:sz w:val="36"/>
          <w:szCs w:val="36"/>
          <w:lang w:val="en-GB"/>
        </w:rPr>
        <w:t xml:space="preserve"> </w:t>
      </w:r>
      <w:r w:rsidR="00D03F6B" w:rsidRPr="00D03F6B">
        <w:rPr>
          <w:rFonts w:ascii="Sakkal Majalla" w:eastAsia="Times New Roman" w:hAnsi="Sakkal Majalla"/>
          <w:b/>
          <w:bCs/>
          <w:color w:val="auto"/>
          <w:sz w:val="36"/>
          <w:szCs w:val="36"/>
          <w:rtl/>
          <w:lang w:val="en-GB"/>
        </w:rPr>
        <w:t>بناء العلاقات المهنية</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يساعد على تعزيز الثقة والاحترام والتعاون داخل المؤسسة</w:t>
      </w:r>
      <w:r w:rsidR="00D03F6B" w:rsidRPr="00D03F6B">
        <w:rPr>
          <w:rFonts w:ascii="Sakkal Majalla" w:eastAsia="Times New Roman" w:hAnsi="Sakkal Majalla"/>
          <w:b/>
          <w:bCs/>
          <w:color w:val="auto"/>
          <w:sz w:val="36"/>
          <w:szCs w:val="36"/>
          <w:lang w:val="en-GB"/>
        </w:rPr>
        <w:t>.</w:t>
      </w:r>
    </w:p>
    <w:p w14:paraId="73DBBC67" w14:textId="29A360A8"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6.</w:t>
      </w:r>
      <w:r w:rsidR="00D03F6B" w:rsidRPr="00D03F6B">
        <w:rPr>
          <w:rFonts w:ascii="Sakkal Majalla" w:eastAsia="Times New Roman" w:hAnsi="Sakkal Majalla"/>
          <w:b/>
          <w:bCs/>
          <w:color w:val="auto"/>
          <w:sz w:val="36"/>
          <w:szCs w:val="36"/>
          <w:lang w:val="en-GB"/>
        </w:rPr>
        <w:t xml:space="preserve"> </w:t>
      </w:r>
      <w:r w:rsidR="00D03F6B" w:rsidRPr="00D03F6B">
        <w:rPr>
          <w:rFonts w:ascii="Sakkal Majalla" w:eastAsia="Times New Roman" w:hAnsi="Sakkal Majalla"/>
          <w:b/>
          <w:bCs/>
          <w:color w:val="auto"/>
          <w:sz w:val="36"/>
          <w:szCs w:val="36"/>
          <w:rtl/>
          <w:lang w:val="en-GB"/>
        </w:rPr>
        <w:t>تحسين جودة الأداء</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عندما تكون المعلومات واضحة يقل معدل الأخطاء وتزداد الإنتاجية</w:t>
      </w:r>
      <w:r w:rsidR="00D03F6B" w:rsidRPr="00D03F6B">
        <w:rPr>
          <w:rFonts w:ascii="Sakkal Majalla" w:eastAsia="Times New Roman" w:hAnsi="Sakkal Majalla"/>
          <w:b/>
          <w:bCs/>
          <w:color w:val="auto"/>
          <w:sz w:val="36"/>
          <w:szCs w:val="36"/>
          <w:lang w:val="en-GB"/>
        </w:rPr>
        <w:t>.</w:t>
      </w:r>
    </w:p>
    <w:p w14:paraId="4FD7AA63" w14:textId="6C44159C"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7.</w:t>
      </w:r>
      <w:r w:rsidR="00D03F6B" w:rsidRPr="00D03F6B">
        <w:rPr>
          <w:rFonts w:ascii="Sakkal Majalla" w:eastAsia="Times New Roman" w:hAnsi="Sakkal Majalla"/>
          <w:b/>
          <w:bCs/>
          <w:color w:val="auto"/>
          <w:sz w:val="36"/>
          <w:szCs w:val="36"/>
          <w:rtl/>
          <w:lang w:val="en-GB"/>
        </w:rPr>
        <w:t>إدارة التغيير المؤسسي</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يساعد التواصل على توضيح أسباب التغيير وتقليل مقاومة العاملين له</w:t>
      </w:r>
      <w:r w:rsidR="00D03F6B" w:rsidRPr="00D03F6B">
        <w:rPr>
          <w:rFonts w:ascii="Sakkal Majalla" w:eastAsia="Times New Roman" w:hAnsi="Sakkal Majalla"/>
          <w:b/>
          <w:bCs/>
          <w:color w:val="auto"/>
          <w:sz w:val="36"/>
          <w:szCs w:val="36"/>
          <w:lang w:val="en-GB"/>
        </w:rPr>
        <w:t>.</w:t>
      </w:r>
    </w:p>
    <w:p w14:paraId="1FB07241" w14:textId="4D7FBBB5"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8.</w:t>
      </w:r>
      <w:r w:rsidR="00D03F6B" w:rsidRPr="00D03F6B">
        <w:rPr>
          <w:rFonts w:ascii="Sakkal Majalla" w:eastAsia="Times New Roman" w:hAnsi="Sakkal Majalla"/>
          <w:b/>
          <w:bCs/>
          <w:color w:val="auto"/>
          <w:sz w:val="36"/>
          <w:szCs w:val="36"/>
          <w:lang w:val="en-GB"/>
        </w:rPr>
        <w:t xml:space="preserve"> </w:t>
      </w:r>
      <w:r w:rsidR="00D03F6B" w:rsidRPr="00D03F6B">
        <w:rPr>
          <w:rFonts w:ascii="Sakkal Majalla" w:eastAsia="Times New Roman" w:hAnsi="Sakkal Majalla"/>
          <w:b/>
          <w:bCs/>
          <w:color w:val="auto"/>
          <w:sz w:val="36"/>
          <w:szCs w:val="36"/>
          <w:rtl/>
          <w:lang w:val="en-GB"/>
        </w:rPr>
        <w:t>حل المشكلات والخلافات</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التواصل الجيد يساعد على مناقشة المشكلات وإيجاد الحلول المناسبة</w:t>
      </w:r>
      <w:r w:rsidR="00D03F6B" w:rsidRPr="00D03F6B">
        <w:rPr>
          <w:rFonts w:ascii="Sakkal Majalla" w:eastAsia="Times New Roman" w:hAnsi="Sakkal Majalla"/>
          <w:b/>
          <w:bCs/>
          <w:color w:val="auto"/>
          <w:sz w:val="36"/>
          <w:szCs w:val="36"/>
          <w:lang w:val="en-GB"/>
        </w:rPr>
        <w:t>.</w:t>
      </w:r>
    </w:p>
    <w:p w14:paraId="4F1BFCBB" w14:textId="0F3C9E61"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9.</w:t>
      </w:r>
      <w:r w:rsidR="00D03F6B" w:rsidRPr="00D03F6B">
        <w:rPr>
          <w:rFonts w:ascii="Sakkal Majalla" w:eastAsia="Times New Roman" w:hAnsi="Sakkal Majalla"/>
          <w:b/>
          <w:bCs/>
          <w:color w:val="auto"/>
          <w:sz w:val="36"/>
          <w:szCs w:val="36"/>
          <w:rtl/>
          <w:lang w:val="en-GB"/>
        </w:rPr>
        <w:t>تحسين صورة المؤسسة</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التواصل الخارجي الفعال يعزز سمعة المؤسسة أمام العملاء والجمهور</w:t>
      </w:r>
      <w:r w:rsidR="00D03F6B" w:rsidRPr="00D03F6B">
        <w:rPr>
          <w:rFonts w:ascii="Sakkal Majalla" w:eastAsia="Times New Roman" w:hAnsi="Sakkal Majalla"/>
          <w:b/>
          <w:bCs/>
          <w:color w:val="auto"/>
          <w:sz w:val="36"/>
          <w:szCs w:val="36"/>
          <w:lang w:val="en-GB"/>
        </w:rPr>
        <w:t>.</w:t>
      </w:r>
    </w:p>
    <w:p w14:paraId="7FBB78F5" w14:textId="24F8CCFE" w:rsidR="00D03F6B" w:rsidRPr="00D03F6B" w:rsidRDefault="006506E2" w:rsidP="00D03F6B">
      <w:pPr>
        <w:spacing w:after="200"/>
        <w:jc w:val="left"/>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10.</w:t>
      </w:r>
      <w:r w:rsidR="00D03F6B" w:rsidRPr="00D03F6B">
        <w:rPr>
          <w:rFonts w:ascii="Sakkal Majalla" w:eastAsia="Times New Roman" w:hAnsi="Sakkal Majalla"/>
          <w:b/>
          <w:bCs/>
          <w:color w:val="auto"/>
          <w:sz w:val="36"/>
          <w:szCs w:val="36"/>
          <w:rtl/>
          <w:lang w:val="en-GB"/>
        </w:rPr>
        <w:t>تعزيز الابتكار والتطوير</w:t>
      </w:r>
      <w:r w:rsidR="00D03F6B" w:rsidRPr="00D03F6B">
        <w:rPr>
          <w:rFonts w:ascii="Sakkal Majalla" w:eastAsia="Times New Roman" w:hAnsi="Sakkal Majalla"/>
          <w:b/>
          <w:bCs/>
          <w:color w:val="auto"/>
          <w:sz w:val="36"/>
          <w:szCs w:val="36"/>
          <w:lang w:val="en-GB"/>
        </w:rPr>
        <w:br/>
      </w:r>
      <w:r w:rsidR="00D03F6B" w:rsidRPr="00D03F6B">
        <w:rPr>
          <w:rFonts w:ascii="Sakkal Majalla" w:eastAsia="Times New Roman" w:hAnsi="Sakkal Majalla"/>
          <w:b/>
          <w:bCs/>
          <w:color w:val="auto"/>
          <w:sz w:val="36"/>
          <w:szCs w:val="36"/>
          <w:rtl/>
          <w:lang w:val="en-GB"/>
        </w:rPr>
        <w:t>يساعد على تبادل الأفكار والمقترحات وتحفيز الإبداع</w:t>
      </w:r>
      <w:r w:rsidR="00D03F6B" w:rsidRPr="00D03F6B">
        <w:rPr>
          <w:rFonts w:ascii="Sakkal Majalla" w:eastAsia="Times New Roman" w:hAnsi="Sakkal Majalla"/>
          <w:b/>
          <w:bCs/>
          <w:color w:val="auto"/>
          <w:sz w:val="36"/>
          <w:szCs w:val="36"/>
          <w:lang w:val="en-GB"/>
        </w:rPr>
        <w:t>.</w:t>
      </w:r>
    </w:p>
    <w:p w14:paraId="561C45D7" w14:textId="77777777" w:rsidR="00D03F6B" w:rsidRPr="006506E2" w:rsidRDefault="00D03F6B" w:rsidP="006506E2">
      <w:pPr>
        <w:spacing w:after="200"/>
        <w:jc w:val="center"/>
        <w:rPr>
          <w:rFonts w:ascii="Sakkal Majalla" w:eastAsia="Times New Roman" w:hAnsi="Sakkal Majalla"/>
          <w:b/>
          <w:bCs/>
          <w:color w:val="006666"/>
          <w:sz w:val="44"/>
          <w:szCs w:val="44"/>
          <w:lang w:val="en-GB"/>
        </w:rPr>
      </w:pPr>
      <w:r w:rsidRPr="006506E2">
        <w:rPr>
          <w:rFonts w:ascii="Sakkal Majalla" w:eastAsia="Times New Roman" w:hAnsi="Sakkal Majalla"/>
          <w:b/>
          <w:bCs/>
          <w:color w:val="006666"/>
          <w:sz w:val="44"/>
          <w:szCs w:val="44"/>
          <w:rtl/>
          <w:lang w:val="en-GB"/>
        </w:rPr>
        <w:t>خامسًا: معوقات الاتصال وتأثيرها على الأداء</w:t>
      </w:r>
    </w:p>
    <w:p w14:paraId="21B7E9E6"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رغم أهمية الاتصال داخل المؤسسات، إلا أن هناك العديد من المعوقات التي قد تؤثر سلبًا على جودة التواصل وتؤدي إلى ضعف الفهم وكثرة الأخطاء وانخفاض كفاءة الأداء</w:t>
      </w:r>
      <w:r w:rsidRPr="00D03F6B">
        <w:rPr>
          <w:rFonts w:ascii="Sakkal Majalla" w:eastAsia="Times New Roman" w:hAnsi="Sakkal Majalla"/>
          <w:b/>
          <w:bCs/>
          <w:color w:val="auto"/>
          <w:sz w:val="36"/>
          <w:szCs w:val="36"/>
          <w:lang w:val="en-GB"/>
        </w:rPr>
        <w:t>.</w:t>
      </w:r>
    </w:p>
    <w:p w14:paraId="2794DA13"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أولًا: المعوقات الشخصية</w:t>
      </w:r>
    </w:p>
    <w:p w14:paraId="147EC340"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وهي المعوقات المرتبطة بالأفراد أنفسهم</w:t>
      </w:r>
      <w:r w:rsidRPr="00D03F6B">
        <w:rPr>
          <w:rFonts w:ascii="Sakkal Majalla" w:eastAsia="Times New Roman" w:hAnsi="Sakkal Majalla"/>
          <w:b/>
          <w:bCs/>
          <w:color w:val="auto"/>
          <w:sz w:val="36"/>
          <w:szCs w:val="36"/>
          <w:lang w:val="en-GB"/>
        </w:rPr>
        <w:t>.</w:t>
      </w:r>
    </w:p>
    <w:p w14:paraId="5E153881"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lastRenderedPageBreak/>
        <w:t>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ضعف مهارات التواصل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قلة الثقة بالنفس</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الانفعال والغضب</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ضعف الاستماع</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التحيز المسبق</w:t>
      </w:r>
      <w:r w:rsidRPr="00D03F6B">
        <w:rPr>
          <w:rFonts w:ascii="Sakkal Majalla" w:eastAsia="Times New Roman" w:hAnsi="Sakkal Majalla"/>
          <w:b/>
          <w:bCs/>
          <w:color w:val="auto"/>
          <w:sz w:val="36"/>
          <w:szCs w:val="36"/>
          <w:lang w:val="en-GB"/>
        </w:rPr>
        <w:t>.</w:t>
      </w:r>
    </w:p>
    <w:p w14:paraId="6F2586ED"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تأثيرها</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سوء الفهم</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ضعف العلاقات المهنية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كثرة الخلافات</w:t>
      </w:r>
      <w:r w:rsidRPr="00D03F6B">
        <w:rPr>
          <w:rFonts w:ascii="Sakkal Majalla" w:eastAsia="Times New Roman" w:hAnsi="Sakkal Majalla"/>
          <w:b/>
          <w:bCs/>
          <w:color w:val="auto"/>
          <w:sz w:val="36"/>
          <w:szCs w:val="36"/>
          <w:lang w:val="en-GB"/>
        </w:rPr>
        <w:t>.</w:t>
      </w:r>
    </w:p>
    <w:p w14:paraId="0DB618AE"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ثانيًا: المعوقات التنظيمية</w:t>
      </w:r>
    </w:p>
    <w:p w14:paraId="1DDD71F4"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وهي المعوقات الناتجة عن طبيعة النظام الإداري داخل المؤسسة</w:t>
      </w:r>
      <w:r w:rsidRPr="00D03F6B">
        <w:rPr>
          <w:rFonts w:ascii="Sakkal Majalla" w:eastAsia="Times New Roman" w:hAnsi="Sakkal Majalla"/>
          <w:b/>
          <w:bCs/>
          <w:color w:val="auto"/>
          <w:sz w:val="36"/>
          <w:szCs w:val="36"/>
          <w:lang w:val="en-GB"/>
        </w:rPr>
        <w:t>.</w:t>
      </w:r>
    </w:p>
    <w:p w14:paraId="53694D98"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تعقد الهيكل التنظيمي</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كثرة المستويات الإدارية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غموض الصلاحيات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ضعف التنسيق بين الأقسام</w:t>
      </w:r>
      <w:r w:rsidRPr="00D03F6B">
        <w:rPr>
          <w:rFonts w:ascii="Sakkal Majalla" w:eastAsia="Times New Roman" w:hAnsi="Sakkal Majalla"/>
          <w:b/>
          <w:bCs/>
          <w:color w:val="auto"/>
          <w:sz w:val="36"/>
          <w:szCs w:val="36"/>
          <w:lang w:val="en-GB"/>
        </w:rPr>
        <w:t>.</w:t>
      </w:r>
    </w:p>
    <w:p w14:paraId="09D2A3A7"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تأثيرها</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بطء نقل المعلومات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تأخر القرارات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ضعف التعاون</w:t>
      </w:r>
      <w:r w:rsidRPr="00D03F6B">
        <w:rPr>
          <w:rFonts w:ascii="Sakkal Majalla" w:eastAsia="Times New Roman" w:hAnsi="Sakkal Majalla"/>
          <w:b/>
          <w:bCs/>
          <w:color w:val="auto"/>
          <w:sz w:val="36"/>
          <w:szCs w:val="36"/>
          <w:lang w:val="en-GB"/>
        </w:rPr>
        <w:t>.</w:t>
      </w:r>
    </w:p>
    <w:p w14:paraId="72AE15D2" w14:textId="77777777" w:rsidR="006506E2" w:rsidRDefault="006506E2" w:rsidP="00D03F6B">
      <w:pPr>
        <w:spacing w:after="200"/>
        <w:jc w:val="left"/>
        <w:rPr>
          <w:rFonts w:ascii="Sakkal Majalla" w:eastAsia="Times New Roman" w:hAnsi="Sakkal Majalla"/>
          <w:b/>
          <w:bCs/>
          <w:color w:val="auto"/>
          <w:sz w:val="36"/>
          <w:szCs w:val="36"/>
          <w:rtl/>
          <w:lang w:val="en-GB"/>
        </w:rPr>
      </w:pPr>
    </w:p>
    <w:p w14:paraId="70DCF291" w14:textId="77DCF4F3"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lastRenderedPageBreak/>
        <w:t>ثالثًا: المعوقات الفنية</w:t>
      </w:r>
    </w:p>
    <w:p w14:paraId="675287A7"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وتتعلق بوسائل الاتصال والتقنيات المستخدمة</w:t>
      </w:r>
      <w:r w:rsidRPr="00D03F6B">
        <w:rPr>
          <w:rFonts w:ascii="Sakkal Majalla" w:eastAsia="Times New Roman" w:hAnsi="Sakkal Majalla"/>
          <w:b/>
          <w:bCs/>
          <w:color w:val="auto"/>
          <w:sz w:val="36"/>
          <w:szCs w:val="36"/>
          <w:lang w:val="en-GB"/>
        </w:rPr>
        <w:t>.</w:t>
      </w:r>
    </w:p>
    <w:p w14:paraId="642B0FEC"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ضعف الإنترنت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أعطال الأجهزة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سوء استخدام التكنولوجيا</w:t>
      </w:r>
      <w:r w:rsidRPr="00D03F6B">
        <w:rPr>
          <w:rFonts w:ascii="Sakkal Majalla" w:eastAsia="Times New Roman" w:hAnsi="Sakkal Majalla"/>
          <w:b/>
          <w:bCs/>
          <w:color w:val="auto"/>
          <w:sz w:val="36"/>
          <w:szCs w:val="36"/>
          <w:lang w:val="en-GB"/>
        </w:rPr>
        <w:t>.</w:t>
      </w:r>
    </w:p>
    <w:p w14:paraId="630EAD0B"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تأثيرها</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فقدان المعلومات</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تعطيل العمل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ضعف سرعة الإنجاز</w:t>
      </w:r>
      <w:r w:rsidRPr="00D03F6B">
        <w:rPr>
          <w:rFonts w:ascii="Sakkal Majalla" w:eastAsia="Times New Roman" w:hAnsi="Sakkal Majalla"/>
          <w:b/>
          <w:bCs/>
          <w:color w:val="auto"/>
          <w:sz w:val="36"/>
          <w:szCs w:val="36"/>
          <w:lang w:val="en-GB"/>
        </w:rPr>
        <w:t>.</w:t>
      </w:r>
    </w:p>
    <w:p w14:paraId="451176CE"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رابعًا: المعوقات اللغوية</w:t>
      </w:r>
    </w:p>
    <w:p w14:paraId="4A07A7AF"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استخدام مصطلحات معقدة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الغموض</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اختلاف اللغات والثقافات</w:t>
      </w:r>
      <w:r w:rsidRPr="00D03F6B">
        <w:rPr>
          <w:rFonts w:ascii="Sakkal Majalla" w:eastAsia="Times New Roman" w:hAnsi="Sakkal Majalla"/>
          <w:b/>
          <w:bCs/>
          <w:color w:val="auto"/>
          <w:sz w:val="36"/>
          <w:szCs w:val="36"/>
          <w:lang w:val="en-GB"/>
        </w:rPr>
        <w:t>.</w:t>
      </w:r>
    </w:p>
    <w:p w14:paraId="22B8BF2A"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تأثيرها</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سوء تفسير الرسائل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كثرة الأخطاء</w:t>
      </w:r>
      <w:r w:rsidRPr="00D03F6B">
        <w:rPr>
          <w:rFonts w:ascii="Sakkal Majalla" w:eastAsia="Times New Roman" w:hAnsi="Sakkal Majalla"/>
          <w:b/>
          <w:bCs/>
          <w:color w:val="auto"/>
          <w:sz w:val="36"/>
          <w:szCs w:val="36"/>
          <w:lang w:val="en-GB"/>
        </w:rPr>
        <w:t>.</w:t>
      </w:r>
    </w:p>
    <w:p w14:paraId="248A78E3" w14:textId="77777777" w:rsidR="00D03F6B" w:rsidRPr="006506E2" w:rsidRDefault="00D03F6B" w:rsidP="00D03F6B">
      <w:pPr>
        <w:spacing w:after="200"/>
        <w:jc w:val="left"/>
        <w:rPr>
          <w:rFonts w:ascii="Sakkal Majalla" w:eastAsia="Times New Roman" w:hAnsi="Sakkal Majalla"/>
          <w:b/>
          <w:bCs/>
          <w:color w:val="C00000"/>
          <w:sz w:val="36"/>
          <w:szCs w:val="36"/>
          <w:lang w:val="en-GB"/>
        </w:rPr>
      </w:pPr>
      <w:r w:rsidRPr="006506E2">
        <w:rPr>
          <w:rFonts w:ascii="Sakkal Majalla" w:eastAsia="Times New Roman" w:hAnsi="Sakkal Majalla"/>
          <w:b/>
          <w:bCs/>
          <w:color w:val="C00000"/>
          <w:sz w:val="36"/>
          <w:szCs w:val="36"/>
          <w:rtl/>
          <w:lang w:val="en-GB"/>
        </w:rPr>
        <w:t>خامسًا: المعوقات البيئية</w:t>
      </w:r>
    </w:p>
    <w:p w14:paraId="6F4C7301"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مثل</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الضوضاء</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r>
      <w:r w:rsidRPr="00D03F6B">
        <w:rPr>
          <w:rFonts w:ascii="Sakkal Majalla" w:eastAsia="Times New Roman" w:hAnsi="Sakkal Majalla"/>
          <w:b/>
          <w:bCs/>
          <w:color w:val="auto"/>
          <w:sz w:val="36"/>
          <w:szCs w:val="36"/>
          <w:lang w:val="en-GB"/>
        </w:rPr>
        <w:lastRenderedPageBreak/>
        <w:t xml:space="preserve">• </w:t>
      </w:r>
      <w:r w:rsidRPr="00D03F6B">
        <w:rPr>
          <w:rFonts w:ascii="Sakkal Majalla" w:eastAsia="Times New Roman" w:hAnsi="Sakkal Majalla"/>
          <w:b/>
          <w:bCs/>
          <w:color w:val="auto"/>
          <w:sz w:val="36"/>
          <w:szCs w:val="36"/>
          <w:rtl/>
          <w:lang w:val="en-GB"/>
        </w:rPr>
        <w:t>الزحام</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سوء التهوية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المقاطعات المستمرة</w:t>
      </w:r>
      <w:r w:rsidRPr="00D03F6B">
        <w:rPr>
          <w:rFonts w:ascii="Sakkal Majalla" w:eastAsia="Times New Roman" w:hAnsi="Sakkal Majalla"/>
          <w:b/>
          <w:bCs/>
          <w:color w:val="auto"/>
          <w:sz w:val="36"/>
          <w:szCs w:val="36"/>
          <w:lang w:val="en-GB"/>
        </w:rPr>
        <w:t>.</w:t>
      </w:r>
    </w:p>
    <w:p w14:paraId="62E4E5B2"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rtl/>
          <w:lang w:val="en-GB"/>
        </w:rPr>
        <w:t>تأثيرها</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ضعف التركيز</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انخفاض جودة التواصل</w:t>
      </w:r>
      <w:r w:rsidRPr="00D03F6B">
        <w:rPr>
          <w:rFonts w:ascii="Sakkal Majalla" w:eastAsia="Times New Roman" w:hAnsi="Sakkal Majalla"/>
          <w:b/>
          <w:bCs/>
          <w:color w:val="auto"/>
          <w:sz w:val="36"/>
          <w:szCs w:val="36"/>
          <w:lang w:val="en-GB"/>
        </w:rPr>
        <w:t>.</w:t>
      </w:r>
    </w:p>
    <w:p w14:paraId="024CD315" w14:textId="77777777" w:rsidR="00D03F6B" w:rsidRPr="006506E2" w:rsidRDefault="00D03F6B" w:rsidP="00D03F6B">
      <w:pPr>
        <w:spacing w:after="200"/>
        <w:jc w:val="left"/>
        <w:rPr>
          <w:rFonts w:ascii="Sakkal Majalla" w:eastAsia="Times New Roman" w:hAnsi="Sakkal Majalla"/>
          <w:b/>
          <w:bCs/>
          <w:color w:val="C00000"/>
          <w:sz w:val="36"/>
          <w:szCs w:val="36"/>
          <w:lang w:val="en-GB"/>
        </w:rPr>
      </w:pPr>
      <w:r w:rsidRPr="006506E2">
        <w:rPr>
          <w:rFonts w:ascii="Sakkal Majalla" w:eastAsia="Times New Roman" w:hAnsi="Sakkal Majalla"/>
          <w:b/>
          <w:bCs/>
          <w:color w:val="C00000"/>
          <w:sz w:val="36"/>
          <w:szCs w:val="36"/>
          <w:rtl/>
          <w:lang w:val="en-GB"/>
        </w:rPr>
        <w:t>طرق التغلب على معوقات الاتصال</w:t>
      </w:r>
    </w:p>
    <w:p w14:paraId="584A71F1" w14:textId="77777777" w:rsidR="00D03F6B" w:rsidRPr="00D03F6B" w:rsidRDefault="00D03F6B" w:rsidP="00D03F6B">
      <w:pPr>
        <w:spacing w:after="200"/>
        <w:jc w:val="left"/>
        <w:rPr>
          <w:rFonts w:ascii="Sakkal Majalla" w:eastAsia="Times New Roman" w:hAnsi="Sakkal Majalla"/>
          <w:b/>
          <w:bCs/>
          <w:color w:val="auto"/>
          <w:sz w:val="36"/>
          <w:szCs w:val="36"/>
          <w:lang w:val="en-GB"/>
        </w:rPr>
      </w:pPr>
      <w:r w:rsidRPr="00D03F6B">
        <w:rPr>
          <w:rFonts w:ascii="Sakkal Majalla" w:eastAsia="Times New Roman" w:hAnsi="Sakkal Majalla"/>
          <w:b/>
          <w:bCs/>
          <w:color w:val="auto"/>
          <w:sz w:val="36"/>
          <w:szCs w:val="36"/>
          <w:lang w:val="en-GB"/>
        </w:rPr>
        <w:t xml:space="preserve">• </w:t>
      </w:r>
      <w:r w:rsidRPr="00D03F6B">
        <w:rPr>
          <w:rFonts w:ascii="Sakkal Majalla" w:eastAsia="Times New Roman" w:hAnsi="Sakkal Majalla"/>
          <w:b/>
          <w:bCs/>
          <w:color w:val="auto"/>
          <w:sz w:val="36"/>
          <w:szCs w:val="36"/>
          <w:rtl/>
          <w:lang w:val="en-GB"/>
        </w:rPr>
        <w:t>استخدام لغة واضحة وبسيطة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تحسين مهارات الاستماع</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اختيار الوسيلة المناسبة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تقليل التعقيد الإداري</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توفير بيئة عمل مناسبة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استخدام التكنولوجيا بكفاءة</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تعزيز ثقافة الاحترام والتعاون</w:t>
      </w:r>
      <w:r w:rsidRPr="00D03F6B">
        <w:rPr>
          <w:rFonts w:ascii="Sakkal Majalla" w:eastAsia="Times New Roman" w:hAnsi="Sakkal Majalla"/>
          <w:b/>
          <w:bCs/>
          <w:color w:val="auto"/>
          <w:sz w:val="36"/>
          <w:szCs w:val="36"/>
          <w:lang w:val="en-GB"/>
        </w:rPr>
        <w:t>.</w:t>
      </w:r>
      <w:r w:rsidRPr="00D03F6B">
        <w:rPr>
          <w:rFonts w:ascii="Sakkal Majalla" w:eastAsia="Times New Roman" w:hAnsi="Sakkal Majalla"/>
          <w:b/>
          <w:bCs/>
          <w:color w:val="auto"/>
          <w:sz w:val="36"/>
          <w:szCs w:val="36"/>
          <w:lang w:val="en-GB"/>
        </w:rPr>
        <w:br/>
        <w:t xml:space="preserve">• </w:t>
      </w:r>
      <w:r w:rsidRPr="00D03F6B">
        <w:rPr>
          <w:rFonts w:ascii="Sakkal Majalla" w:eastAsia="Times New Roman" w:hAnsi="Sakkal Majalla"/>
          <w:b/>
          <w:bCs/>
          <w:color w:val="auto"/>
          <w:sz w:val="36"/>
          <w:szCs w:val="36"/>
          <w:rtl/>
          <w:lang w:val="en-GB"/>
        </w:rPr>
        <w:t>التأكد من وصول الرسالة وفهمها</w:t>
      </w:r>
      <w:r w:rsidRPr="00D03F6B">
        <w:rPr>
          <w:rFonts w:ascii="Sakkal Majalla" w:eastAsia="Times New Roman" w:hAnsi="Sakkal Majalla"/>
          <w:b/>
          <w:bCs/>
          <w:color w:val="auto"/>
          <w:sz w:val="36"/>
          <w:szCs w:val="36"/>
          <w:lang w:val="en-GB"/>
        </w:rPr>
        <w:t>.</w:t>
      </w:r>
    </w:p>
    <w:p w14:paraId="072F701F" w14:textId="77777777" w:rsidR="00AC3819" w:rsidRPr="00B3246A" w:rsidRDefault="00AC3819" w:rsidP="00FA31AF">
      <w:pPr>
        <w:spacing w:after="200"/>
        <w:jc w:val="left"/>
        <w:rPr>
          <w:rFonts w:ascii="Sakkal Majalla" w:eastAsia="Times New Roman" w:hAnsi="Sakkal Majalla"/>
          <w:b/>
          <w:bCs/>
          <w:color w:val="auto"/>
          <w:sz w:val="36"/>
          <w:szCs w:val="36"/>
          <w:rtl/>
          <w:lang w:val="en-GB"/>
        </w:rPr>
      </w:pPr>
    </w:p>
    <w:p w14:paraId="4B211FCC" w14:textId="77777777" w:rsidR="00FA31AF" w:rsidRDefault="00FA31AF" w:rsidP="00F71C4D">
      <w:pPr>
        <w:spacing w:after="200"/>
        <w:jc w:val="center"/>
        <w:rPr>
          <w:rFonts w:ascii="Sakkal Majalla" w:eastAsia="Times New Roman" w:hAnsi="Sakkal Majalla"/>
          <w:b/>
          <w:bCs/>
          <w:color w:val="008080"/>
          <w:sz w:val="72"/>
          <w:szCs w:val="48"/>
          <w:rtl/>
          <w:lang w:val="en-GB"/>
        </w:rPr>
      </w:pPr>
    </w:p>
    <w:p w14:paraId="7C8CBFA8" w14:textId="77777777" w:rsidR="00FA31AF" w:rsidRDefault="00FA31AF" w:rsidP="00F71C4D">
      <w:pPr>
        <w:spacing w:after="200"/>
        <w:jc w:val="center"/>
        <w:rPr>
          <w:rFonts w:ascii="Sakkal Majalla" w:eastAsia="Times New Roman" w:hAnsi="Sakkal Majalla"/>
          <w:b/>
          <w:bCs/>
          <w:color w:val="008080"/>
          <w:sz w:val="72"/>
          <w:szCs w:val="48"/>
          <w:rtl/>
          <w:lang w:val="en-GB"/>
        </w:rPr>
      </w:pPr>
    </w:p>
    <w:p w14:paraId="538F48ED" w14:textId="77777777" w:rsidR="00FA31AF" w:rsidRDefault="00FA31AF" w:rsidP="00F71C4D">
      <w:pPr>
        <w:spacing w:after="200"/>
        <w:jc w:val="center"/>
        <w:rPr>
          <w:rFonts w:ascii="Sakkal Majalla" w:eastAsia="Times New Roman" w:hAnsi="Sakkal Majalla"/>
          <w:b/>
          <w:bCs/>
          <w:color w:val="008080"/>
          <w:sz w:val="72"/>
          <w:szCs w:val="48"/>
          <w:rtl/>
          <w:lang w:val="en-GB"/>
        </w:rPr>
      </w:pPr>
    </w:p>
    <w:p w14:paraId="485A15C7" w14:textId="77777777" w:rsidR="00FA31AF" w:rsidRDefault="00FA31AF" w:rsidP="00F71C4D">
      <w:pPr>
        <w:spacing w:after="200"/>
        <w:jc w:val="center"/>
        <w:rPr>
          <w:rFonts w:ascii="Sakkal Majalla" w:eastAsia="Times New Roman" w:hAnsi="Sakkal Majalla"/>
          <w:b/>
          <w:bCs/>
          <w:color w:val="008080"/>
          <w:sz w:val="72"/>
          <w:szCs w:val="48"/>
          <w:rtl/>
          <w:lang w:val="en-GB"/>
        </w:rPr>
      </w:pPr>
    </w:p>
    <w:p w14:paraId="4A6FC1DC" w14:textId="39A08F7A" w:rsidR="00FA31AF" w:rsidRDefault="006506E2" w:rsidP="00F71C4D">
      <w:pPr>
        <w:spacing w:after="200"/>
        <w:jc w:val="center"/>
        <w:rPr>
          <w:rFonts w:ascii="Sakkal Majalla" w:eastAsia="Times New Roman" w:hAnsi="Sakkal Majalla"/>
          <w:b/>
          <w:bCs/>
          <w:color w:val="008080"/>
          <w:sz w:val="72"/>
          <w:szCs w:val="48"/>
          <w:rtl/>
          <w:lang w:val="en-GB"/>
        </w:rPr>
      </w:pPr>
      <w:r w:rsidRPr="006506E2">
        <w:rPr>
          <w:rFonts w:ascii="Sakkal Majalla" w:hAnsi="Sakkal Majalla"/>
          <w:noProof/>
          <w:color w:val="auto"/>
          <w:sz w:val="52"/>
          <w:szCs w:val="56"/>
          <w:rtl/>
        </w:rPr>
        <w:lastRenderedPageBreak/>
        <mc:AlternateContent>
          <mc:Choice Requires="wpg">
            <w:drawing>
              <wp:anchor distT="0" distB="0" distL="114300" distR="114300" simplePos="0" relativeHeight="253207552" behindDoc="0" locked="0" layoutInCell="1" allowOverlap="1" wp14:anchorId="5FAD18E7" wp14:editId="0151563F">
                <wp:simplePos x="0" y="0"/>
                <wp:positionH relativeFrom="margin">
                  <wp:align>center</wp:align>
                </wp:positionH>
                <wp:positionV relativeFrom="paragraph">
                  <wp:posOffset>-76200</wp:posOffset>
                </wp:positionV>
                <wp:extent cx="6762116" cy="9972459"/>
                <wp:effectExtent l="0" t="0" r="0" b="0"/>
                <wp:wrapNone/>
                <wp:docPr id="1935595078" name="Group 1935595078"/>
                <wp:cNvGraphicFramePr/>
                <a:graphic xmlns:a="http://schemas.openxmlformats.org/drawingml/2006/main">
                  <a:graphicData uri="http://schemas.microsoft.com/office/word/2010/wordprocessingGroup">
                    <wpg:wgp>
                      <wpg:cNvGrpSpPr/>
                      <wpg:grpSpPr>
                        <a:xfrm>
                          <a:off x="0" y="0"/>
                          <a:ext cx="6762116" cy="9972459"/>
                          <a:chOff x="-409575" y="0"/>
                          <a:chExt cx="6762116" cy="9972459"/>
                        </a:xfrm>
                      </wpg:grpSpPr>
                      <wpg:grpSp>
                        <wpg:cNvPr id="1872878037" name="Group 1872878037"/>
                        <wpg:cNvGrpSpPr/>
                        <wpg:grpSpPr>
                          <a:xfrm>
                            <a:off x="-409575" y="2571750"/>
                            <a:ext cx="5995322" cy="7400709"/>
                            <a:chOff x="-571509" y="0"/>
                            <a:chExt cx="5995401" cy="7401233"/>
                          </a:xfrm>
                        </wpg:grpSpPr>
                        <wpg:grpSp>
                          <wpg:cNvPr id="610354854" name="Group 25"/>
                          <wpg:cNvGrpSpPr/>
                          <wpg:grpSpPr>
                            <a:xfrm>
                              <a:off x="3129896" y="0"/>
                              <a:ext cx="2262473" cy="515506"/>
                              <a:chOff x="3849522" y="0"/>
                              <a:chExt cx="2262473" cy="515506"/>
                            </a:xfrm>
                          </wpg:grpSpPr>
                          <wpg:grpSp>
                            <wpg:cNvPr id="1327665198" name="Group 1327665198"/>
                            <wpg:cNvGrpSpPr/>
                            <wpg:grpSpPr>
                              <a:xfrm>
                                <a:off x="5606227" y="0"/>
                                <a:ext cx="505768" cy="515506"/>
                                <a:chOff x="5606227" y="0"/>
                                <a:chExt cx="505768" cy="515506"/>
                              </a:xfrm>
                            </wpg:grpSpPr>
                            <wps:wsp>
                              <wps:cNvPr id="1856579848" name="Oval 1856579848"/>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257721747" name="Picture 257721747" descr="Target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2013727502" name="TextBox 34"/>
                            <wps:cNvSpPr txBox="1"/>
                            <wps:spPr>
                              <a:xfrm>
                                <a:off x="3849522" y="69712"/>
                                <a:ext cx="1755163" cy="441357"/>
                              </a:xfrm>
                              <a:prstGeom prst="rect">
                                <a:avLst/>
                              </a:prstGeom>
                              <a:noFill/>
                            </wps:spPr>
                            <wps:txbx>
                              <w:txbxContent>
                                <w:p w14:paraId="1B366513" w14:textId="77777777" w:rsidR="006506E2" w:rsidRPr="00BC6FB1" w:rsidRDefault="006506E2" w:rsidP="006506E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430102821" name="Group 26"/>
                          <wpg:cNvGrpSpPr/>
                          <wpg:grpSpPr>
                            <a:xfrm>
                              <a:off x="-38" y="9939"/>
                              <a:ext cx="2261273" cy="514985"/>
                              <a:chOff x="-38" y="0"/>
                              <a:chExt cx="2261581" cy="515506"/>
                            </a:xfrm>
                          </wpg:grpSpPr>
                          <wps:wsp>
                            <wps:cNvPr id="1638282371" name="Oval 1638282371"/>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175776609" name="TextBox 34"/>
                            <wps:cNvSpPr txBox="1"/>
                            <wps:spPr>
                              <a:xfrm>
                                <a:off x="-38" y="69713"/>
                                <a:ext cx="1756037" cy="441803"/>
                              </a:xfrm>
                              <a:prstGeom prst="rect">
                                <a:avLst/>
                              </a:prstGeom>
                              <a:noFill/>
                            </wps:spPr>
                            <wps:txbx>
                              <w:txbxContent>
                                <w:p w14:paraId="1F8A8704" w14:textId="77777777" w:rsidR="006506E2" w:rsidRPr="00BC6FB1" w:rsidRDefault="006506E2" w:rsidP="006506E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084919131" name="Picture 1084919131" descr="Note "/>
                              <pic:cNvPicPr>
                                <a:picLocks noChangeAspect="1" noChangeArrowheads="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855198362" name="Text Box 1855198362"/>
                          <wps:cNvSpPr txBox="1"/>
                          <wps:spPr>
                            <a:xfrm>
                              <a:off x="2720955" y="874272"/>
                              <a:ext cx="2702937" cy="5908008"/>
                            </a:xfrm>
                            <a:prstGeom prst="rect">
                              <a:avLst/>
                            </a:prstGeom>
                            <a:noFill/>
                            <a:ln w="6350">
                              <a:noFill/>
                            </a:ln>
                          </wps:spPr>
                          <wps:txbx>
                            <w:txbxContent>
                              <w:p w14:paraId="2DFDB1A1" w14:textId="77777777" w:rsidR="006506E2" w:rsidRPr="003E089A" w:rsidRDefault="006506E2" w:rsidP="006506E2">
                                <w:pPr>
                                  <w:pStyle w:val="ad"/>
                                  <w:spacing w:line="276" w:lineRule="auto"/>
                                  <w:jc w:val="lowKashida"/>
                                  <w:rPr>
                                    <w:rFonts w:ascii="Sakkal Majalla" w:hAnsi="Sakkal Majalla" w:cs="Sakkal Majalla"/>
                                  </w:rPr>
                                </w:pPr>
                                <w:r w:rsidRPr="003E089A">
                                  <w:rPr>
                                    <w:rFonts w:ascii="Sakkal Majalla" w:hAnsi="Sakkal Majalla" w:cs="Sakkal Majalla"/>
                                    <w:rtl/>
                                  </w:rPr>
                                  <w:t>بعد الانتهاء من تنفيذ أنشطة هذه الجلسة، سيتمكّن المُشارِك من:</w:t>
                                </w:r>
                              </w:p>
                              <w:p w14:paraId="78944108" w14:textId="77777777" w:rsidR="006506E2" w:rsidRPr="00300B22" w:rsidRDefault="006506E2">
                                <w:pPr>
                                  <w:pStyle w:val="a5"/>
                                  <w:numPr>
                                    <w:ilvl w:val="0"/>
                                    <w:numId w:val="2"/>
                                  </w:numPr>
                                  <w:rPr>
                                    <w:rFonts w:ascii="Sakkal Majalla" w:eastAsia="GE Dinar One" w:hAnsi="Sakkal Majalla" w:cs="Sakkal Majalla"/>
                                    <w:color w:val="000000"/>
                                    <w:kern w:val="24"/>
                                    <w:sz w:val="36"/>
                                    <w:szCs w:val="36"/>
                                  </w:rPr>
                                </w:pPr>
                                <w:r w:rsidRPr="000B47C9">
                                  <w:rPr>
                                    <w:rFonts w:ascii="Sakkal Majalla" w:eastAsia="GE Dinar One" w:hAnsi="Sakkal Majalla" w:cs="Sakkal Majalla"/>
                                    <w:color w:val="000000"/>
                                    <w:kern w:val="24"/>
                                    <w:sz w:val="36"/>
                                    <w:szCs w:val="36"/>
                                    <w:rtl/>
                                    <w:lang w:bidi="ar-SY"/>
                                  </w:rPr>
                                  <w:t>أنماط الشخصيات في بيئة العمل</w:t>
                                </w:r>
                                <w:r>
                                  <w:rPr>
                                    <w:rFonts w:ascii="Sakkal Majalla" w:eastAsia="GE Dinar One" w:hAnsi="Sakkal Majalla" w:cs="Sakkal Majalla" w:hint="cs"/>
                                    <w:color w:val="000000"/>
                                    <w:kern w:val="24"/>
                                    <w:sz w:val="36"/>
                                    <w:szCs w:val="36"/>
                                    <w:rtl/>
                                    <w:lang w:bidi="ar-SY"/>
                                  </w:rPr>
                                  <w:t>.</w:t>
                                </w:r>
                              </w:p>
                              <w:p w14:paraId="6A8FBE0C" w14:textId="77777777" w:rsidR="006506E2" w:rsidRPr="00187FB2" w:rsidRDefault="006506E2" w:rsidP="006506E2">
                                <w:pPr>
                                  <w:pStyle w:val="a5"/>
                                  <w:ind w:left="576"/>
                                  <w:rPr>
                                    <w:rFonts w:ascii="Sakkal Majalla" w:eastAsia="GE Dinar One" w:hAnsi="Sakkal Majalla" w:cs="Sakkal Majalla"/>
                                    <w:color w:val="000000"/>
                                    <w:kern w:val="24"/>
                                    <w:sz w:val="36"/>
                                    <w:szCs w:val="36"/>
                                  </w:rPr>
                                </w:pPr>
                              </w:p>
                              <w:p w14:paraId="277AD32A" w14:textId="77777777" w:rsidR="006506E2" w:rsidRPr="003E089A" w:rsidRDefault="006506E2" w:rsidP="006506E2">
                                <w:pPr>
                                  <w:pStyle w:val="a5"/>
                                  <w:spacing w:line="240" w:lineRule="auto"/>
                                  <w:ind w:left="576"/>
                                  <w:rPr>
                                    <w:rFonts w:ascii="Sakkal Majalla" w:eastAsia="GE Dinar One" w:hAnsi="Sakkal Majalla" w:cs="Sakkal Majalla"/>
                                    <w:color w:val="000000"/>
                                    <w:kern w:val="24"/>
                                    <w:sz w:val="36"/>
                                    <w:szCs w:val="36"/>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705260528" name="Text Box 705260528"/>
                          <wps:cNvSpPr txBox="1"/>
                          <wps:spPr>
                            <a:xfrm>
                              <a:off x="-571509" y="816964"/>
                              <a:ext cx="3105191" cy="6584269"/>
                            </a:xfrm>
                            <a:prstGeom prst="rect">
                              <a:avLst/>
                            </a:prstGeom>
                            <a:noFill/>
                            <a:ln w="6350">
                              <a:noFill/>
                            </a:ln>
                          </wps:spPr>
                          <wps:txbx>
                            <w:txbxContent>
                              <w:p w14:paraId="5E5B7F0F" w14:textId="77777777" w:rsidR="006506E2" w:rsidRPr="000B47C9" w:rsidRDefault="006506E2">
                                <w:pPr>
                                  <w:pStyle w:val="a5"/>
                                  <w:numPr>
                                    <w:ilvl w:val="0"/>
                                    <w:numId w:val="4"/>
                                  </w:numPr>
                                  <w:ind w:left="1296"/>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أنماط الشخصيات في بيئة العمل.</w:t>
                                </w:r>
                              </w:p>
                              <w:p w14:paraId="77265A08" w14:textId="77777777" w:rsidR="006506E2" w:rsidRPr="000B47C9" w:rsidRDefault="006506E2">
                                <w:pPr>
                                  <w:pStyle w:val="a5"/>
                                  <w:numPr>
                                    <w:ilvl w:val="0"/>
                                    <w:numId w:val="4"/>
                                  </w:numPr>
                                  <w:ind w:left="1296"/>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ab/>
                                  <w:t>أساليب التواصل مع الشخصيات المختلفة.</w:t>
                                </w:r>
                              </w:p>
                              <w:p w14:paraId="1558E137" w14:textId="77777777" w:rsidR="006506E2" w:rsidRPr="000B47C9" w:rsidRDefault="006506E2">
                                <w:pPr>
                                  <w:pStyle w:val="a5"/>
                                  <w:numPr>
                                    <w:ilvl w:val="0"/>
                                    <w:numId w:val="4"/>
                                  </w:numPr>
                                  <w:ind w:left="1296"/>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تحديد نمط التواصل الشخصي.</w:t>
                                </w:r>
                              </w:p>
                              <w:p w14:paraId="0DC4BBA6" w14:textId="77777777" w:rsidR="006506E2" w:rsidRPr="000B47C9" w:rsidRDefault="006506E2">
                                <w:pPr>
                                  <w:pStyle w:val="a5"/>
                                  <w:numPr>
                                    <w:ilvl w:val="0"/>
                                    <w:numId w:val="4"/>
                                  </w:numPr>
                                  <w:ind w:left="1296"/>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التكيف مع أنماط الآخرين.</w:t>
                                </w:r>
                              </w:p>
                              <w:p w14:paraId="4F5F796A" w14:textId="77777777" w:rsidR="006506E2" w:rsidRPr="00BB7ADE" w:rsidRDefault="006506E2">
                                <w:pPr>
                                  <w:pStyle w:val="a5"/>
                                  <w:numPr>
                                    <w:ilvl w:val="0"/>
                                    <w:numId w:val="4"/>
                                  </w:numPr>
                                  <w:ind w:left="1296"/>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بناء التفاهم المهني.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055310743" name="Group 1055310743"/>
                        <wpg:cNvGrpSpPr/>
                        <wpg:grpSpPr>
                          <a:xfrm>
                            <a:off x="219028" y="0"/>
                            <a:ext cx="6133513" cy="2053998"/>
                            <a:chOff x="219028" y="0"/>
                            <a:chExt cx="6133513" cy="2053998"/>
                          </a:xfrm>
                        </wpg:grpSpPr>
                        <pic:pic xmlns:pic="http://schemas.openxmlformats.org/drawingml/2006/picture">
                          <pic:nvPicPr>
                            <pic:cNvPr id="1467968156" name="Picture 1467968156" descr="Calendar "/>
                            <pic:cNvPicPr>
                              <a:picLocks noChangeAspect="1"/>
                            </pic:cNvPicPr>
                          </pic:nvPicPr>
                          <pic:blipFill>
                            <a:blip r:embed="rId42"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0"/>
                              <a:ext cx="526415" cy="526415"/>
                            </a:xfrm>
                            <a:prstGeom prst="rect">
                              <a:avLst/>
                            </a:prstGeom>
                            <a:noFill/>
                            <a:ln>
                              <a:noFill/>
                            </a:ln>
                          </pic:spPr>
                        </pic:pic>
                        <wps:wsp>
                          <wps:cNvPr id="519947409" name="TextBox 34"/>
                          <wps:cNvSpPr txBox="1"/>
                          <wps:spPr>
                            <a:xfrm>
                              <a:off x="5220336" y="1072288"/>
                              <a:ext cx="1132205" cy="981710"/>
                            </a:xfrm>
                            <a:prstGeom prst="rect">
                              <a:avLst/>
                            </a:prstGeom>
                            <a:noFill/>
                          </wps:spPr>
                          <wps:txbx>
                            <w:txbxContent>
                              <w:p w14:paraId="4E362F92" w14:textId="77777777" w:rsidR="006506E2" w:rsidRPr="006506E2" w:rsidRDefault="006506E2" w:rsidP="006506E2">
                                <w:pPr>
                                  <w:jc w:val="center"/>
                                  <w:rPr>
                                    <w:rFonts w:ascii="Adobe Arabic" w:eastAsia="GE Dinar One" w:hAnsi="Adobe Arabic" w:cs="Adobe Arabic"/>
                                    <w:b/>
                                    <w:bCs/>
                                    <w:color w:val="C00000"/>
                                    <w:kern w:val="24"/>
                                    <w:sz w:val="56"/>
                                    <w:szCs w:val="56"/>
                                    <w:lang w:bidi="ar-SY"/>
                                  </w:rPr>
                                </w:pPr>
                                <w:r w:rsidRPr="006506E2">
                                  <w:rPr>
                                    <w:rFonts w:ascii="Adobe Arabic" w:eastAsia="GE Dinar One" w:hAnsi="Adobe Arabic" w:cs="Adobe Arabic"/>
                                    <w:b/>
                                    <w:bCs/>
                                    <w:color w:val="C00000"/>
                                    <w:kern w:val="24"/>
                                    <w:sz w:val="56"/>
                                    <w:szCs w:val="56"/>
                                    <w:rtl/>
                                    <w:lang w:bidi="ar-SY"/>
                                  </w:rPr>
                                  <w:t xml:space="preserve">اليوم </w:t>
                                </w:r>
                                <w:r w:rsidRPr="006506E2">
                                  <w:rPr>
                                    <w:rFonts w:ascii="Adobe Arabic" w:eastAsia="GE Dinar One" w:hAnsi="Adobe Arabic" w:cs="Adobe Arabic" w:hint="cs"/>
                                    <w:b/>
                                    <w:bCs/>
                                    <w:color w:val="C00000"/>
                                    <w:kern w:val="24"/>
                                    <w:sz w:val="56"/>
                                    <w:szCs w:val="56"/>
                                    <w:rtl/>
                                    <w:lang w:bidi="ar-SY"/>
                                  </w:rPr>
                                  <w:t>الأول</w:t>
                                </w:r>
                              </w:p>
                            </w:txbxContent>
                          </wps:txbx>
                          <wps:bodyPr wrap="square" rtlCol="0">
                            <a:spAutoFit/>
                          </wps:bodyPr>
                        </wps:wsp>
                        <wps:wsp>
                          <wps:cNvPr id="270349108" name="TextBox 34"/>
                          <wps:cNvSpPr txBox="1"/>
                          <wps:spPr>
                            <a:xfrm>
                              <a:off x="2494566" y="19865"/>
                              <a:ext cx="2430145" cy="536575"/>
                            </a:xfrm>
                            <a:prstGeom prst="rect">
                              <a:avLst/>
                            </a:prstGeom>
                            <a:noFill/>
                          </wps:spPr>
                          <wps:txbx>
                            <w:txbxContent>
                              <w:p w14:paraId="1B6362DB" w14:textId="77777777" w:rsidR="006506E2" w:rsidRPr="00316596" w:rsidRDefault="006506E2" w:rsidP="006506E2">
                                <w:pPr>
                                  <w:jc w:val="center"/>
                                  <w:rPr>
                                    <w:rFonts w:ascii="Adobe Arabic" w:eastAsia="GE Dinar One" w:hAnsi="Adobe Arabic" w:cs="Adobe Arabic"/>
                                    <w:b/>
                                    <w:bCs/>
                                    <w:color w:val="C00000"/>
                                    <w:kern w:val="24"/>
                                    <w:sz w:val="56"/>
                                    <w:szCs w:val="56"/>
                                    <w:lang w:bidi="ar-SY"/>
                                  </w:rPr>
                                </w:pPr>
                                <w:r w:rsidRPr="00316596">
                                  <w:rPr>
                                    <w:rFonts w:ascii="Adobe Arabic" w:eastAsia="GE Dinar One" w:hAnsi="Adobe Arabic" w:cs="Adobe Arabic"/>
                                    <w:b/>
                                    <w:bCs/>
                                    <w:color w:val="C00000"/>
                                    <w:kern w:val="24"/>
                                    <w:sz w:val="56"/>
                                    <w:szCs w:val="56"/>
                                    <w:rtl/>
                                    <w:lang w:bidi="ar-SY"/>
                                  </w:rPr>
                                  <w:t xml:space="preserve">الجلسة </w:t>
                                </w:r>
                                <w:r w:rsidRPr="00316596">
                                  <w:rPr>
                                    <w:rFonts w:ascii="Adobe Arabic" w:eastAsia="GE Dinar One" w:hAnsi="Adobe Arabic" w:cs="Adobe Arabic" w:hint="cs"/>
                                    <w:b/>
                                    <w:bCs/>
                                    <w:color w:val="C00000"/>
                                    <w:kern w:val="24"/>
                                    <w:sz w:val="56"/>
                                    <w:szCs w:val="56"/>
                                    <w:rtl/>
                                    <w:lang w:bidi="ar-SY"/>
                                  </w:rPr>
                                  <w:t>الثانية</w:t>
                                </w:r>
                              </w:p>
                            </w:txbxContent>
                          </wps:txbx>
                          <wps:bodyPr wrap="square" rtlCol="0">
                            <a:spAutoFit/>
                          </wps:bodyPr>
                        </wps:wsp>
                        <wps:wsp>
                          <wps:cNvPr id="1003153680" name="TextBox 34"/>
                          <wps:cNvSpPr txBox="1"/>
                          <wps:spPr>
                            <a:xfrm>
                              <a:off x="219028" y="1291273"/>
                              <a:ext cx="4667250" cy="525780"/>
                            </a:xfrm>
                            <a:prstGeom prst="rect">
                              <a:avLst/>
                            </a:prstGeom>
                            <a:noFill/>
                          </wps:spPr>
                          <wps:txbx>
                            <w:txbxContent>
                              <w:p w14:paraId="3F2F7A78" w14:textId="77777777" w:rsidR="006506E2" w:rsidRPr="0075673C" w:rsidRDefault="006506E2" w:rsidP="006506E2">
                                <w:pPr>
                                  <w:spacing w:line="240" w:lineRule="auto"/>
                                  <w:jc w:val="center"/>
                                  <w:rPr>
                                    <w:rFonts w:asciiTheme="majorHAnsi" w:eastAsia="GE Dinar One" w:hAnsiTheme="majorHAnsi" w:cstheme="majorHAnsi"/>
                                    <w:b/>
                                    <w:bCs/>
                                    <w:kern w:val="24"/>
                                    <w:sz w:val="56"/>
                                    <w:szCs w:val="56"/>
                                    <w:lang w:bidi="ar-SY"/>
                                  </w:rPr>
                                </w:pPr>
                                <w:r w:rsidRPr="000B47C9">
                                  <w:rPr>
                                    <w:rFonts w:asciiTheme="majorHAnsi" w:eastAsia="GE Dinar One" w:hAnsiTheme="majorHAnsi" w:cs="Calibri Light"/>
                                    <w:b/>
                                    <w:bCs/>
                                    <w:kern w:val="24"/>
                                    <w:sz w:val="56"/>
                                    <w:szCs w:val="56"/>
                                    <w:rtl/>
                                    <w:lang w:bidi="ar-SY"/>
                                  </w:rPr>
                                  <w:t>أنماط التواصل الشخصية والمهنية</w:t>
                                </w:r>
                              </w:p>
                            </w:txbxContent>
                          </wps:txbx>
                          <wps:bodyPr wrap="square" rtlCol="0">
                            <a:spAutoFit/>
                          </wps:bodyPr>
                        </wps:wsp>
                      </wpg:grpSp>
                    </wpg:wgp>
                  </a:graphicData>
                </a:graphic>
                <wp14:sizeRelH relativeFrom="margin">
                  <wp14:pctWidth>0</wp14:pctWidth>
                </wp14:sizeRelH>
                <wp14:sizeRelV relativeFrom="margin">
                  <wp14:pctHeight>0</wp14:pctHeight>
                </wp14:sizeRelV>
              </wp:anchor>
            </w:drawing>
          </mc:Choice>
          <mc:Fallback>
            <w:pict>
              <v:group w14:anchorId="5FAD18E7" id="Group 1935595078" o:spid="_x0000_s1070" style="position:absolute;left:0;text-align:left;margin-left:0;margin-top:-6pt;width:532.45pt;height:785.25pt;z-index:253207552;mso-position-horizontal:center;mso-position-horizontal-relative:margin;mso-position-vertical-relative:text;mso-width-relative:margin;mso-height-relative:margin" coordorigin="-4095" coordsize="67621,9972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">
                <v:group id="Group 1872878037" o:spid="_x0000_s1071" style="position:absolute;left:-4095;top:25717;width:59952;height:74007" coordorigin="-5715" coordsize="59954,74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">
                  <v:group id="Group 25" o:spid="_x0000_s1072" style="position:absolute;left:31298;width:22625;height:5155" coordorigin="38495" coordsize="22624,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">
                    <v:group id="Group 1327665198" o:spid="_x0000_s1073"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">
                      <v:oval id="Oval 1856579848" o:spid="_x0000_s1074"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" fillcolor="#168489" stroked="f" strokeweight="1pt">
                        <v:fill opacity="49087f"/>
                        <v:stroke joinstyle="miter"/>
                      </v:oval>
                      <v:shape id="Picture 257721747" o:spid="_x0000_s1075"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">
                        <v:imagedata r:id="rId43" o:title="Target " gain="19661f" blacklevel="22938f"/>
                      </v:shape>
                    </v:group>
                    <v:shape id="TextBox 34" o:spid="_x0000_s1076" type="#_x0000_t202" style="position:absolute;left:38495;top:697;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" filled="f" stroked="f">
                      <v:textbox style="mso-fit-shape-to-text:t">
                        <w:txbxContent>
                          <w:p w14:paraId="1B366513" w14:textId="77777777" w:rsidR="006506E2" w:rsidRPr="00BC6FB1" w:rsidRDefault="006506E2" w:rsidP="006506E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077"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">
                    <v:oval id="Oval 1638282371" o:spid="_x0000_s1078"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" fillcolor="#168489" stroked="f" strokeweight="1pt">
                      <v:fill opacity="49087f"/>
                      <v:stroke joinstyle="miter"/>
                    </v:oval>
                    <v:shape id="TextBox 34" o:spid="_x0000_s1079" type="#_x0000_t202" style="position:absolute;top:697;width:17559;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" filled="f" stroked="f">
                      <v:textbox style="mso-fit-shape-to-text:t">
                        <w:txbxContent>
                          <w:p w14:paraId="1F8A8704" w14:textId="77777777" w:rsidR="006506E2" w:rsidRPr="00BC6FB1" w:rsidRDefault="006506E2" w:rsidP="006506E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084919131" o:spid="_x0000_s1080"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">
                      <v:imagedata r:id="rId44" o:title="Note " gain="19661f" blacklevel="22938f"/>
                    </v:shape>
                  </v:group>
                  <v:shape id="Text Box 1855198362" o:spid="_x0000_s1081" type="#_x0000_t202" style="position:absolute;left:27209;top:8742;width:27029;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" filled="f" stroked="f" strokeweight=".5pt">
                    <v:textbox>
                      <w:txbxContent>
                        <w:p w14:paraId="2DFDB1A1" w14:textId="77777777" w:rsidR="006506E2" w:rsidRPr="003E089A" w:rsidRDefault="006506E2" w:rsidP="006506E2">
                          <w:pPr>
                            <w:pStyle w:val="ad"/>
                            <w:spacing w:line="276" w:lineRule="auto"/>
                            <w:jc w:val="lowKashida"/>
                            <w:rPr>
                              <w:rFonts w:ascii="Sakkal Majalla" w:hAnsi="Sakkal Majalla" w:cs="Sakkal Majalla"/>
                            </w:rPr>
                          </w:pPr>
                          <w:r w:rsidRPr="003E089A">
                            <w:rPr>
                              <w:rFonts w:ascii="Sakkal Majalla" w:hAnsi="Sakkal Majalla" w:cs="Sakkal Majalla"/>
                              <w:rtl/>
                            </w:rPr>
                            <w:t>بعد الانتهاء من تنفيذ أنشطة هذه الجلسة، سيتمكّن المُشارِك من:</w:t>
                          </w:r>
                        </w:p>
                        <w:p w14:paraId="78944108" w14:textId="77777777" w:rsidR="006506E2" w:rsidRPr="00300B22" w:rsidRDefault="006506E2">
                          <w:pPr>
                            <w:pStyle w:val="a5"/>
                            <w:numPr>
                              <w:ilvl w:val="0"/>
                              <w:numId w:val="2"/>
                            </w:numPr>
                            <w:rPr>
                              <w:rFonts w:ascii="Sakkal Majalla" w:eastAsia="GE Dinar One" w:hAnsi="Sakkal Majalla" w:cs="Sakkal Majalla"/>
                              <w:color w:val="000000"/>
                              <w:kern w:val="24"/>
                              <w:sz w:val="36"/>
                              <w:szCs w:val="36"/>
                            </w:rPr>
                          </w:pPr>
                          <w:r w:rsidRPr="000B47C9">
                            <w:rPr>
                              <w:rFonts w:ascii="Sakkal Majalla" w:eastAsia="GE Dinar One" w:hAnsi="Sakkal Majalla" w:cs="Sakkal Majalla"/>
                              <w:color w:val="000000"/>
                              <w:kern w:val="24"/>
                              <w:sz w:val="36"/>
                              <w:szCs w:val="36"/>
                              <w:rtl/>
                              <w:lang w:bidi="ar-SY"/>
                            </w:rPr>
                            <w:t>أنماط الشخصيات في بيئة العمل</w:t>
                          </w:r>
                          <w:r>
                            <w:rPr>
                              <w:rFonts w:ascii="Sakkal Majalla" w:eastAsia="GE Dinar One" w:hAnsi="Sakkal Majalla" w:cs="Sakkal Majalla" w:hint="cs"/>
                              <w:color w:val="000000"/>
                              <w:kern w:val="24"/>
                              <w:sz w:val="36"/>
                              <w:szCs w:val="36"/>
                              <w:rtl/>
                              <w:lang w:bidi="ar-SY"/>
                            </w:rPr>
                            <w:t>.</w:t>
                          </w:r>
                        </w:p>
                        <w:p w14:paraId="6A8FBE0C" w14:textId="77777777" w:rsidR="006506E2" w:rsidRPr="00187FB2" w:rsidRDefault="006506E2" w:rsidP="006506E2">
                          <w:pPr>
                            <w:pStyle w:val="a5"/>
                            <w:ind w:left="576"/>
                            <w:rPr>
                              <w:rFonts w:ascii="Sakkal Majalla" w:eastAsia="GE Dinar One" w:hAnsi="Sakkal Majalla" w:cs="Sakkal Majalla"/>
                              <w:color w:val="000000"/>
                              <w:kern w:val="24"/>
                              <w:sz w:val="36"/>
                              <w:szCs w:val="36"/>
                            </w:rPr>
                          </w:pPr>
                        </w:p>
                        <w:p w14:paraId="277AD32A" w14:textId="77777777" w:rsidR="006506E2" w:rsidRPr="003E089A" w:rsidRDefault="006506E2" w:rsidP="006506E2">
                          <w:pPr>
                            <w:pStyle w:val="a5"/>
                            <w:spacing w:line="240" w:lineRule="auto"/>
                            <w:ind w:left="576"/>
                            <w:rPr>
                              <w:rFonts w:ascii="Sakkal Majalla" w:eastAsia="GE Dinar One" w:hAnsi="Sakkal Majalla" w:cs="Sakkal Majalla"/>
                              <w:color w:val="000000"/>
                              <w:kern w:val="24"/>
                              <w:sz w:val="36"/>
                              <w:szCs w:val="36"/>
                              <w:lang w:bidi="ar-SY"/>
                            </w:rPr>
                          </w:pPr>
                        </w:p>
                      </w:txbxContent>
                    </v:textbox>
                  </v:shape>
                  <v:shape id="Text Box 705260528" o:spid="_x0000_s1082" type="#_x0000_t202" style="position:absolute;left:-5715;top:8169;width:31051;height:658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" filled="f" stroked="f" strokeweight=".5pt">
                    <v:textbox>
                      <w:txbxContent>
                        <w:p w14:paraId="5E5B7F0F" w14:textId="77777777" w:rsidR="006506E2" w:rsidRPr="000B47C9" w:rsidRDefault="006506E2">
                          <w:pPr>
                            <w:pStyle w:val="a5"/>
                            <w:numPr>
                              <w:ilvl w:val="0"/>
                              <w:numId w:val="4"/>
                            </w:numPr>
                            <w:ind w:left="1296"/>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أنماط الشخصيات في بيئة العمل.</w:t>
                          </w:r>
                        </w:p>
                        <w:p w14:paraId="77265A08" w14:textId="77777777" w:rsidR="006506E2" w:rsidRPr="000B47C9" w:rsidRDefault="006506E2">
                          <w:pPr>
                            <w:pStyle w:val="a5"/>
                            <w:numPr>
                              <w:ilvl w:val="0"/>
                              <w:numId w:val="4"/>
                            </w:numPr>
                            <w:ind w:left="1296"/>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ab/>
                            <w:t>أساليب التواصل مع الشخصيات المختلفة.</w:t>
                          </w:r>
                        </w:p>
                        <w:p w14:paraId="1558E137" w14:textId="77777777" w:rsidR="006506E2" w:rsidRPr="000B47C9" w:rsidRDefault="006506E2">
                          <w:pPr>
                            <w:pStyle w:val="a5"/>
                            <w:numPr>
                              <w:ilvl w:val="0"/>
                              <w:numId w:val="4"/>
                            </w:numPr>
                            <w:ind w:left="1296"/>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تحديد نمط التواصل الشخصي.</w:t>
                          </w:r>
                        </w:p>
                        <w:p w14:paraId="0DC4BBA6" w14:textId="77777777" w:rsidR="006506E2" w:rsidRPr="000B47C9" w:rsidRDefault="006506E2">
                          <w:pPr>
                            <w:pStyle w:val="a5"/>
                            <w:numPr>
                              <w:ilvl w:val="0"/>
                              <w:numId w:val="4"/>
                            </w:numPr>
                            <w:ind w:left="1296"/>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التكيف مع أنماط الآخرين.</w:t>
                          </w:r>
                        </w:p>
                        <w:p w14:paraId="4F5F796A" w14:textId="77777777" w:rsidR="006506E2" w:rsidRPr="00BB7ADE" w:rsidRDefault="006506E2">
                          <w:pPr>
                            <w:pStyle w:val="a5"/>
                            <w:numPr>
                              <w:ilvl w:val="0"/>
                              <w:numId w:val="4"/>
                            </w:numPr>
                            <w:ind w:left="1296"/>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بناء التفاهم المهني.</w:t>
                          </w:r>
                        </w:p>
                      </w:txbxContent>
                    </v:textbox>
                  </v:shape>
                </v:group>
                <v:group id="Group 1055310743" o:spid="_x0000_s1083" style="position:absolute;left:2190;width:61335;height:20539" coordorigin="2190" coordsize="61335,2053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">
                  <v:shape id="Picture 1467968156" o:spid="_x0000_s1084" type="#_x0000_t75" alt="Calendar " style="position:absolute;left:55460;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">
                    <v:imagedata r:id="rId45" o:title="Calendar " recolortarget="black"/>
                  </v:shape>
                  <v:shape id="TextBox 34" o:spid="_x0000_s1085" type="#_x0000_t202" style="position:absolute;left:52203;top:10722;width:11322;height:98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" filled="f" stroked="f">
                    <v:textbox style="mso-fit-shape-to-text:t">
                      <w:txbxContent>
                        <w:p w14:paraId="4E362F92" w14:textId="77777777" w:rsidR="006506E2" w:rsidRPr="006506E2" w:rsidRDefault="006506E2" w:rsidP="006506E2">
                          <w:pPr>
                            <w:jc w:val="center"/>
                            <w:rPr>
                              <w:rFonts w:ascii="Adobe Arabic" w:eastAsia="GE Dinar One" w:hAnsi="Adobe Arabic" w:cs="Adobe Arabic"/>
                              <w:b/>
                              <w:bCs/>
                              <w:color w:val="C00000"/>
                              <w:kern w:val="24"/>
                              <w:sz w:val="56"/>
                              <w:szCs w:val="56"/>
                              <w:lang w:bidi="ar-SY"/>
                            </w:rPr>
                          </w:pPr>
                          <w:r w:rsidRPr="006506E2">
                            <w:rPr>
                              <w:rFonts w:ascii="Adobe Arabic" w:eastAsia="GE Dinar One" w:hAnsi="Adobe Arabic" w:cs="Adobe Arabic"/>
                              <w:b/>
                              <w:bCs/>
                              <w:color w:val="C00000"/>
                              <w:kern w:val="24"/>
                              <w:sz w:val="56"/>
                              <w:szCs w:val="56"/>
                              <w:rtl/>
                              <w:lang w:bidi="ar-SY"/>
                            </w:rPr>
                            <w:t xml:space="preserve">اليوم </w:t>
                          </w:r>
                          <w:r w:rsidRPr="006506E2">
                            <w:rPr>
                              <w:rFonts w:ascii="Adobe Arabic" w:eastAsia="GE Dinar One" w:hAnsi="Adobe Arabic" w:cs="Adobe Arabic" w:hint="cs"/>
                              <w:b/>
                              <w:bCs/>
                              <w:color w:val="C00000"/>
                              <w:kern w:val="24"/>
                              <w:sz w:val="56"/>
                              <w:szCs w:val="56"/>
                              <w:rtl/>
                              <w:lang w:bidi="ar-SY"/>
                            </w:rPr>
                            <w:t>الأول</w:t>
                          </w:r>
                        </w:p>
                      </w:txbxContent>
                    </v:textbox>
                  </v:shape>
                  <v:shape id="TextBox 34" o:spid="_x0000_s1086" type="#_x0000_t202" style="position:absolute;left:24945;top:198;width:24302;height:53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" filled="f" stroked="f">
                    <v:textbox style="mso-fit-shape-to-text:t">
                      <w:txbxContent>
                        <w:p w14:paraId="1B6362DB" w14:textId="77777777" w:rsidR="006506E2" w:rsidRPr="00316596" w:rsidRDefault="006506E2" w:rsidP="006506E2">
                          <w:pPr>
                            <w:jc w:val="center"/>
                            <w:rPr>
                              <w:rFonts w:ascii="Adobe Arabic" w:eastAsia="GE Dinar One" w:hAnsi="Adobe Arabic" w:cs="Adobe Arabic"/>
                              <w:b/>
                              <w:bCs/>
                              <w:color w:val="C00000"/>
                              <w:kern w:val="24"/>
                              <w:sz w:val="56"/>
                              <w:szCs w:val="56"/>
                              <w:lang w:bidi="ar-SY"/>
                            </w:rPr>
                          </w:pPr>
                          <w:r w:rsidRPr="00316596">
                            <w:rPr>
                              <w:rFonts w:ascii="Adobe Arabic" w:eastAsia="GE Dinar One" w:hAnsi="Adobe Arabic" w:cs="Adobe Arabic"/>
                              <w:b/>
                              <w:bCs/>
                              <w:color w:val="C00000"/>
                              <w:kern w:val="24"/>
                              <w:sz w:val="56"/>
                              <w:szCs w:val="56"/>
                              <w:rtl/>
                              <w:lang w:bidi="ar-SY"/>
                            </w:rPr>
                            <w:t xml:space="preserve">الجلسة </w:t>
                          </w:r>
                          <w:r w:rsidRPr="00316596">
                            <w:rPr>
                              <w:rFonts w:ascii="Adobe Arabic" w:eastAsia="GE Dinar One" w:hAnsi="Adobe Arabic" w:cs="Adobe Arabic" w:hint="cs"/>
                              <w:b/>
                              <w:bCs/>
                              <w:color w:val="C00000"/>
                              <w:kern w:val="24"/>
                              <w:sz w:val="56"/>
                              <w:szCs w:val="56"/>
                              <w:rtl/>
                              <w:lang w:bidi="ar-SY"/>
                            </w:rPr>
                            <w:t>الثانية</w:t>
                          </w:r>
                        </w:p>
                      </w:txbxContent>
                    </v:textbox>
                  </v:shape>
                  <v:shape id="TextBox 34" o:spid="_x0000_s1087" type="#_x0000_t202" style="position:absolute;left:2190;top:12912;width:46672;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" filled="f" stroked="f">
                    <v:textbox style="mso-fit-shape-to-text:t">
                      <w:txbxContent>
                        <w:p w14:paraId="3F2F7A78" w14:textId="77777777" w:rsidR="006506E2" w:rsidRPr="0075673C" w:rsidRDefault="006506E2" w:rsidP="006506E2">
                          <w:pPr>
                            <w:spacing w:line="240" w:lineRule="auto"/>
                            <w:jc w:val="center"/>
                            <w:rPr>
                              <w:rFonts w:asciiTheme="majorHAnsi" w:eastAsia="GE Dinar One" w:hAnsiTheme="majorHAnsi" w:cstheme="majorHAnsi"/>
                              <w:b/>
                              <w:bCs/>
                              <w:kern w:val="24"/>
                              <w:sz w:val="56"/>
                              <w:szCs w:val="56"/>
                              <w:lang w:bidi="ar-SY"/>
                            </w:rPr>
                          </w:pPr>
                          <w:r w:rsidRPr="000B47C9">
                            <w:rPr>
                              <w:rFonts w:asciiTheme="majorHAnsi" w:eastAsia="GE Dinar One" w:hAnsiTheme="majorHAnsi" w:cs="Calibri Light"/>
                              <w:b/>
                              <w:bCs/>
                              <w:kern w:val="24"/>
                              <w:sz w:val="56"/>
                              <w:szCs w:val="56"/>
                              <w:rtl/>
                              <w:lang w:bidi="ar-SY"/>
                            </w:rPr>
                            <w:t>أنماط التواصل الشخصية والمهنية</w:t>
                          </w:r>
                        </w:p>
                      </w:txbxContent>
                    </v:textbox>
                  </v:shape>
                </v:group>
                <w10:wrap anchorx="margin"/>
              </v:group>
            </w:pict>
          </mc:Fallback>
        </mc:AlternateContent>
      </w:r>
    </w:p>
    <w:p w14:paraId="5819AFB0"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0245B18A"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38820C27"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0D354927"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5C343326"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304071EC"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650AF8C9"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530385EF"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3AD5CE76"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37507ADD"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2883A594"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43D8F235"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04A0B854" w14:textId="77777777" w:rsidR="00D03F6B" w:rsidRDefault="00D03F6B" w:rsidP="00F71C4D">
      <w:pPr>
        <w:spacing w:after="200"/>
        <w:jc w:val="center"/>
        <w:rPr>
          <w:rFonts w:ascii="Sakkal Majalla" w:eastAsia="Times New Roman" w:hAnsi="Sakkal Majalla"/>
          <w:b/>
          <w:bCs/>
          <w:color w:val="008080"/>
          <w:sz w:val="72"/>
          <w:szCs w:val="48"/>
          <w:rtl/>
          <w:lang w:val="en-GB"/>
        </w:rPr>
      </w:pPr>
    </w:p>
    <w:p w14:paraId="55A0BD96" w14:textId="66515236" w:rsidR="00F47026" w:rsidRPr="00F47026" w:rsidRDefault="00F47026" w:rsidP="00F47026">
      <w:pPr>
        <w:spacing w:after="200" w:line="240" w:lineRule="auto"/>
        <w:jc w:val="center"/>
        <w:rPr>
          <w:rFonts w:ascii="Sakkal Majalla" w:eastAsia="Times New Roman" w:hAnsi="Sakkal Majalla"/>
          <w:b/>
          <w:bCs/>
          <w:color w:val="006666"/>
          <w:sz w:val="56"/>
          <w:szCs w:val="44"/>
          <w:rtl/>
          <w:lang w:val="en-GB"/>
        </w:rPr>
      </w:pPr>
      <w:r w:rsidRPr="00F47026">
        <w:rPr>
          <w:rFonts w:ascii="Sakkal Majalla" w:eastAsia="Times New Roman" w:hAnsi="Sakkal Majalla"/>
          <w:b/>
          <w:bCs/>
          <w:color w:val="006666"/>
          <w:sz w:val="56"/>
          <w:szCs w:val="44"/>
          <w:rtl/>
          <w:lang w:val="en-GB"/>
        </w:rPr>
        <w:lastRenderedPageBreak/>
        <w:t>أولاً: أنماط الشخصيات في بيئة العمل</w:t>
      </w:r>
    </w:p>
    <w:p w14:paraId="2032AB65" w14:textId="318D67C9"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تختلف الشخصيات البشرية في طريقة التفكير والتعامل والتواصل والاستجابة للمواقف المختلفة، ويُعد فهم أنماط الشخصيات من أهم المهارات التي تساعد على نجاح العلاقات المهنية داخل بيئة العمل. فكل موظف يمتلك طريقة خاصة في التعبير والتفاعل واتخاذ القرارات والتعامل مع الضغوط والمشكلات، ولذلك فإن تجاهل الفروق الفردية بين الأشخاص قد يؤدي إلى سوء الفهم وكثرة الخلافات وضعف التعاون داخل المؤسسة.</w:t>
      </w:r>
    </w:p>
    <w:p w14:paraId="601A0952" w14:textId="18D35EEA"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وفي المؤسسات الحديثة، لم يعد النجاح المهني يعتمد فقط على الكفاءة الفنية أو الخبرة العملية، بل أصبح مرتبطًا أيضًا بالقدرة على فهم الآخرين والتعامل معهم بصورة مرنة واحترافية. فالقائد أو الموظف الناجح هو الشخص القادر على التواصل مع مختلف الشخصيات، وبناء علاقات إيجابية، وتحقيق التفاهم والتعاون داخل فرق العمل.</w:t>
      </w:r>
    </w:p>
    <w:p w14:paraId="61E468C7" w14:textId="77777777" w:rsidR="00F47026" w:rsidRPr="00F47026" w:rsidRDefault="00F47026" w:rsidP="00F47026">
      <w:pPr>
        <w:spacing w:after="200" w:line="240" w:lineRule="auto"/>
        <w:rPr>
          <w:rFonts w:ascii="Sakkal Majalla" w:eastAsia="Times New Roman" w:hAnsi="Sakkal Majalla"/>
          <w:color w:val="C00000"/>
          <w:sz w:val="48"/>
          <w:szCs w:val="36"/>
          <w:rtl/>
          <w:lang w:val="en-GB"/>
        </w:rPr>
      </w:pPr>
      <w:r w:rsidRPr="00F47026">
        <w:rPr>
          <w:rFonts w:ascii="Sakkal Majalla" w:eastAsia="Times New Roman" w:hAnsi="Sakkal Majalla"/>
          <w:color w:val="C00000"/>
          <w:sz w:val="48"/>
          <w:szCs w:val="36"/>
          <w:rtl/>
          <w:lang w:val="en-GB"/>
        </w:rPr>
        <w:t>ويهدف التعرف على أنماط الشخصيات إلى:</w:t>
      </w:r>
    </w:p>
    <w:p w14:paraId="129479E8"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تحسين التواصل المهني.</w:t>
      </w:r>
    </w:p>
    <w:p w14:paraId="65156410"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تقليل سوء الفهم والخلافات.</w:t>
      </w:r>
    </w:p>
    <w:p w14:paraId="00ACAF28"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تعزيز التعاون والعمل الجماعي.</w:t>
      </w:r>
    </w:p>
    <w:p w14:paraId="7BC82FE0"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فهم احتياجات الآخرين ودوافعهم.</w:t>
      </w:r>
    </w:p>
    <w:p w14:paraId="49E193DF"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اختيار الأسلوب المناسب للتعامل مع كل شخصية.</w:t>
      </w:r>
    </w:p>
    <w:p w14:paraId="0F50778C" w14:textId="25A312F4"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رفع كفاءة القيادة والإدارة.</w:t>
      </w:r>
    </w:p>
    <w:p w14:paraId="2D0FDB78" w14:textId="79AD7F94" w:rsidR="00F47026" w:rsidRPr="00F47026" w:rsidRDefault="00F47026" w:rsidP="00F47026">
      <w:pPr>
        <w:spacing w:after="200" w:line="240" w:lineRule="auto"/>
        <w:rPr>
          <w:rFonts w:ascii="Sakkal Majalla" w:eastAsia="Times New Roman" w:hAnsi="Sakkal Majalla"/>
          <w:b/>
          <w:bCs/>
          <w:color w:val="C00000"/>
          <w:sz w:val="48"/>
          <w:szCs w:val="36"/>
          <w:rtl/>
          <w:lang w:val="en-GB"/>
        </w:rPr>
      </w:pPr>
      <w:r w:rsidRPr="00F47026">
        <w:rPr>
          <w:rFonts w:ascii="Sakkal Majalla" w:eastAsia="Times New Roman" w:hAnsi="Sakkal Majalla"/>
          <w:b/>
          <w:bCs/>
          <w:color w:val="C00000"/>
          <w:sz w:val="48"/>
          <w:szCs w:val="36"/>
          <w:rtl/>
          <w:lang w:val="en-GB"/>
        </w:rPr>
        <w:t>مفهوم أنماط الشخصيات</w:t>
      </w:r>
    </w:p>
    <w:p w14:paraId="7FE937D8" w14:textId="1004437C"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أنماط الشخصيات هي مجموعة الصفات والسلوكيات والاتجاهات التي تميز كل فرد عن غيره، وتؤثر على طريقة تفكيره وتواصله وتصرفاته في المواقف المختلفة.</w:t>
      </w:r>
    </w:p>
    <w:p w14:paraId="59C5FED1" w14:textId="0E9DA31F"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ولا يوجد نمط شخصية أفضل من الآخر، فلكل شخصية نقاط قوة ونقاط تحتاج إلى تطوير، والمهم هو القدرة على فهم هذه الأنماط والتعامل معها بصورة صحيحة.</w:t>
      </w:r>
    </w:p>
    <w:p w14:paraId="380D2A46" w14:textId="5087A325" w:rsidR="00F47026" w:rsidRPr="00F47026" w:rsidRDefault="00F47026" w:rsidP="00F47026">
      <w:pPr>
        <w:spacing w:after="200" w:line="240" w:lineRule="auto"/>
        <w:rPr>
          <w:rFonts w:ascii="Sakkal Majalla" w:eastAsia="Times New Roman" w:hAnsi="Sakkal Majalla"/>
          <w:b/>
          <w:bCs/>
          <w:color w:val="C00000"/>
          <w:sz w:val="48"/>
          <w:szCs w:val="36"/>
          <w:rtl/>
          <w:lang w:val="en-GB"/>
        </w:rPr>
      </w:pPr>
      <w:r w:rsidRPr="00F47026">
        <w:rPr>
          <w:rFonts w:ascii="Sakkal Majalla" w:eastAsia="Times New Roman" w:hAnsi="Sakkal Majalla"/>
          <w:b/>
          <w:bCs/>
          <w:color w:val="C00000"/>
          <w:sz w:val="48"/>
          <w:szCs w:val="36"/>
          <w:rtl/>
          <w:lang w:val="en-GB"/>
        </w:rPr>
        <w:lastRenderedPageBreak/>
        <w:t>أهمية فهم الشخصيات في بيئة العمل</w:t>
      </w:r>
    </w:p>
    <w:p w14:paraId="6C1B9E23"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1- تحسين جودة التواصل</w:t>
      </w:r>
    </w:p>
    <w:p w14:paraId="4B03B804" w14:textId="7E8A95D5"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عندما يفهم الموظف طبيعة الشخص الذي يتعامل معه يصبح أكثر قدرة على اختيار الكلمات والأسلوب المناسب.</w:t>
      </w:r>
    </w:p>
    <w:p w14:paraId="68B75F12"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2- تقليل الخلافات</w:t>
      </w:r>
    </w:p>
    <w:p w14:paraId="3CE73CE5" w14:textId="7C1AD6CE"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معرفة طبيعة الشخصيات تساعد على تجنب سوء التفسير والتعامل مع الاختلافات بصورة هادئة.</w:t>
      </w:r>
    </w:p>
    <w:p w14:paraId="0E18019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3- تعزيز التعاون</w:t>
      </w:r>
    </w:p>
    <w:p w14:paraId="4BC6BCBD" w14:textId="2CAF9792"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فهم الفروق الفردية يساعد على توزيع المهام بطريقة مناسبة لقدرات وميول كل شخص.</w:t>
      </w:r>
    </w:p>
    <w:p w14:paraId="22437B5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4- رفع الإنتاجية</w:t>
      </w:r>
    </w:p>
    <w:p w14:paraId="52B86138" w14:textId="675683E5"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العلاقات المهنية الجيدة تؤدي إلى بيئة عمل أكثر راحة وتحفيزًا.</w:t>
      </w:r>
    </w:p>
    <w:p w14:paraId="06767DCF"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5- دعم القيادة الفعالة</w:t>
      </w:r>
    </w:p>
    <w:p w14:paraId="487E71F3" w14:textId="7D0EC972"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القائد الناجح هو من يعرف كيف يتعامل مع كل موظف وفق شخصيته.</w:t>
      </w:r>
    </w:p>
    <w:p w14:paraId="5FFC3AFB" w14:textId="3B5311C7" w:rsidR="00F47026" w:rsidRPr="00F47026" w:rsidRDefault="00F47026" w:rsidP="00F47026">
      <w:pPr>
        <w:spacing w:after="200" w:line="240" w:lineRule="auto"/>
        <w:rPr>
          <w:rFonts w:ascii="Sakkal Majalla" w:eastAsia="Times New Roman" w:hAnsi="Sakkal Majalla"/>
          <w:b/>
          <w:bCs/>
          <w:color w:val="C00000"/>
          <w:sz w:val="48"/>
          <w:szCs w:val="36"/>
          <w:rtl/>
          <w:lang w:val="en-GB"/>
        </w:rPr>
      </w:pPr>
      <w:r w:rsidRPr="00F47026">
        <w:rPr>
          <w:rFonts w:ascii="Sakkal Majalla" w:eastAsia="Times New Roman" w:hAnsi="Sakkal Majalla"/>
          <w:b/>
          <w:bCs/>
          <w:color w:val="C00000"/>
          <w:sz w:val="48"/>
          <w:szCs w:val="36"/>
          <w:rtl/>
          <w:lang w:val="en-GB"/>
        </w:rPr>
        <w:t>أشهر أنماط الشخصيات في بيئة العمل</w:t>
      </w:r>
    </w:p>
    <w:p w14:paraId="58BC853D" w14:textId="7CDDC06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1- الشخصية القيادية</w:t>
      </w:r>
    </w:p>
    <w:p w14:paraId="4F884FE8" w14:textId="622B29B3"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وهي شخصية قوية تميل إلى السيطرة واتخاذ القرارات وتحمل المسؤولية.</w:t>
      </w:r>
    </w:p>
    <w:p w14:paraId="3B6E5744"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خصائصها:</w:t>
      </w:r>
    </w:p>
    <w:p w14:paraId="13169955"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حازمة وواضحة.</w:t>
      </w:r>
    </w:p>
    <w:p w14:paraId="65050C3F"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تحب الإنجاز السريع.</w:t>
      </w:r>
    </w:p>
    <w:p w14:paraId="0DB3B9D6"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تركز على النتائج.</w:t>
      </w:r>
    </w:p>
    <w:p w14:paraId="42ECFE44"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lastRenderedPageBreak/>
        <w:t>• تكره التأخير والفوضى.</w:t>
      </w:r>
    </w:p>
    <w:p w14:paraId="6142B0F0" w14:textId="2CEBA2A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تميل إلى القيادة وإدارة الآخرين.</w:t>
      </w:r>
    </w:p>
    <w:p w14:paraId="568AC9A4"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نقاط القوة:</w:t>
      </w:r>
    </w:p>
    <w:p w14:paraId="25668C58"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سرعة اتخاذ القرار.</w:t>
      </w:r>
    </w:p>
    <w:p w14:paraId="6A22D7CB"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الثقة بالنفس.</w:t>
      </w:r>
    </w:p>
    <w:p w14:paraId="61E675D8" w14:textId="66CBA659"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القدرة على تحمل الضغوط.</w:t>
      </w:r>
    </w:p>
    <w:p w14:paraId="6143DAB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التحديات:</w:t>
      </w:r>
    </w:p>
    <w:p w14:paraId="032AE3B2"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قد تبدو متسلطة أحيانًا.</w:t>
      </w:r>
    </w:p>
    <w:p w14:paraId="1F6DDA24"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قليلة الصبر.</w:t>
      </w:r>
    </w:p>
    <w:p w14:paraId="0DC4AEC6" w14:textId="2DB9A1B0"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قد لا تستمع للآخرين بشكل كافٍ.</w:t>
      </w:r>
    </w:p>
    <w:p w14:paraId="4D718FB6"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كيفية التعامل معها:</w:t>
      </w:r>
    </w:p>
    <w:p w14:paraId="18A3124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تحدث باختصار ووضوح.</w:t>
      </w:r>
    </w:p>
    <w:p w14:paraId="430133D7"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ركز على النتائج والحلول.</w:t>
      </w:r>
    </w:p>
    <w:p w14:paraId="202E973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كن منظمًا في عرض أفكارك.</w:t>
      </w:r>
    </w:p>
    <w:p w14:paraId="6F8FC965" w14:textId="5BD32998"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تجنب الإطالة والتردد.</w:t>
      </w:r>
    </w:p>
    <w:p w14:paraId="54B530DB" w14:textId="457CB25B"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2- الشخصية التحليلية</w:t>
      </w:r>
    </w:p>
    <w:p w14:paraId="59CA9E16" w14:textId="4EEF9292"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وهي شخصية تهتم بالتفاصيل والدقة والمنطق.</w:t>
      </w:r>
    </w:p>
    <w:p w14:paraId="4D1F981E"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خصائصها:</w:t>
      </w:r>
    </w:p>
    <w:p w14:paraId="501BA6D7"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دقيقة ومنظمة.</w:t>
      </w:r>
    </w:p>
    <w:p w14:paraId="4FDC6E2E"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تحب التخطيط.</w:t>
      </w:r>
    </w:p>
    <w:p w14:paraId="567BC003"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lastRenderedPageBreak/>
        <w:t>• تعتمد على الحقائق والبيانات.</w:t>
      </w:r>
    </w:p>
    <w:p w14:paraId="6482231B"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تفضل التفكير قبل اتخاذ القرار.</w:t>
      </w:r>
    </w:p>
    <w:p w14:paraId="1078D961" w14:textId="57D6C986"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تهتم بالجودة.</w:t>
      </w:r>
    </w:p>
    <w:p w14:paraId="0738285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نقاط القوة:</w:t>
      </w:r>
    </w:p>
    <w:p w14:paraId="1070841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قوة التحليل.</w:t>
      </w:r>
    </w:p>
    <w:p w14:paraId="47887B8A"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اكتشاف الأخطاء.</w:t>
      </w:r>
    </w:p>
    <w:p w14:paraId="2059778A" w14:textId="65FDF564"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التنظيم والدقة.</w:t>
      </w:r>
    </w:p>
    <w:p w14:paraId="234BAD2B"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التحديات:</w:t>
      </w:r>
    </w:p>
    <w:p w14:paraId="293F21C4"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البطء أحيانًا في اتخاذ القرار.</w:t>
      </w:r>
    </w:p>
    <w:p w14:paraId="75FF1931"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المبالغة في التفكير.</w:t>
      </w:r>
    </w:p>
    <w:p w14:paraId="176BDAAF" w14:textId="5ABBE3C1"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الحساسية تجاه الأخطاء.</w:t>
      </w:r>
    </w:p>
    <w:p w14:paraId="1FB1239F" w14:textId="77777777" w:rsidR="00F47026" w:rsidRPr="00F47026" w:rsidRDefault="00F47026" w:rsidP="00F47026">
      <w:pPr>
        <w:spacing w:after="200" w:line="240" w:lineRule="auto"/>
        <w:rPr>
          <w:rFonts w:ascii="Sakkal Majalla" w:eastAsia="Times New Roman" w:hAnsi="Sakkal Majalla"/>
          <w:b/>
          <w:bCs/>
          <w:color w:val="C00000"/>
          <w:sz w:val="48"/>
          <w:szCs w:val="36"/>
          <w:rtl/>
          <w:lang w:val="en-GB"/>
        </w:rPr>
      </w:pPr>
      <w:r w:rsidRPr="00F47026">
        <w:rPr>
          <w:rFonts w:ascii="Sakkal Majalla" w:eastAsia="Times New Roman" w:hAnsi="Sakkal Majalla"/>
          <w:b/>
          <w:bCs/>
          <w:color w:val="C00000"/>
          <w:sz w:val="48"/>
          <w:szCs w:val="36"/>
          <w:rtl/>
          <w:lang w:val="en-GB"/>
        </w:rPr>
        <w:t>كيفية التعامل معها:</w:t>
      </w:r>
    </w:p>
    <w:p w14:paraId="69B05F81"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استخدم الأرقام والحقائق.</w:t>
      </w:r>
    </w:p>
    <w:p w14:paraId="2E4CC26A"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كن دقيقًا ومنظمًا.</w:t>
      </w:r>
    </w:p>
    <w:p w14:paraId="51CB1B3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تجنب العشوائية والغموض.</w:t>
      </w:r>
    </w:p>
    <w:p w14:paraId="6F573155" w14:textId="751D4890"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امنحها وقتًا للتفكير.</w:t>
      </w:r>
    </w:p>
    <w:p w14:paraId="1A4BD0BB" w14:textId="7F75BA43"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3- الشخصية الاجتماعية</w:t>
      </w:r>
    </w:p>
    <w:p w14:paraId="534E88FD" w14:textId="6277A994"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وهي شخصية ودودة تحب العلاقات والتفاعل مع الآخرين.</w:t>
      </w:r>
    </w:p>
    <w:p w14:paraId="06EA2502"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خصائصها:</w:t>
      </w:r>
    </w:p>
    <w:p w14:paraId="5F9A820F"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مرحة ومتحمسة.</w:t>
      </w:r>
    </w:p>
    <w:p w14:paraId="457C6C77"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lastRenderedPageBreak/>
        <w:t>• تحب العمل الجماعي.</w:t>
      </w:r>
    </w:p>
    <w:p w14:paraId="5159E41A"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تجيد بناء العلاقات.</w:t>
      </w:r>
    </w:p>
    <w:p w14:paraId="00908F3E"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تتحدث كثيرًا.</w:t>
      </w:r>
    </w:p>
    <w:p w14:paraId="44D3F02D"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تهتم بالمشاعر.</w:t>
      </w:r>
    </w:p>
    <w:p w14:paraId="11B1C01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p>
    <w:p w14:paraId="6B23448A"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نقاط القوة:</w:t>
      </w:r>
    </w:p>
    <w:p w14:paraId="43094A95"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القدرة على التأثير.</w:t>
      </w:r>
    </w:p>
    <w:p w14:paraId="567F180F"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بناء العلاقات.</w:t>
      </w:r>
    </w:p>
    <w:p w14:paraId="561EDAC8" w14:textId="23B17BBE"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رفع الروح المعنوية.</w:t>
      </w:r>
    </w:p>
    <w:p w14:paraId="78BC2157"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التحديات:</w:t>
      </w:r>
    </w:p>
    <w:p w14:paraId="6457FC04"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قد تتشتت بسهولة.</w:t>
      </w:r>
    </w:p>
    <w:p w14:paraId="1E6C1792"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أحيانًا تهمل التفاصيل.</w:t>
      </w:r>
    </w:p>
    <w:p w14:paraId="33D10804"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قد تتأثر بالعواطف.</w:t>
      </w:r>
    </w:p>
    <w:p w14:paraId="752D6255"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p>
    <w:p w14:paraId="692251C2"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كيفية التعامل معها:</w:t>
      </w:r>
    </w:p>
    <w:p w14:paraId="64A77B7B"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أظهر الاهتمام والتقدير.</w:t>
      </w:r>
    </w:p>
    <w:p w14:paraId="08390F21"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استخدم أسلوبًا وديًا.</w:t>
      </w:r>
    </w:p>
    <w:p w14:paraId="1006189E"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اسمح لها بالمشاركة والتفاعل.</w:t>
      </w:r>
    </w:p>
    <w:p w14:paraId="54EB1EA5"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تجنب الجفاف والرسميات الزائدة.</w:t>
      </w:r>
    </w:p>
    <w:p w14:paraId="5B037116"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p>
    <w:p w14:paraId="28C7D797" w14:textId="6AE4EDDB"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lastRenderedPageBreak/>
        <w:t>4- الشخصية الهادئة</w:t>
      </w:r>
    </w:p>
    <w:p w14:paraId="30489C2D" w14:textId="6B85CF7C"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وهي شخصية تميل إلى الاستقرار والهدوء وتجنب الصراعات.</w:t>
      </w:r>
    </w:p>
    <w:p w14:paraId="6C9C4203"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خصائصها:</w:t>
      </w:r>
    </w:p>
    <w:p w14:paraId="419D5ADC"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هادئة ومتعاونة.</w:t>
      </w:r>
    </w:p>
    <w:p w14:paraId="4CB387CE"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صبورة.</w:t>
      </w:r>
    </w:p>
    <w:p w14:paraId="1E6DDA88"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تحب الاستقرار.</w:t>
      </w:r>
    </w:p>
    <w:p w14:paraId="77654E12"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تتجنب المشكلات.</w:t>
      </w:r>
    </w:p>
    <w:p w14:paraId="00B3C3FA" w14:textId="0775BBAA"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جيدة في الاستماع.</w:t>
      </w:r>
    </w:p>
    <w:p w14:paraId="0B72013A"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نقاط القوة:</w:t>
      </w:r>
    </w:p>
    <w:p w14:paraId="2FA5B26A"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التعاون.</w:t>
      </w:r>
    </w:p>
    <w:p w14:paraId="02BA4F29"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المرونة.</w:t>
      </w:r>
    </w:p>
    <w:p w14:paraId="5F049898" w14:textId="4AAD26B9"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القدرة على تهدئة الآخرين.</w:t>
      </w:r>
    </w:p>
    <w:p w14:paraId="4E5EE38C"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التحديات:</w:t>
      </w:r>
    </w:p>
    <w:p w14:paraId="294C5404"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التردد أحيانًا.</w:t>
      </w:r>
    </w:p>
    <w:p w14:paraId="703FF557"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صعوبة التعبير عن الرأي.</w:t>
      </w:r>
    </w:p>
    <w:p w14:paraId="766E549A" w14:textId="6FB3695C"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تجنب المواجهة.</w:t>
      </w:r>
    </w:p>
    <w:p w14:paraId="01B082CC"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كيفية التعامل معها:</w:t>
      </w:r>
    </w:p>
    <w:p w14:paraId="6B96807B"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تحدث بهدوء واحترام.</w:t>
      </w:r>
    </w:p>
    <w:p w14:paraId="07CBED9E"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شجعها على التعبير عن رأيها.</w:t>
      </w:r>
    </w:p>
    <w:p w14:paraId="3567856A" w14:textId="77777777"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t>• تجنب الضغط الشديد.</w:t>
      </w:r>
    </w:p>
    <w:p w14:paraId="4D8950E9" w14:textId="50DDECAD" w:rsidR="00F47026" w:rsidRPr="00F47026" w:rsidRDefault="00F47026" w:rsidP="00F47026">
      <w:pPr>
        <w:spacing w:after="200" w:line="240" w:lineRule="auto"/>
        <w:rPr>
          <w:rFonts w:ascii="Sakkal Majalla" w:eastAsia="Times New Roman" w:hAnsi="Sakkal Majalla"/>
          <w:color w:val="auto"/>
          <w:sz w:val="48"/>
          <w:szCs w:val="36"/>
          <w:rtl/>
          <w:lang w:val="en-GB"/>
        </w:rPr>
      </w:pPr>
      <w:r w:rsidRPr="00F47026">
        <w:rPr>
          <w:rFonts w:ascii="Sakkal Majalla" w:eastAsia="Times New Roman" w:hAnsi="Sakkal Majalla"/>
          <w:color w:val="auto"/>
          <w:sz w:val="48"/>
          <w:szCs w:val="36"/>
          <w:rtl/>
          <w:lang w:val="en-GB"/>
        </w:rPr>
        <w:lastRenderedPageBreak/>
        <w:t>• امنحها الشعور بالأمان والثقة.</w:t>
      </w:r>
    </w:p>
    <w:p w14:paraId="04997D67" w14:textId="6CCD853B" w:rsidR="00F47026" w:rsidRPr="00F47026" w:rsidRDefault="00F47026" w:rsidP="00F47026">
      <w:pPr>
        <w:spacing w:after="200" w:line="240" w:lineRule="auto"/>
        <w:jc w:val="center"/>
        <w:rPr>
          <w:rFonts w:ascii="Sakkal Majalla" w:eastAsia="Times New Roman" w:hAnsi="Sakkal Majalla"/>
          <w:b/>
          <w:bCs/>
          <w:color w:val="006666"/>
          <w:sz w:val="56"/>
          <w:szCs w:val="44"/>
          <w:rtl/>
          <w:lang w:val="en-GB"/>
        </w:rPr>
      </w:pPr>
      <w:r w:rsidRPr="00F47026">
        <w:rPr>
          <w:rFonts w:ascii="Sakkal Majalla" w:eastAsia="Times New Roman" w:hAnsi="Sakkal Majalla"/>
          <w:b/>
          <w:bCs/>
          <w:color w:val="006666"/>
          <w:sz w:val="56"/>
          <w:szCs w:val="44"/>
          <w:rtl/>
          <w:lang w:val="en-GB"/>
        </w:rPr>
        <w:t>ثانيًا: أساليب التواصل مع الشخصيات المختلفة</w:t>
      </w:r>
    </w:p>
    <w:p w14:paraId="79B5A729" w14:textId="13562959"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لا يمكن استخدام نفس أسلوب التواصل مع جميع الأشخاص، لأن كل شخصية تستجيب بطريقة مختلفة. ولذلك فإن المرونة في التواصل تُعد من أهم مهارات النجاح المهني.</w:t>
      </w:r>
    </w:p>
    <w:p w14:paraId="0EA772A9" w14:textId="6B7CEFEE"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مفهوم التكيف في التواصل</w:t>
      </w:r>
    </w:p>
    <w:p w14:paraId="48E67B96"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ويقصد به:</w:t>
      </w:r>
    </w:p>
    <w:p w14:paraId="5ECDF554" w14:textId="330D6AEF"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“قدرة الشخص على تعديل أسلوبه وطريقته في الحديث والتفاعل بما يتناسب مع طبيعة الشخص الآخر والموقف المهني.”</w:t>
      </w:r>
    </w:p>
    <w:p w14:paraId="03187B87" w14:textId="24CC14D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أساليب التواصل مع الشخصيات المختلفة</w:t>
      </w:r>
    </w:p>
    <w:p w14:paraId="5D479713"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1- التواصل مع الشخصية القيادية</w:t>
      </w:r>
    </w:p>
    <w:p w14:paraId="1E7B941D"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تحدث بثقة.</w:t>
      </w:r>
    </w:p>
    <w:p w14:paraId="05EDEFB6"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اختصر المعلومات.</w:t>
      </w:r>
    </w:p>
    <w:p w14:paraId="1411BE0F"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ركز على النتائج.</w:t>
      </w:r>
    </w:p>
    <w:p w14:paraId="07B50DFC"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تجنب التردد.</w:t>
      </w:r>
    </w:p>
    <w:p w14:paraId="47E6296E"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كن مباشرًا.</w:t>
      </w:r>
    </w:p>
    <w:p w14:paraId="63D0333B"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p>
    <w:p w14:paraId="454A4935"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أخطاء يجب تجنبها:</w:t>
      </w:r>
    </w:p>
    <w:p w14:paraId="4DE749E0"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كثرة التفاصيل غير المهمة.</w:t>
      </w:r>
    </w:p>
    <w:p w14:paraId="3D09E520"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التردد وعدم الوضوح.</w:t>
      </w:r>
    </w:p>
    <w:p w14:paraId="3FA7D2CB"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إضاعة الوقت.</w:t>
      </w:r>
    </w:p>
    <w:p w14:paraId="244E8B3E"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p>
    <w:p w14:paraId="744086A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2- التواصل مع الشخصية التحليلية</w:t>
      </w:r>
    </w:p>
    <w:p w14:paraId="6A7B09FD"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قدم معلومات دقيقة.</w:t>
      </w:r>
    </w:p>
    <w:p w14:paraId="0D3B0DD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استخدم الأدلة والبيانات.</w:t>
      </w:r>
    </w:p>
    <w:p w14:paraId="2D8EF6A1"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نظم أفكارك.</w:t>
      </w:r>
    </w:p>
    <w:p w14:paraId="60984C30"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كن منطقيًا.</w:t>
      </w:r>
    </w:p>
    <w:p w14:paraId="4DAFB523"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توقع الأسئلة التفصيلية.</w:t>
      </w:r>
    </w:p>
    <w:p w14:paraId="68C4E88A"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p>
    <w:p w14:paraId="6519D464"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أخطاء يجب تجنبها:</w:t>
      </w:r>
    </w:p>
    <w:p w14:paraId="2AF5ED80"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التسرع.</w:t>
      </w:r>
    </w:p>
    <w:p w14:paraId="37A513ED"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الغموض.</w:t>
      </w:r>
    </w:p>
    <w:p w14:paraId="52FA4F6D"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العشوائية.</w:t>
      </w:r>
    </w:p>
    <w:p w14:paraId="67C5EAC0"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p>
    <w:p w14:paraId="2ECBC601"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3- التواصل مع الشخصية الاجتماعية</w:t>
      </w:r>
    </w:p>
    <w:p w14:paraId="5A77F0AC"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استخدم أسلوبًا إيجابيًا.</w:t>
      </w:r>
    </w:p>
    <w:p w14:paraId="4658EE4B"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أظهر الحماس.</w:t>
      </w:r>
    </w:p>
    <w:p w14:paraId="5CBA9E18"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شاركها الحوار.</w:t>
      </w:r>
    </w:p>
    <w:p w14:paraId="7E4FD94E"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اهتم بالعلاقات الإنسانية.</w:t>
      </w:r>
    </w:p>
    <w:p w14:paraId="58507654" w14:textId="77777777" w:rsidR="00F47026" w:rsidRDefault="00F47026" w:rsidP="00F47026">
      <w:pPr>
        <w:spacing w:after="200" w:line="240" w:lineRule="auto"/>
        <w:rPr>
          <w:rFonts w:ascii="Sakkal Majalla" w:eastAsia="Times New Roman" w:hAnsi="Sakkal Majalla"/>
          <w:b/>
          <w:bCs/>
          <w:color w:val="auto"/>
          <w:sz w:val="48"/>
          <w:szCs w:val="36"/>
          <w:rtl/>
          <w:lang w:val="en-GB"/>
        </w:rPr>
      </w:pPr>
    </w:p>
    <w:p w14:paraId="48C4DB4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p>
    <w:p w14:paraId="21D84B0F"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lastRenderedPageBreak/>
        <w:t>أخطاء يجب تجنبها:</w:t>
      </w:r>
    </w:p>
    <w:p w14:paraId="01C4506D"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البرود.</w:t>
      </w:r>
    </w:p>
    <w:p w14:paraId="634E0E22"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تجاهل المشاعر.</w:t>
      </w:r>
    </w:p>
    <w:p w14:paraId="44811275"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الجدية المفرطة.</w:t>
      </w:r>
    </w:p>
    <w:p w14:paraId="26ADF6C3"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p>
    <w:p w14:paraId="7AE04BA9"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4- التواصل مع الشخصية الهادئة</w:t>
      </w:r>
    </w:p>
    <w:p w14:paraId="09C394C6"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كن صبورًا.</w:t>
      </w:r>
    </w:p>
    <w:p w14:paraId="2F2F2581"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تحدث بهدوء.</w:t>
      </w:r>
    </w:p>
    <w:p w14:paraId="3EBE9AD5"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شجع المشاركة.</w:t>
      </w:r>
    </w:p>
    <w:p w14:paraId="3146B678"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r w:rsidRPr="00F47026">
        <w:rPr>
          <w:rFonts w:ascii="Sakkal Majalla" w:eastAsia="Times New Roman" w:hAnsi="Sakkal Majalla"/>
          <w:b/>
          <w:bCs/>
          <w:color w:val="auto"/>
          <w:sz w:val="48"/>
          <w:szCs w:val="36"/>
          <w:rtl/>
          <w:lang w:val="en-GB"/>
        </w:rPr>
        <w:t>• امنحها وقتًا للتفكير.</w:t>
      </w:r>
    </w:p>
    <w:p w14:paraId="00D2F250" w14:textId="77777777" w:rsidR="00F47026" w:rsidRPr="00F47026" w:rsidRDefault="00F47026" w:rsidP="00F47026">
      <w:pPr>
        <w:spacing w:after="200" w:line="240" w:lineRule="auto"/>
        <w:rPr>
          <w:rFonts w:ascii="Sakkal Majalla" w:eastAsia="Times New Roman" w:hAnsi="Sakkal Majalla"/>
          <w:b/>
          <w:bCs/>
          <w:color w:val="auto"/>
          <w:sz w:val="48"/>
          <w:szCs w:val="36"/>
          <w:rtl/>
          <w:lang w:val="en-GB"/>
        </w:rPr>
      </w:pPr>
    </w:p>
    <w:p w14:paraId="37A69CF0"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أخطاء يجب تجنبها:</w:t>
      </w:r>
    </w:p>
    <w:p w14:paraId="0DDF6DAC"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الضغط الشديد.</w:t>
      </w:r>
    </w:p>
    <w:p w14:paraId="4F7F0D31"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رفع الصوت.</w:t>
      </w:r>
    </w:p>
    <w:p w14:paraId="59F63471" w14:textId="5A5594EF"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المقاطعة المستمرة.</w:t>
      </w:r>
    </w:p>
    <w:p w14:paraId="1312FC20" w14:textId="431D6918" w:rsidR="00F47026" w:rsidRPr="005649D0" w:rsidRDefault="00F47026" w:rsidP="00F47026">
      <w:pPr>
        <w:spacing w:after="200" w:line="240" w:lineRule="auto"/>
        <w:rPr>
          <w:rFonts w:ascii="Sakkal Majalla" w:eastAsia="Times New Roman" w:hAnsi="Sakkal Majalla"/>
          <w:b/>
          <w:bCs/>
          <w:color w:val="C00000"/>
          <w:sz w:val="48"/>
          <w:szCs w:val="36"/>
          <w:rtl/>
          <w:lang w:val="en-GB"/>
        </w:rPr>
      </w:pPr>
      <w:r w:rsidRPr="005649D0">
        <w:rPr>
          <w:rFonts w:ascii="Sakkal Majalla" w:eastAsia="Times New Roman" w:hAnsi="Sakkal Majalla"/>
          <w:b/>
          <w:bCs/>
          <w:color w:val="C00000"/>
          <w:sz w:val="48"/>
          <w:szCs w:val="36"/>
          <w:rtl/>
          <w:lang w:val="en-GB"/>
        </w:rPr>
        <w:t>مهارات مهمة للتواصل مع جميع الشخصيات</w:t>
      </w:r>
    </w:p>
    <w:p w14:paraId="5A5F0AF3"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حسن الاستماع.</w:t>
      </w:r>
    </w:p>
    <w:p w14:paraId="0B33F661"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الذكاء العاطفي.</w:t>
      </w:r>
    </w:p>
    <w:p w14:paraId="637FA281"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احترام الاختلاف.</w:t>
      </w:r>
    </w:p>
    <w:p w14:paraId="328A22B4"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التحكم في الانفعالات.</w:t>
      </w:r>
    </w:p>
    <w:p w14:paraId="7862262F"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lastRenderedPageBreak/>
        <w:t>• استخدام لغة جسد إيجابية.</w:t>
      </w:r>
    </w:p>
    <w:p w14:paraId="685FCE43"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المرونة.</w:t>
      </w:r>
    </w:p>
    <w:p w14:paraId="3E78BD7A"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الصبر.</w:t>
      </w:r>
    </w:p>
    <w:p w14:paraId="3909C2B1"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p>
    <w:p w14:paraId="06B1997A" w14:textId="050D6619" w:rsidR="00F47026" w:rsidRPr="005649D0" w:rsidRDefault="00F47026" w:rsidP="00F47026">
      <w:pPr>
        <w:spacing w:after="200" w:line="240" w:lineRule="auto"/>
        <w:jc w:val="center"/>
        <w:rPr>
          <w:rFonts w:ascii="Sakkal Majalla" w:eastAsia="Times New Roman" w:hAnsi="Sakkal Majalla"/>
          <w:b/>
          <w:bCs/>
          <w:color w:val="006666"/>
          <w:sz w:val="56"/>
          <w:szCs w:val="44"/>
          <w:rtl/>
          <w:lang w:val="en-GB"/>
        </w:rPr>
      </w:pPr>
      <w:r w:rsidRPr="005649D0">
        <w:rPr>
          <w:rFonts w:ascii="Sakkal Majalla" w:eastAsia="Times New Roman" w:hAnsi="Sakkal Majalla"/>
          <w:b/>
          <w:bCs/>
          <w:color w:val="006666"/>
          <w:sz w:val="56"/>
          <w:szCs w:val="44"/>
          <w:rtl/>
          <w:lang w:val="en-GB"/>
        </w:rPr>
        <w:t>ثالثًا: تحديد نمط التواصل الشخصي</w:t>
      </w:r>
    </w:p>
    <w:p w14:paraId="16FD5DCC" w14:textId="6E127265"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لكل إنسان أسلوب خاص في التواصل مع الآخرين، ويتأثر هذا الأسلوب بالشخصية والخبرات والتربية وطبيعة البيئة المحيطة. وفهم الشخص لنمط تواصله يساعده على تطوير نقاط القوة ومعالجة نقاط الضعف وتحسين علاقاته المهنية.</w:t>
      </w:r>
    </w:p>
    <w:p w14:paraId="67DDB20D" w14:textId="54BB7810"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ما المقصود بنمط التواصل الشخصي؟</w:t>
      </w:r>
    </w:p>
    <w:p w14:paraId="2F2D3FF6" w14:textId="36F9E2E4"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هو الطريقة المعتادة التي يستخدمها الشخص في التعبير عن أفكاره ومشاعره والتفاعل مع الآخرين.</w:t>
      </w:r>
    </w:p>
    <w:p w14:paraId="4D60D711" w14:textId="2B821FF1"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أهمية معرفة نمط التواصل الشخصي</w:t>
      </w:r>
    </w:p>
    <w:p w14:paraId="17278E81"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زيادة الوعي الذاتي.</w:t>
      </w:r>
    </w:p>
    <w:p w14:paraId="6392B0D8"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تحسين العلاقات المهنية.</w:t>
      </w:r>
    </w:p>
    <w:p w14:paraId="0D974156"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تطوير مهارات التواصل.</w:t>
      </w:r>
    </w:p>
    <w:p w14:paraId="7EB2452C"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تقليل المشكلات والخلافات.</w:t>
      </w:r>
    </w:p>
    <w:p w14:paraId="1814AD63"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فهم تأثير السلوك على الآخرين.</w:t>
      </w:r>
    </w:p>
    <w:p w14:paraId="6C4C60F1"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p>
    <w:p w14:paraId="1AE4E848"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p>
    <w:p w14:paraId="23747294"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p>
    <w:p w14:paraId="4C49FEEF" w14:textId="6EE0FDB9" w:rsidR="00F47026" w:rsidRPr="005649D0" w:rsidRDefault="00F47026" w:rsidP="00F47026">
      <w:pPr>
        <w:spacing w:after="200" w:line="240" w:lineRule="auto"/>
        <w:rPr>
          <w:rFonts w:ascii="Sakkal Majalla" w:eastAsia="Times New Roman" w:hAnsi="Sakkal Majalla"/>
          <w:b/>
          <w:bCs/>
          <w:color w:val="C00000"/>
          <w:sz w:val="48"/>
          <w:szCs w:val="36"/>
          <w:rtl/>
          <w:lang w:val="en-GB"/>
        </w:rPr>
      </w:pPr>
      <w:r w:rsidRPr="005649D0">
        <w:rPr>
          <w:rFonts w:ascii="Sakkal Majalla" w:eastAsia="Times New Roman" w:hAnsi="Sakkal Majalla"/>
          <w:b/>
          <w:bCs/>
          <w:color w:val="C00000"/>
          <w:sz w:val="48"/>
          <w:szCs w:val="36"/>
          <w:rtl/>
          <w:lang w:val="en-GB"/>
        </w:rPr>
        <w:lastRenderedPageBreak/>
        <w:t>أنماط التواصل الشخصية</w:t>
      </w:r>
    </w:p>
    <w:p w14:paraId="4DC5EB7E"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1- النمط الحازم</w:t>
      </w:r>
    </w:p>
    <w:p w14:paraId="30C779E5" w14:textId="48728663"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ويُعد أفضل أنماط التواصل.</w:t>
      </w:r>
    </w:p>
    <w:p w14:paraId="6F9C20ED"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خصائصه:</w:t>
      </w:r>
    </w:p>
    <w:p w14:paraId="53A82306"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الوضوح.</w:t>
      </w:r>
    </w:p>
    <w:p w14:paraId="745491FD"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الثقة.</w:t>
      </w:r>
    </w:p>
    <w:p w14:paraId="6B719DEE"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احترام الآخرين.</w:t>
      </w:r>
    </w:p>
    <w:p w14:paraId="00C49998"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التعبير عن الرأي بدون عدوانية.</w:t>
      </w:r>
    </w:p>
    <w:p w14:paraId="1144FF83"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p>
    <w:p w14:paraId="1F0B0D46"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نتائجه:</w:t>
      </w:r>
    </w:p>
    <w:p w14:paraId="0608FCC1"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بناء الثقة.</w:t>
      </w:r>
    </w:p>
    <w:p w14:paraId="21D52A6E"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تحسين العلاقات.</w:t>
      </w:r>
    </w:p>
    <w:p w14:paraId="12C7D821" w14:textId="6C9A5842"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حل المشكلات بفعالية.</w:t>
      </w:r>
    </w:p>
    <w:p w14:paraId="03899BC2" w14:textId="7838C313"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2- النمط العدواني</w:t>
      </w:r>
    </w:p>
    <w:p w14:paraId="512926BF"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خصائصه:</w:t>
      </w:r>
    </w:p>
    <w:p w14:paraId="32C05799"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رفع الصوت.</w:t>
      </w:r>
    </w:p>
    <w:p w14:paraId="17ED6173"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فرض الرأي.</w:t>
      </w:r>
    </w:p>
    <w:p w14:paraId="51E12F17" w14:textId="34A0ADB5"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التقليل من الآخرين.</w:t>
      </w:r>
    </w:p>
    <w:p w14:paraId="46D87513"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نتائجه:</w:t>
      </w:r>
    </w:p>
    <w:p w14:paraId="79102D12"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التوتر والخلافات.</w:t>
      </w:r>
    </w:p>
    <w:p w14:paraId="5407A2DC" w14:textId="1334D1B2"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lastRenderedPageBreak/>
        <w:t>• ضعف العلاقات المهنية.</w:t>
      </w:r>
    </w:p>
    <w:p w14:paraId="427E68BC" w14:textId="6C5D6471"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3- النمط السلبي</w:t>
      </w:r>
    </w:p>
    <w:p w14:paraId="0684DB54"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خصائصه:</w:t>
      </w:r>
    </w:p>
    <w:p w14:paraId="31DECFA0"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الخجل.</w:t>
      </w:r>
    </w:p>
    <w:p w14:paraId="4BD00A1C"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التردد.</w:t>
      </w:r>
    </w:p>
    <w:p w14:paraId="0E24BF38" w14:textId="55E3278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صعوبة التعبير عن الرأي.</w:t>
      </w:r>
    </w:p>
    <w:p w14:paraId="32C87EF1"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نتائجه:</w:t>
      </w:r>
    </w:p>
    <w:p w14:paraId="50BAB4D9"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ضعف الثقة بالنفس.</w:t>
      </w:r>
    </w:p>
    <w:p w14:paraId="3C86ECDB" w14:textId="1EA82C3D"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ضياع الحقوق.</w:t>
      </w:r>
    </w:p>
    <w:p w14:paraId="75DC4145" w14:textId="0670563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4- النمط السلبي العدواني</w:t>
      </w:r>
    </w:p>
    <w:p w14:paraId="1DC0EF40"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خصائصه:</w:t>
      </w:r>
    </w:p>
    <w:p w14:paraId="0DA73568"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إظهار الموافقة ظاهريًا مع الرفض الداخلي.</w:t>
      </w:r>
    </w:p>
    <w:p w14:paraId="5DADEB5C" w14:textId="34B5D2BD"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استخدام التلميحات والسخرية.</w:t>
      </w:r>
    </w:p>
    <w:p w14:paraId="742B204E"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نتائجه:</w:t>
      </w:r>
    </w:p>
    <w:p w14:paraId="35834227"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سوء الفهم.</w:t>
      </w:r>
    </w:p>
    <w:p w14:paraId="608E2016" w14:textId="3E626770"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ضعف الثقة.</w:t>
      </w:r>
    </w:p>
    <w:p w14:paraId="76DB5EB7" w14:textId="6027182A" w:rsidR="00F47026" w:rsidRPr="005649D0" w:rsidRDefault="00F47026" w:rsidP="00F47026">
      <w:pPr>
        <w:spacing w:after="200" w:line="240" w:lineRule="auto"/>
        <w:rPr>
          <w:rFonts w:ascii="Sakkal Majalla" w:eastAsia="Times New Roman" w:hAnsi="Sakkal Majalla"/>
          <w:b/>
          <w:bCs/>
          <w:color w:val="C00000"/>
          <w:sz w:val="48"/>
          <w:szCs w:val="36"/>
          <w:rtl/>
          <w:lang w:val="en-GB"/>
        </w:rPr>
      </w:pPr>
      <w:r w:rsidRPr="005649D0">
        <w:rPr>
          <w:rFonts w:ascii="Sakkal Majalla" w:eastAsia="Times New Roman" w:hAnsi="Sakkal Majalla"/>
          <w:b/>
          <w:bCs/>
          <w:color w:val="C00000"/>
          <w:sz w:val="48"/>
          <w:szCs w:val="36"/>
          <w:rtl/>
          <w:lang w:val="en-GB"/>
        </w:rPr>
        <w:t>كيفية تطوير نمط التواصل الشخصي</w:t>
      </w:r>
    </w:p>
    <w:p w14:paraId="58CD8618"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التدريب على التعبير الواضح.</w:t>
      </w:r>
    </w:p>
    <w:p w14:paraId="5F9E2B0C"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تحسين الثقة بالنفس.</w:t>
      </w:r>
    </w:p>
    <w:p w14:paraId="51E64D84"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ممارسة الاستماع الفعّال.</w:t>
      </w:r>
    </w:p>
    <w:p w14:paraId="0B3898D9"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lastRenderedPageBreak/>
        <w:t>• التحكم في الانفعالات.</w:t>
      </w:r>
    </w:p>
    <w:p w14:paraId="154C72C9"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طلب التغذية الراجعة من الآخرين.</w:t>
      </w:r>
    </w:p>
    <w:p w14:paraId="30DC341B"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مراقبة لغة الجسد.</w:t>
      </w:r>
    </w:p>
    <w:p w14:paraId="0AC7B44C"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p>
    <w:p w14:paraId="39078B5F" w14:textId="56D6F359" w:rsidR="00F47026" w:rsidRPr="005649D0" w:rsidRDefault="00F47026" w:rsidP="00F47026">
      <w:pPr>
        <w:spacing w:after="200" w:line="240" w:lineRule="auto"/>
        <w:jc w:val="center"/>
        <w:rPr>
          <w:rFonts w:ascii="Sakkal Majalla" w:eastAsia="Times New Roman" w:hAnsi="Sakkal Majalla"/>
          <w:b/>
          <w:bCs/>
          <w:color w:val="006666"/>
          <w:sz w:val="72"/>
          <w:szCs w:val="48"/>
          <w:rtl/>
          <w:lang w:val="en-GB"/>
        </w:rPr>
      </w:pPr>
      <w:r w:rsidRPr="005649D0">
        <w:rPr>
          <w:rFonts w:ascii="Sakkal Majalla" w:eastAsia="Times New Roman" w:hAnsi="Sakkal Majalla"/>
          <w:b/>
          <w:bCs/>
          <w:color w:val="006666"/>
          <w:sz w:val="72"/>
          <w:szCs w:val="48"/>
          <w:rtl/>
          <w:lang w:val="en-GB"/>
        </w:rPr>
        <w:t>رابعًا: التكيف مع أنماط الآخرين</w:t>
      </w:r>
    </w:p>
    <w:p w14:paraId="12566D2E" w14:textId="7C6D97D4"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التكيف مع الآخرين لا يعني تغيير الشخصية أو التنازل عن المبادئ، بل يعني امتلاك المرونة الكافية لفهم طريقة تفكير الآخرين والتعامل معهم بأسلوب يحقق التعاون والتفاهم.</w:t>
      </w:r>
    </w:p>
    <w:p w14:paraId="63B771D8" w14:textId="1366997A"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مفهوم التكيف</w:t>
      </w:r>
    </w:p>
    <w:p w14:paraId="0F9765FB"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هو:</w:t>
      </w:r>
    </w:p>
    <w:p w14:paraId="3E3000FC"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“قدرة الفرد على تعديل أسلوب تعامله وتواصله بما يتناسب مع طبيعة الأشخاص والمواقف المختلفة.”</w:t>
      </w:r>
    </w:p>
    <w:p w14:paraId="52A2A33B"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p>
    <w:p w14:paraId="3B057A14" w14:textId="2CEE79C3" w:rsidR="00F47026" w:rsidRPr="005649D0" w:rsidRDefault="00F47026" w:rsidP="00582F3F">
      <w:pPr>
        <w:spacing w:after="200" w:line="240" w:lineRule="auto"/>
        <w:rPr>
          <w:rFonts w:ascii="Sakkal Majalla" w:eastAsia="Times New Roman" w:hAnsi="Sakkal Majalla"/>
          <w:b/>
          <w:bCs/>
          <w:color w:val="C00000"/>
          <w:sz w:val="48"/>
          <w:szCs w:val="36"/>
          <w:rtl/>
          <w:lang w:val="en-GB"/>
        </w:rPr>
      </w:pPr>
      <w:r w:rsidRPr="005649D0">
        <w:rPr>
          <w:rFonts w:ascii="Sakkal Majalla" w:eastAsia="Times New Roman" w:hAnsi="Sakkal Majalla"/>
          <w:b/>
          <w:bCs/>
          <w:color w:val="C00000"/>
          <w:sz w:val="48"/>
          <w:szCs w:val="36"/>
          <w:rtl/>
          <w:lang w:val="en-GB"/>
        </w:rPr>
        <w:t>أهمية التكيف في بيئة العمل</w:t>
      </w:r>
    </w:p>
    <w:p w14:paraId="5C291659"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تعزيز العلاقات المهنية.</w:t>
      </w:r>
    </w:p>
    <w:p w14:paraId="2F4B404E"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تقليل الصراعات.</w:t>
      </w:r>
    </w:p>
    <w:p w14:paraId="74EEC05B"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رفع كفاءة العمل الجماعي.</w:t>
      </w:r>
    </w:p>
    <w:p w14:paraId="065662F7"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تحسين جودة التواصل.</w:t>
      </w:r>
    </w:p>
    <w:p w14:paraId="3B1F539B"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زيادة فرص النجاح المهني.</w:t>
      </w:r>
    </w:p>
    <w:p w14:paraId="3BD72BCA"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p>
    <w:p w14:paraId="53042E88" w14:textId="77777777" w:rsidR="00582F3F" w:rsidRPr="005649D0" w:rsidRDefault="00582F3F" w:rsidP="00F47026">
      <w:pPr>
        <w:spacing w:after="200" w:line="240" w:lineRule="auto"/>
        <w:rPr>
          <w:rFonts w:ascii="Sakkal Majalla" w:eastAsia="Times New Roman" w:hAnsi="Sakkal Majalla"/>
          <w:b/>
          <w:bCs/>
          <w:color w:val="auto"/>
          <w:sz w:val="48"/>
          <w:szCs w:val="36"/>
          <w:rtl/>
          <w:lang w:val="en-GB"/>
        </w:rPr>
      </w:pPr>
    </w:p>
    <w:p w14:paraId="49744020" w14:textId="627A0267" w:rsidR="00F47026" w:rsidRPr="005649D0" w:rsidRDefault="00F47026" w:rsidP="00582F3F">
      <w:pPr>
        <w:spacing w:after="200" w:line="240" w:lineRule="auto"/>
        <w:rPr>
          <w:rFonts w:ascii="Sakkal Majalla" w:eastAsia="Times New Roman" w:hAnsi="Sakkal Majalla"/>
          <w:b/>
          <w:bCs/>
          <w:color w:val="C00000"/>
          <w:sz w:val="48"/>
          <w:szCs w:val="36"/>
          <w:rtl/>
          <w:lang w:val="en-GB"/>
        </w:rPr>
      </w:pPr>
      <w:r w:rsidRPr="005649D0">
        <w:rPr>
          <w:rFonts w:ascii="Sakkal Majalla" w:eastAsia="Times New Roman" w:hAnsi="Sakkal Majalla"/>
          <w:b/>
          <w:bCs/>
          <w:color w:val="C00000"/>
          <w:sz w:val="48"/>
          <w:szCs w:val="36"/>
          <w:rtl/>
          <w:lang w:val="en-GB"/>
        </w:rPr>
        <w:lastRenderedPageBreak/>
        <w:t>خطوات التكيف مع الآخرين</w:t>
      </w:r>
    </w:p>
    <w:p w14:paraId="0BCCD9C7"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1- فهم الشخصية المقابلة</w:t>
      </w:r>
    </w:p>
    <w:p w14:paraId="4CCB6C14"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من خلال:</w:t>
      </w:r>
    </w:p>
    <w:p w14:paraId="32FE0B5D"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طريقة الحديث.</w:t>
      </w:r>
    </w:p>
    <w:p w14:paraId="5706CF4B"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ردود الأفعال.</w:t>
      </w:r>
    </w:p>
    <w:p w14:paraId="3B4B484A"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لغة الجسد.</w:t>
      </w:r>
    </w:p>
    <w:p w14:paraId="577408C5" w14:textId="7DBB11F1" w:rsidR="00F47026" w:rsidRPr="005649D0" w:rsidRDefault="00F47026" w:rsidP="00582F3F">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أسلوب اتخاذ القرار.</w:t>
      </w:r>
    </w:p>
    <w:p w14:paraId="1981592B"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2- المرونة في الأسلوب</w:t>
      </w:r>
    </w:p>
    <w:p w14:paraId="33D56D9E" w14:textId="0CAC334E" w:rsidR="00F47026" w:rsidRPr="005649D0" w:rsidRDefault="00F47026" w:rsidP="00582F3F">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فليس كل الأشخاص يناسبهم نفس الأسلوب.</w:t>
      </w:r>
    </w:p>
    <w:p w14:paraId="1DDB20B0"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3- التحكم في الانفعالات</w:t>
      </w:r>
    </w:p>
    <w:p w14:paraId="61D7611C" w14:textId="4538E86A" w:rsidR="00F47026" w:rsidRPr="005649D0" w:rsidRDefault="00F47026" w:rsidP="00582F3F">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الهدوء يساعد على إدارة المواقف الصعبة.</w:t>
      </w:r>
    </w:p>
    <w:p w14:paraId="1EB56616"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4- احترام الاختلاف</w:t>
      </w:r>
    </w:p>
    <w:p w14:paraId="740794CE" w14:textId="33390360" w:rsidR="00F47026" w:rsidRPr="005649D0" w:rsidRDefault="00F47026" w:rsidP="00582F3F">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الاختلاف أمر طبيعي داخل بيئات العمل.</w:t>
      </w:r>
    </w:p>
    <w:p w14:paraId="61E48F55"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5- التركيز على الهدف المشترك</w:t>
      </w:r>
    </w:p>
    <w:p w14:paraId="0AD6287C" w14:textId="2D433DB0" w:rsidR="00F47026" w:rsidRPr="005649D0" w:rsidRDefault="00F47026" w:rsidP="00582F3F">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بدلًا من التركيز على الخلافات الشخصية.</w:t>
      </w:r>
    </w:p>
    <w:p w14:paraId="10992DD2" w14:textId="07A24B2E" w:rsidR="00F47026" w:rsidRPr="005649D0" w:rsidRDefault="00F47026" w:rsidP="00582F3F">
      <w:pPr>
        <w:spacing w:after="200" w:line="240" w:lineRule="auto"/>
        <w:rPr>
          <w:rFonts w:ascii="Sakkal Majalla" w:eastAsia="Times New Roman" w:hAnsi="Sakkal Majalla"/>
          <w:b/>
          <w:bCs/>
          <w:color w:val="C00000"/>
          <w:sz w:val="48"/>
          <w:szCs w:val="36"/>
          <w:rtl/>
          <w:lang w:val="en-GB"/>
        </w:rPr>
      </w:pPr>
      <w:r w:rsidRPr="005649D0">
        <w:rPr>
          <w:rFonts w:ascii="Sakkal Majalla" w:eastAsia="Times New Roman" w:hAnsi="Sakkal Majalla"/>
          <w:b/>
          <w:bCs/>
          <w:color w:val="C00000"/>
          <w:sz w:val="48"/>
          <w:szCs w:val="36"/>
          <w:rtl/>
          <w:lang w:val="en-GB"/>
        </w:rPr>
        <w:t>مهارات تساعد على التكيف</w:t>
      </w:r>
    </w:p>
    <w:p w14:paraId="5F7F80DE"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الذكاء العاطفي.</w:t>
      </w:r>
    </w:p>
    <w:p w14:paraId="397FAB9A"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التعاطف.</w:t>
      </w:r>
    </w:p>
    <w:p w14:paraId="71E6FC72"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الصبر.</w:t>
      </w:r>
    </w:p>
    <w:p w14:paraId="456FA8E2"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إدارة الضغوط.</w:t>
      </w:r>
    </w:p>
    <w:p w14:paraId="385C3753" w14:textId="782AC6B3" w:rsidR="00F47026" w:rsidRPr="005649D0" w:rsidRDefault="00F47026" w:rsidP="00582F3F">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lastRenderedPageBreak/>
        <w:t>• التفكير الإيجابي.</w:t>
      </w:r>
    </w:p>
    <w:p w14:paraId="28FCFFA9" w14:textId="08A2F1C5" w:rsidR="00F47026" w:rsidRPr="005649D0" w:rsidRDefault="00F47026" w:rsidP="00582F3F">
      <w:pPr>
        <w:spacing w:after="200" w:line="240" w:lineRule="auto"/>
        <w:jc w:val="center"/>
        <w:rPr>
          <w:rFonts w:ascii="Sakkal Majalla" w:eastAsia="Times New Roman" w:hAnsi="Sakkal Majalla"/>
          <w:b/>
          <w:bCs/>
          <w:color w:val="006666"/>
          <w:sz w:val="72"/>
          <w:szCs w:val="48"/>
          <w:rtl/>
          <w:lang w:val="en-GB"/>
        </w:rPr>
      </w:pPr>
      <w:r w:rsidRPr="005649D0">
        <w:rPr>
          <w:rFonts w:ascii="Sakkal Majalla" w:eastAsia="Times New Roman" w:hAnsi="Sakkal Majalla"/>
          <w:b/>
          <w:bCs/>
          <w:color w:val="006666"/>
          <w:sz w:val="72"/>
          <w:szCs w:val="48"/>
          <w:rtl/>
          <w:lang w:val="en-GB"/>
        </w:rPr>
        <w:t>خامسًا: بناء التفاهم المهني</w:t>
      </w:r>
    </w:p>
    <w:p w14:paraId="56BDCB2E" w14:textId="1F60A78F" w:rsidR="00F47026" w:rsidRPr="005649D0" w:rsidRDefault="00F47026" w:rsidP="00582F3F">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التفاهم المهني هو الأساس الحقيقي للعلاقات الناجحة داخل المؤسسات، لأنه يساعد على خلق بيئة عمل يسودها الاحترام والتعاون والثقة المتبادلة.</w:t>
      </w:r>
    </w:p>
    <w:p w14:paraId="101A483D" w14:textId="5A08E5E6" w:rsidR="00F47026" w:rsidRPr="005649D0" w:rsidRDefault="00F47026" w:rsidP="00582F3F">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مفهوم التفاهم المهني</w:t>
      </w:r>
    </w:p>
    <w:p w14:paraId="5B5218F6"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هو:</w:t>
      </w:r>
    </w:p>
    <w:p w14:paraId="158669E7" w14:textId="2268974D" w:rsidR="00F47026" w:rsidRPr="005649D0" w:rsidRDefault="00F47026" w:rsidP="00582F3F">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“وجود حالة من الانسجام والتعاون والوضوح في العلاقات المهنية بما يساعد على تحقيق أهداف العمل بصورة إيجابية.”</w:t>
      </w:r>
    </w:p>
    <w:p w14:paraId="7A5FD25C" w14:textId="21812A49" w:rsidR="00F47026" w:rsidRPr="005649D0" w:rsidRDefault="00F47026" w:rsidP="00582F3F">
      <w:pPr>
        <w:spacing w:after="200" w:line="240" w:lineRule="auto"/>
        <w:rPr>
          <w:rFonts w:ascii="Sakkal Majalla" w:eastAsia="Times New Roman" w:hAnsi="Sakkal Majalla"/>
          <w:b/>
          <w:bCs/>
          <w:color w:val="C00000"/>
          <w:sz w:val="48"/>
          <w:szCs w:val="36"/>
          <w:rtl/>
          <w:lang w:val="en-GB"/>
        </w:rPr>
      </w:pPr>
      <w:r w:rsidRPr="005649D0">
        <w:rPr>
          <w:rFonts w:ascii="Sakkal Majalla" w:eastAsia="Times New Roman" w:hAnsi="Sakkal Majalla"/>
          <w:b/>
          <w:bCs/>
          <w:color w:val="C00000"/>
          <w:sz w:val="48"/>
          <w:szCs w:val="36"/>
          <w:rtl/>
          <w:lang w:val="en-GB"/>
        </w:rPr>
        <w:t>أهمية التفاهم المهني</w:t>
      </w:r>
    </w:p>
    <w:p w14:paraId="4916132D"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تعزيز العمل الجماعي.</w:t>
      </w:r>
    </w:p>
    <w:p w14:paraId="6EEA73A5"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تقليل الخلافات.</w:t>
      </w:r>
    </w:p>
    <w:p w14:paraId="33637A07"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رفع الإنتاجية.</w:t>
      </w:r>
    </w:p>
    <w:p w14:paraId="0A4D2667"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تحسين بيئة العمل.</w:t>
      </w:r>
    </w:p>
    <w:p w14:paraId="0830E610" w14:textId="733FE6AB" w:rsidR="00F47026" w:rsidRPr="005649D0" w:rsidRDefault="00F47026" w:rsidP="00582F3F">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زيادة الرضا الوظيفي.</w:t>
      </w:r>
    </w:p>
    <w:p w14:paraId="5184DC25" w14:textId="75811824" w:rsidR="00F47026" w:rsidRPr="005649D0" w:rsidRDefault="00F47026" w:rsidP="00582F3F">
      <w:pPr>
        <w:spacing w:after="200" w:line="240" w:lineRule="auto"/>
        <w:rPr>
          <w:rFonts w:ascii="Sakkal Majalla" w:eastAsia="Times New Roman" w:hAnsi="Sakkal Majalla"/>
          <w:b/>
          <w:bCs/>
          <w:color w:val="C00000"/>
          <w:sz w:val="48"/>
          <w:szCs w:val="36"/>
          <w:rtl/>
          <w:lang w:val="en-GB"/>
        </w:rPr>
      </w:pPr>
      <w:r w:rsidRPr="005649D0">
        <w:rPr>
          <w:rFonts w:ascii="Sakkal Majalla" w:eastAsia="Times New Roman" w:hAnsi="Sakkal Majalla"/>
          <w:b/>
          <w:bCs/>
          <w:color w:val="C00000"/>
          <w:sz w:val="48"/>
          <w:szCs w:val="36"/>
          <w:rtl/>
          <w:lang w:val="en-GB"/>
        </w:rPr>
        <w:t>أسس بناء التفاهم المهني</w:t>
      </w:r>
    </w:p>
    <w:p w14:paraId="70FE662F"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1- الاحترام المتبادل</w:t>
      </w:r>
    </w:p>
    <w:p w14:paraId="0AF9EDFB" w14:textId="74881E2D" w:rsidR="00F47026" w:rsidRPr="005649D0" w:rsidRDefault="00F47026" w:rsidP="00582F3F">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احترام الآراء والاختلافات.</w:t>
      </w:r>
    </w:p>
    <w:p w14:paraId="312B5A73"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2- التواصل الواضح</w:t>
      </w:r>
    </w:p>
    <w:p w14:paraId="6739C451"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تجنب الغموض وسوء الفهم.</w:t>
      </w:r>
    </w:p>
    <w:p w14:paraId="2E2D4FC3"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p>
    <w:p w14:paraId="1B59BABE"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lastRenderedPageBreak/>
        <w:t>3- الثقة</w:t>
      </w:r>
    </w:p>
    <w:p w14:paraId="14EBD475" w14:textId="6C0E026B" w:rsidR="00F47026" w:rsidRPr="005649D0" w:rsidRDefault="00F47026" w:rsidP="005649D0">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الثقة تُعد أساس العلاقات المهنية الناجحة.</w:t>
      </w:r>
    </w:p>
    <w:p w14:paraId="36424A65"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4- التعاون</w:t>
      </w:r>
    </w:p>
    <w:p w14:paraId="5C9596C0" w14:textId="707FC4A5" w:rsidR="00F47026" w:rsidRPr="005649D0" w:rsidRDefault="00F47026" w:rsidP="005649D0">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مشاركة المعلومات والخبرات.</w:t>
      </w:r>
    </w:p>
    <w:p w14:paraId="71C51FAF"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5- المصداقية</w:t>
      </w:r>
    </w:p>
    <w:p w14:paraId="46CDD885" w14:textId="70A7DEDB" w:rsidR="00F47026" w:rsidRPr="005649D0" w:rsidRDefault="00F47026" w:rsidP="005649D0">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الالتزام بالوعود والشفافية.</w:t>
      </w:r>
    </w:p>
    <w:p w14:paraId="61F84CF7"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6- حسن الاستماع</w:t>
      </w:r>
    </w:p>
    <w:p w14:paraId="57FD2F95" w14:textId="731D6D91" w:rsidR="00F47026" w:rsidRPr="005649D0" w:rsidRDefault="00F47026" w:rsidP="005649D0">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إعطاء الآخرين فرصة للتعبير.</w:t>
      </w:r>
    </w:p>
    <w:p w14:paraId="27174F0E"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7- تقدير الآخرين</w:t>
      </w:r>
    </w:p>
    <w:p w14:paraId="4440A374"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الاعتراف بالجهود والإنجازات.</w:t>
      </w:r>
    </w:p>
    <w:p w14:paraId="7ECB6B09"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p>
    <w:p w14:paraId="1E924A8A" w14:textId="4B01572D" w:rsidR="00F47026" w:rsidRPr="005649D0" w:rsidRDefault="00F47026" w:rsidP="005649D0">
      <w:pPr>
        <w:spacing w:after="200" w:line="240" w:lineRule="auto"/>
        <w:rPr>
          <w:rFonts w:ascii="Sakkal Majalla" w:eastAsia="Times New Roman" w:hAnsi="Sakkal Majalla"/>
          <w:b/>
          <w:bCs/>
          <w:color w:val="C00000"/>
          <w:sz w:val="48"/>
          <w:szCs w:val="36"/>
          <w:rtl/>
          <w:lang w:val="en-GB"/>
        </w:rPr>
      </w:pPr>
      <w:r w:rsidRPr="005649D0">
        <w:rPr>
          <w:rFonts w:ascii="Sakkal Majalla" w:eastAsia="Times New Roman" w:hAnsi="Sakkal Majalla"/>
          <w:b/>
          <w:bCs/>
          <w:color w:val="C00000"/>
          <w:sz w:val="48"/>
          <w:szCs w:val="36"/>
          <w:rtl/>
          <w:lang w:val="en-GB"/>
        </w:rPr>
        <w:t>معوقات التفاهم المهني</w:t>
      </w:r>
    </w:p>
    <w:p w14:paraId="6D425D02"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سوء التواصل.</w:t>
      </w:r>
    </w:p>
    <w:p w14:paraId="25F6FD81"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الأنانية.</w:t>
      </w:r>
    </w:p>
    <w:p w14:paraId="0F68075F"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التحيز.</w:t>
      </w:r>
    </w:p>
    <w:p w14:paraId="24EF8242"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ضعف الثقة.</w:t>
      </w:r>
    </w:p>
    <w:p w14:paraId="1364E10A"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الغضب والانفعال.</w:t>
      </w:r>
    </w:p>
    <w:p w14:paraId="201A05EA"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غموض الأدوار.</w:t>
      </w:r>
    </w:p>
    <w:p w14:paraId="2161AE36"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p>
    <w:p w14:paraId="22C89899" w14:textId="77777777" w:rsidR="005649D0" w:rsidRPr="005649D0" w:rsidRDefault="005649D0" w:rsidP="00F47026">
      <w:pPr>
        <w:spacing w:after="200" w:line="240" w:lineRule="auto"/>
        <w:rPr>
          <w:rFonts w:ascii="Sakkal Majalla" w:eastAsia="Times New Roman" w:hAnsi="Sakkal Majalla"/>
          <w:b/>
          <w:bCs/>
          <w:color w:val="auto"/>
          <w:sz w:val="48"/>
          <w:szCs w:val="36"/>
          <w:rtl/>
          <w:lang w:val="en-GB"/>
        </w:rPr>
      </w:pPr>
    </w:p>
    <w:p w14:paraId="3117F727" w14:textId="0492D9D0" w:rsidR="00F47026" w:rsidRPr="005649D0" w:rsidRDefault="00F47026" w:rsidP="005649D0">
      <w:pPr>
        <w:spacing w:after="200" w:line="240" w:lineRule="auto"/>
        <w:rPr>
          <w:rFonts w:ascii="Sakkal Majalla" w:eastAsia="Times New Roman" w:hAnsi="Sakkal Majalla"/>
          <w:b/>
          <w:bCs/>
          <w:color w:val="C00000"/>
          <w:sz w:val="48"/>
          <w:szCs w:val="36"/>
          <w:rtl/>
          <w:lang w:val="en-GB"/>
        </w:rPr>
      </w:pPr>
      <w:r w:rsidRPr="005649D0">
        <w:rPr>
          <w:rFonts w:ascii="Sakkal Majalla" w:eastAsia="Times New Roman" w:hAnsi="Sakkal Majalla"/>
          <w:b/>
          <w:bCs/>
          <w:color w:val="C00000"/>
          <w:sz w:val="48"/>
          <w:szCs w:val="36"/>
          <w:rtl/>
          <w:lang w:val="en-GB"/>
        </w:rPr>
        <w:lastRenderedPageBreak/>
        <w:t>طرق تعزيز التفاهم المهني</w:t>
      </w:r>
    </w:p>
    <w:p w14:paraId="7F7169EE"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نشر ثقافة الاحترام.</w:t>
      </w:r>
    </w:p>
    <w:p w14:paraId="3CF9DCB4"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تعزيز العمل الجماعي.</w:t>
      </w:r>
    </w:p>
    <w:p w14:paraId="5894A800"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تطوير مهارات التواصل.</w:t>
      </w:r>
    </w:p>
    <w:p w14:paraId="59FDF432"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إدارة الخلافات باحترافية.</w:t>
      </w:r>
    </w:p>
    <w:p w14:paraId="7E8E0717" w14:textId="77777777" w:rsidR="00F47026"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دعم بيئة العمل الإيجابية.</w:t>
      </w:r>
    </w:p>
    <w:p w14:paraId="3A301F17" w14:textId="29B2F0E6" w:rsidR="00FA31AF" w:rsidRPr="005649D0" w:rsidRDefault="00F47026" w:rsidP="00F47026">
      <w:pPr>
        <w:spacing w:after="200" w:line="240" w:lineRule="auto"/>
        <w:rPr>
          <w:rFonts w:ascii="Sakkal Majalla" w:eastAsia="Times New Roman" w:hAnsi="Sakkal Majalla"/>
          <w:b/>
          <w:bCs/>
          <w:color w:val="auto"/>
          <w:sz w:val="48"/>
          <w:szCs w:val="36"/>
          <w:rtl/>
          <w:lang w:val="en-GB"/>
        </w:rPr>
      </w:pPr>
      <w:r w:rsidRPr="005649D0">
        <w:rPr>
          <w:rFonts w:ascii="Sakkal Majalla" w:eastAsia="Times New Roman" w:hAnsi="Sakkal Majalla"/>
          <w:b/>
          <w:bCs/>
          <w:color w:val="auto"/>
          <w:sz w:val="48"/>
          <w:szCs w:val="36"/>
          <w:rtl/>
          <w:lang w:val="en-GB"/>
        </w:rPr>
        <w:t>• تشجيع الحوار المفتوح.</w:t>
      </w:r>
    </w:p>
    <w:p w14:paraId="31D6AFA4" w14:textId="77777777" w:rsidR="00FA31AF" w:rsidRPr="005649D0" w:rsidRDefault="00FA31AF" w:rsidP="00F71C4D">
      <w:pPr>
        <w:spacing w:after="200"/>
        <w:jc w:val="center"/>
        <w:rPr>
          <w:rFonts w:ascii="Sakkal Majalla" w:eastAsia="Times New Roman" w:hAnsi="Sakkal Majalla"/>
          <w:b/>
          <w:bCs/>
          <w:color w:val="008080"/>
          <w:sz w:val="72"/>
          <w:szCs w:val="48"/>
          <w:rtl/>
          <w:lang w:val="en-GB"/>
        </w:rPr>
      </w:pPr>
    </w:p>
    <w:p w14:paraId="357B1381" w14:textId="77777777" w:rsidR="00FA31AF" w:rsidRPr="005649D0" w:rsidRDefault="00FA31AF" w:rsidP="00F71C4D">
      <w:pPr>
        <w:spacing w:after="200"/>
        <w:jc w:val="center"/>
        <w:rPr>
          <w:rFonts w:ascii="Sakkal Majalla" w:eastAsia="Times New Roman" w:hAnsi="Sakkal Majalla"/>
          <w:b/>
          <w:bCs/>
          <w:color w:val="008080"/>
          <w:sz w:val="72"/>
          <w:szCs w:val="48"/>
          <w:rtl/>
          <w:lang w:val="en-GB"/>
        </w:rPr>
      </w:pPr>
    </w:p>
    <w:p w14:paraId="42BA5E8E" w14:textId="77777777" w:rsidR="00FA31AF" w:rsidRDefault="00FA31AF" w:rsidP="00F71C4D">
      <w:pPr>
        <w:spacing w:after="200"/>
        <w:jc w:val="center"/>
        <w:rPr>
          <w:rFonts w:ascii="Sakkal Majalla" w:eastAsia="Times New Roman" w:hAnsi="Sakkal Majalla"/>
          <w:b/>
          <w:bCs/>
          <w:color w:val="008080"/>
          <w:sz w:val="72"/>
          <w:szCs w:val="48"/>
          <w:rtl/>
          <w:lang w:val="en-GB"/>
        </w:rPr>
      </w:pPr>
    </w:p>
    <w:p w14:paraId="7DE6AC5A" w14:textId="77777777" w:rsidR="00B3246A" w:rsidRDefault="00B3246A" w:rsidP="00F71C4D">
      <w:pPr>
        <w:spacing w:after="200"/>
        <w:jc w:val="center"/>
        <w:rPr>
          <w:rFonts w:ascii="Sakkal Majalla" w:eastAsia="Times New Roman" w:hAnsi="Sakkal Majalla"/>
          <w:b/>
          <w:bCs/>
          <w:color w:val="008080"/>
          <w:sz w:val="72"/>
          <w:szCs w:val="48"/>
          <w:rtl/>
          <w:lang w:val="en-GB"/>
        </w:rPr>
      </w:pPr>
    </w:p>
    <w:p w14:paraId="5F016DD9" w14:textId="77777777" w:rsidR="00B3246A" w:rsidRDefault="00B3246A" w:rsidP="00F71C4D">
      <w:pPr>
        <w:spacing w:after="200"/>
        <w:jc w:val="center"/>
        <w:rPr>
          <w:rFonts w:ascii="Sakkal Majalla" w:eastAsia="Times New Roman" w:hAnsi="Sakkal Majalla"/>
          <w:b/>
          <w:bCs/>
          <w:color w:val="008080"/>
          <w:sz w:val="72"/>
          <w:szCs w:val="48"/>
          <w:rtl/>
          <w:lang w:val="en-GB"/>
        </w:rPr>
      </w:pPr>
    </w:p>
    <w:p w14:paraId="2FEDEA7E" w14:textId="77777777" w:rsidR="00B3246A" w:rsidRDefault="00B3246A" w:rsidP="00F71C4D">
      <w:pPr>
        <w:spacing w:after="200"/>
        <w:jc w:val="center"/>
        <w:rPr>
          <w:rFonts w:ascii="Sakkal Majalla" w:eastAsia="Times New Roman" w:hAnsi="Sakkal Majalla"/>
          <w:b/>
          <w:bCs/>
          <w:color w:val="008080"/>
          <w:sz w:val="72"/>
          <w:szCs w:val="48"/>
          <w:rtl/>
          <w:lang w:val="en-GB"/>
        </w:rPr>
      </w:pPr>
    </w:p>
    <w:p w14:paraId="07C86F8C" w14:textId="77777777" w:rsidR="00B3246A" w:rsidRDefault="00B3246A" w:rsidP="00F71C4D">
      <w:pPr>
        <w:spacing w:after="200"/>
        <w:jc w:val="center"/>
        <w:rPr>
          <w:rFonts w:ascii="Sakkal Majalla" w:eastAsia="Times New Roman" w:hAnsi="Sakkal Majalla"/>
          <w:b/>
          <w:bCs/>
          <w:color w:val="008080"/>
          <w:sz w:val="72"/>
          <w:szCs w:val="48"/>
          <w:rtl/>
          <w:lang w:val="en-GB"/>
        </w:rPr>
      </w:pPr>
    </w:p>
    <w:p w14:paraId="604211F8" w14:textId="77777777" w:rsidR="00B3246A" w:rsidRDefault="00B3246A" w:rsidP="00F71C4D">
      <w:pPr>
        <w:spacing w:after="200"/>
        <w:jc w:val="center"/>
        <w:rPr>
          <w:rFonts w:ascii="Sakkal Majalla" w:eastAsia="Times New Roman" w:hAnsi="Sakkal Majalla"/>
          <w:b/>
          <w:bCs/>
          <w:color w:val="008080"/>
          <w:sz w:val="72"/>
          <w:szCs w:val="48"/>
          <w:rtl/>
          <w:lang w:val="en-GB"/>
        </w:rPr>
      </w:pPr>
    </w:p>
    <w:p w14:paraId="74D7D45C" w14:textId="10BAA4D5" w:rsidR="00B3246A" w:rsidRDefault="00B3246A" w:rsidP="00F71C4D">
      <w:pPr>
        <w:spacing w:after="200"/>
        <w:jc w:val="center"/>
        <w:rPr>
          <w:rFonts w:ascii="Sakkal Majalla" w:eastAsia="Times New Roman" w:hAnsi="Sakkal Majalla"/>
          <w:b/>
          <w:bCs/>
          <w:color w:val="008080"/>
          <w:sz w:val="72"/>
          <w:szCs w:val="48"/>
          <w:rtl/>
          <w:lang w:val="en-GB"/>
        </w:rPr>
      </w:pPr>
    </w:p>
    <w:p w14:paraId="1697796D" w14:textId="09EE24D1" w:rsidR="00D013E3" w:rsidRDefault="002664DD" w:rsidP="00D013E3">
      <w:pPr>
        <w:spacing w:after="200"/>
        <w:jc w:val="left"/>
        <w:rPr>
          <w:rFonts w:ascii="Sakkal Majalla" w:eastAsia="Times New Roman" w:hAnsi="Sakkal Majalla"/>
          <w:b/>
          <w:bCs/>
          <w:color w:val="auto"/>
          <w:sz w:val="48"/>
          <w:szCs w:val="36"/>
          <w:rtl/>
        </w:rPr>
      </w:pPr>
      <w:r w:rsidRPr="002664DD">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09600" behindDoc="0" locked="0" layoutInCell="1" allowOverlap="1" wp14:anchorId="100716C8" wp14:editId="58146AF2">
                <wp:simplePos x="0" y="0"/>
                <wp:positionH relativeFrom="margin">
                  <wp:align>center</wp:align>
                </wp:positionH>
                <wp:positionV relativeFrom="paragraph">
                  <wp:posOffset>9525</wp:posOffset>
                </wp:positionV>
                <wp:extent cx="6790690" cy="9876608"/>
                <wp:effectExtent l="0" t="0" r="0" b="0"/>
                <wp:wrapNone/>
                <wp:docPr id="1245629145" name="Group 503"/>
                <wp:cNvGraphicFramePr/>
                <a:graphic xmlns:a="http://schemas.openxmlformats.org/drawingml/2006/main">
                  <a:graphicData uri="http://schemas.microsoft.com/office/word/2010/wordprocessingGroup">
                    <wpg:wgp>
                      <wpg:cNvGrpSpPr/>
                      <wpg:grpSpPr>
                        <a:xfrm>
                          <a:off x="0" y="0"/>
                          <a:ext cx="6790690" cy="9876608"/>
                          <a:chOff x="-152400" y="-218258"/>
                          <a:chExt cx="6790690" cy="9876608"/>
                        </a:xfrm>
                      </wpg:grpSpPr>
                      <wpg:grpSp>
                        <wpg:cNvPr id="1826497776" name="Group 1826497776"/>
                        <wpg:cNvGrpSpPr/>
                        <wpg:grpSpPr>
                          <a:xfrm>
                            <a:off x="-152400" y="-218258"/>
                            <a:ext cx="6790690" cy="9876608"/>
                            <a:chOff x="-561978" y="-523058"/>
                            <a:chExt cx="6790802" cy="9876608"/>
                          </a:xfrm>
                        </wpg:grpSpPr>
                        <wpg:grpSp>
                          <wpg:cNvPr id="1537056216" name="Group 1537056216"/>
                          <wpg:cNvGrpSpPr/>
                          <wpg:grpSpPr>
                            <a:xfrm>
                              <a:off x="-561978" y="2571750"/>
                              <a:ext cx="6496156" cy="6781800"/>
                              <a:chOff x="-723914" y="0"/>
                              <a:chExt cx="6496242" cy="6782280"/>
                            </a:xfrm>
                          </wpg:grpSpPr>
                          <wpg:grpSp>
                            <wpg:cNvPr id="1243657097" name="Group 25"/>
                            <wpg:cNvGrpSpPr/>
                            <wpg:grpSpPr>
                              <a:xfrm>
                                <a:off x="3129967" y="0"/>
                                <a:ext cx="2262402" cy="610212"/>
                                <a:chOff x="3849593" y="0"/>
                                <a:chExt cx="2262402" cy="610212"/>
                              </a:xfrm>
                            </wpg:grpSpPr>
                            <wpg:grpSp>
                              <wpg:cNvPr id="1581352889" name="Group 1581352889"/>
                              <wpg:cNvGrpSpPr/>
                              <wpg:grpSpPr>
                                <a:xfrm>
                                  <a:off x="5606227" y="0"/>
                                  <a:ext cx="505768" cy="515506"/>
                                  <a:chOff x="5606227" y="0"/>
                                  <a:chExt cx="505768" cy="515506"/>
                                </a:xfrm>
                              </wpg:grpSpPr>
                              <wps:wsp>
                                <wps:cNvPr id="698500328" name="Oval 698500328"/>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1754953" name="Picture 11754953" descr="Target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90152960" name="TextBox 34"/>
                              <wps:cNvSpPr txBox="1"/>
                              <wps:spPr>
                                <a:xfrm>
                                  <a:off x="3849593" y="69789"/>
                                  <a:ext cx="1755192" cy="540423"/>
                                </a:xfrm>
                                <a:prstGeom prst="rect">
                                  <a:avLst/>
                                </a:prstGeom>
                                <a:noFill/>
                              </wps:spPr>
                              <wps:txbx>
                                <w:txbxContent>
                                  <w:p w14:paraId="3073D46D" w14:textId="77777777" w:rsidR="002664DD" w:rsidRPr="00DE31C3" w:rsidRDefault="002664DD" w:rsidP="002664DD">
                                    <w:pPr>
                                      <w:jc w:val="center"/>
                                      <w:rPr>
                                        <w:rFonts w:ascii="Sakkal Majalla" w:eastAsia="GE Dinar One" w:hAnsi="Sakkal Majalla"/>
                                        <w:b/>
                                        <w:bCs/>
                                        <w:color w:val="000000"/>
                                        <w:kern w:val="24"/>
                                        <w:sz w:val="44"/>
                                        <w:szCs w:val="44"/>
                                        <w:lang w:bidi="ar-SY"/>
                                      </w:rPr>
                                    </w:pPr>
                                    <w:r w:rsidRPr="00DE31C3">
                                      <w:rPr>
                                        <w:rFonts w:ascii="Sakkal Majalla" w:eastAsia="GE Dinar One" w:hAnsi="Sakkal Majalla"/>
                                        <w:b/>
                                        <w:bCs/>
                                        <w:color w:val="000000"/>
                                        <w:kern w:val="24"/>
                                        <w:sz w:val="44"/>
                                        <w:szCs w:val="44"/>
                                        <w:rtl/>
                                        <w:lang w:bidi="ar-SY"/>
                                      </w:rPr>
                                      <w:t>أهداف الجلسة</w:t>
                                    </w:r>
                                  </w:p>
                                </w:txbxContent>
                              </wps:txbx>
                              <wps:bodyPr wrap="square" rtlCol="0">
                                <a:spAutoFit/>
                              </wps:bodyPr>
                            </wps:wsp>
                          </wpg:grpSp>
                          <wpg:grpSp>
                            <wpg:cNvPr id="1463802843" name="Group 26"/>
                            <wpg:cNvGrpSpPr/>
                            <wpg:grpSpPr>
                              <a:xfrm>
                                <a:off x="-27" y="9939"/>
                                <a:ext cx="2261262" cy="610142"/>
                                <a:chOff x="-27" y="0"/>
                                <a:chExt cx="2261570" cy="610759"/>
                              </a:xfrm>
                            </wpg:grpSpPr>
                            <wps:wsp>
                              <wps:cNvPr id="183048812" name="Oval 183048812"/>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852852527" name="TextBox 34"/>
                              <wps:cNvSpPr txBox="1"/>
                              <wps:spPr>
                                <a:xfrm>
                                  <a:off x="-27" y="69789"/>
                                  <a:ext cx="1756066" cy="540970"/>
                                </a:xfrm>
                                <a:prstGeom prst="rect">
                                  <a:avLst/>
                                </a:prstGeom>
                                <a:noFill/>
                              </wps:spPr>
                              <wps:txbx>
                                <w:txbxContent>
                                  <w:p w14:paraId="66A93469" w14:textId="77777777" w:rsidR="002664DD" w:rsidRPr="00DE31C3" w:rsidRDefault="002664DD" w:rsidP="002664DD">
                                    <w:pPr>
                                      <w:jc w:val="center"/>
                                      <w:rPr>
                                        <w:rFonts w:ascii="Sakkal Majalla" w:eastAsia="GE Dinar One" w:hAnsi="Sakkal Majalla"/>
                                        <w:b/>
                                        <w:bCs/>
                                        <w:color w:val="000000"/>
                                        <w:kern w:val="24"/>
                                        <w:sz w:val="44"/>
                                        <w:szCs w:val="44"/>
                                        <w:lang w:bidi="ar-SY"/>
                                      </w:rPr>
                                    </w:pPr>
                                    <w:r w:rsidRPr="00DE31C3">
                                      <w:rPr>
                                        <w:rFonts w:ascii="Sakkal Majalla" w:eastAsia="GE Dinar One" w:hAnsi="Sakkal Majalla"/>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384978237" name="Picture 1384978237" descr="Note "/>
                                <pic:cNvPicPr>
                                  <a:picLocks noChangeAspect="1" noChangeArrowheads="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936451950" name="Text Box 1936451950"/>
                            <wps:cNvSpPr txBox="1"/>
                            <wps:spPr>
                              <a:xfrm>
                                <a:off x="2720955" y="874272"/>
                                <a:ext cx="3051373" cy="5908008"/>
                              </a:xfrm>
                              <a:prstGeom prst="rect">
                                <a:avLst/>
                              </a:prstGeom>
                              <a:noFill/>
                              <a:ln w="6350">
                                <a:noFill/>
                              </a:ln>
                            </wps:spPr>
                            <wps:txbx>
                              <w:txbxContent>
                                <w:p w14:paraId="044C7FAF" w14:textId="77777777" w:rsidR="002664DD" w:rsidRPr="00B14716" w:rsidRDefault="002664DD" w:rsidP="002664DD">
                                  <w:pPr>
                                    <w:pStyle w:val="ad"/>
                                    <w:spacing w:line="276" w:lineRule="auto"/>
                                    <w:jc w:val="lowKashida"/>
                                    <w:rPr>
                                      <w:rFonts w:ascii="Sakkal Majalla" w:hAnsi="Sakkal Majalla" w:cs="Sakkal Majalla"/>
                                    </w:rPr>
                                  </w:pPr>
                                  <w:r w:rsidRPr="00B14716">
                                    <w:rPr>
                                      <w:rFonts w:ascii="Sakkal Majalla" w:hAnsi="Sakkal Majalla" w:cs="Sakkal Majalla"/>
                                      <w:rtl/>
                                    </w:rPr>
                                    <w:t>بعد الانتهاء من تنفيذ أنشطة هذه الجلسة، سيتمكّن المُشارِك من:</w:t>
                                  </w:r>
                                </w:p>
                                <w:p w14:paraId="05CB0065" w14:textId="77777777" w:rsidR="002664DD" w:rsidRPr="001078A6" w:rsidRDefault="002664DD" w:rsidP="002664DD">
                                  <w:pPr>
                                    <w:jc w:val="left"/>
                                    <w:rPr>
                                      <w:rFonts w:ascii="Sakkal Majalla" w:eastAsia="GE Dinar One" w:hAnsi="Sakkal Majalla"/>
                                      <w:color w:val="000000"/>
                                      <w:kern w:val="24"/>
                                      <w:sz w:val="36"/>
                                      <w:szCs w:val="36"/>
                                      <w:lang w:bidi="ar-SY"/>
                                    </w:rPr>
                                  </w:pPr>
                                  <w:r w:rsidRPr="001078A6">
                                    <w:rPr>
                                      <w:rFonts w:ascii="Sakkal Majalla" w:eastAsia="GE Dinar One" w:hAnsi="Sakkal Majalla"/>
                                      <w:color w:val="000000"/>
                                      <w:kern w:val="24"/>
                                      <w:sz w:val="36"/>
                                      <w:szCs w:val="36"/>
                                      <w:rtl/>
                                      <w:lang w:bidi="ar-SY"/>
                                    </w:rPr>
                                    <w:t xml:space="preserve">تحديد </w:t>
                                  </w:r>
                                  <w:r w:rsidRPr="000B47C9">
                                    <w:rPr>
                                      <w:rFonts w:ascii="Sakkal Majalla" w:eastAsia="GE Dinar One" w:hAnsi="Sakkal Majalla"/>
                                      <w:color w:val="000000"/>
                                      <w:kern w:val="24"/>
                                      <w:sz w:val="36"/>
                                      <w:szCs w:val="36"/>
                                      <w:rtl/>
                                      <w:lang w:bidi="ar-SY"/>
                                    </w:rPr>
                                    <w:tab/>
                                    <w:t>مهارات الحديث المؤثر</w:t>
                                  </w:r>
                                  <w:r w:rsidRPr="001078A6">
                                    <w:rPr>
                                      <w:rFonts w:ascii="Sakkal Majalla" w:eastAsia="GE Dinar One" w:hAnsi="Sakkal Majalla"/>
                                      <w:color w:val="000000"/>
                                      <w:kern w:val="24"/>
                                      <w:sz w:val="36"/>
                                      <w:szCs w:val="36"/>
                                      <w:lang w:bidi="ar-SY"/>
                                    </w:rPr>
                                    <w:t>.</w:t>
                                  </w:r>
                                </w:p>
                                <w:p w14:paraId="57DACF6C" w14:textId="77777777" w:rsidR="002664DD" w:rsidRPr="00F81EFE" w:rsidRDefault="002664DD" w:rsidP="002664DD">
                                  <w:pPr>
                                    <w:pStyle w:val="a5"/>
                                    <w:ind w:left="576"/>
                                    <w:rPr>
                                      <w:rFonts w:ascii="Sakkal Majalla" w:eastAsia="GE Dinar One" w:hAnsi="Sakkal Majalla" w:cs="Sakkal Majalla"/>
                                      <w:b/>
                                      <w:bCs/>
                                      <w:color w:val="000000"/>
                                      <w:kern w:val="24"/>
                                      <w:sz w:val="36"/>
                                      <w:szCs w:val="3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773619398" name="Text Box 1773619398"/>
                            <wps:cNvSpPr txBox="1"/>
                            <wps:spPr>
                              <a:xfrm>
                                <a:off x="-723914" y="817180"/>
                                <a:ext cx="2743236" cy="5203047"/>
                              </a:xfrm>
                              <a:prstGeom prst="rect">
                                <a:avLst/>
                              </a:prstGeom>
                              <a:noFill/>
                              <a:ln w="6350">
                                <a:noFill/>
                              </a:ln>
                            </wps:spPr>
                            <wps:txbx>
                              <w:txbxContent>
                                <w:p w14:paraId="00544CF0" w14:textId="77777777" w:rsidR="002664DD" w:rsidRPr="000B47C9" w:rsidRDefault="002664DD">
                                  <w:pPr>
                                    <w:pStyle w:val="a5"/>
                                    <w:numPr>
                                      <w:ilvl w:val="0"/>
                                      <w:numId w:val="5"/>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مهارات الحديث المؤثر.</w:t>
                                  </w:r>
                                </w:p>
                                <w:p w14:paraId="3D18397A" w14:textId="77777777" w:rsidR="002664DD" w:rsidRPr="000B47C9" w:rsidRDefault="002664DD">
                                  <w:pPr>
                                    <w:pStyle w:val="a5"/>
                                    <w:numPr>
                                      <w:ilvl w:val="0"/>
                                      <w:numId w:val="5"/>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اختيار الكلمات المناسبة.</w:t>
                                  </w:r>
                                </w:p>
                                <w:p w14:paraId="6561D031" w14:textId="77777777" w:rsidR="002664DD" w:rsidRPr="000B47C9" w:rsidRDefault="002664DD">
                                  <w:pPr>
                                    <w:pStyle w:val="a5"/>
                                    <w:numPr>
                                      <w:ilvl w:val="0"/>
                                      <w:numId w:val="5"/>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لغة الجسد وأثرها في التواصل.</w:t>
                                  </w:r>
                                </w:p>
                                <w:p w14:paraId="747CCBFA" w14:textId="77777777" w:rsidR="002664DD" w:rsidRPr="000B47C9" w:rsidRDefault="002664DD">
                                  <w:pPr>
                                    <w:pStyle w:val="a5"/>
                                    <w:numPr>
                                      <w:ilvl w:val="0"/>
                                      <w:numId w:val="5"/>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تعبيرات الوجه والإشارات غير اللفظية.</w:t>
                                  </w:r>
                                </w:p>
                                <w:p w14:paraId="72AA3066" w14:textId="77777777" w:rsidR="002664DD" w:rsidRPr="00056680" w:rsidRDefault="002664DD">
                                  <w:pPr>
                                    <w:pStyle w:val="a5"/>
                                    <w:numPr>
                                      <w:ilvl w:val="0"/>
                                      <w:numId w:val="5"/>
                                    </w:numPr>
                                    <w:spacing w:line="240" w:lineRule="auto"/>
                                    <w:rPr>
                                      <w:rFonts w:ascii="Sakkal Majalla" w:eastAsia="GE Dinar One" w:hAnsi="Sakkal Majalla" w:cs="Sakkal Majalla"/>
                                      <w:kern w:val="24"/>
                                      <w:sz w:val="36"/>
                                      <w:szCs w:val="36"/>
                                      <w:lang w:bidi="ar-SY"/>
                                    </w:rPr>
                                  </w:pPr>
                                  <w:r w:rsidRPr="000B47C9">
                                    <w:rPr>
                                      <w:rFonts w:ascii="Sakkal Majalla" w:eastAsia="GE Dinar One" w:hAnsi="Sakkal Majalla" w:cs="Sakkal Majalla"/>
                                      <w:kern w:val="24"/>
                                      <w:sz w:val="36"/>
                                      <w:szCs w:val="36"/>
                                      <w:rtl/>
                                    </w:rPr>
                                    <w:t>تطبيقات عملية على التواصل الفعال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522318232" name="Group 1522318232"/>
                          <wpg:cNvGrpSpPr/>
                          <wpg:grpSpPr>
                            <a:xfrm>
                              <a:off x="-228620" y="-523058"/>
                              <a:ext cx="6457444" cy="2080032"/>
                              <a:chOff x="-228620" y="-523058"/>
                              <a:chExt cx="6457444" cy="2080032"/>
                            </a:xfrm>
                          </wpg:grpSpPr>
                          <pic:pic xmlns:pic="http://schemas.openxmlformats.org/drawingml/2006/picture">
                            <pic:nvPicPr>
                              <pic:cNvPr id="2102860459" name="Picture 2102860459" descr="Calendar "/>
                              <pic:cNvPicPr>
                                <a:picLocks noChangeAspect="1"/>
                              </pic:cNvPicPr>
                            </pic:nvPicPr>
                            <pic:blipFill>
                              <a:blip r:embed="rId42"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535736621" name="TextBox 34"/>
                            <wps:cNvSpPr txBox="1"/>
                            <wps:spPr>
                              <a:xfrm>
                                <a:off x="5162006" y="690834"/>
                                <a:ext cx="1066818" cy="866140"/>
                              </a:xfrm>
                              <a:prstGeom prst="rect">
                                <a:avLst/>
                              </a:prstGeom>
                              <a:noFill/>
                            </wps:spPr>
                            <wps:txbx>
                              <w:txbxContent>
                                <w:p w14:paraId="060FBF8E" w14:textId="77777777" w:rsidR="002664DD" w:rsidRPr="002664DD" w:rsidRDefault="002664DD" w:rsidP="002664DD">
                                  <w:pPr>
                                    <w:spacing w:line="240" w:lineRule="auto"/>
                                    <w:jc w:val="center"/>
                                    <w:rPr>
                                      <w:rFonts w:ascii="Adobe Arabic" w:eastAsia="GE Dinar One" w:hAnsi="Adobe Arabic" w:cs="Adobe Arabic"/>
                                      <w:b/>
                                      <w:bCs/>
                                      <w:color w:val="C00000"/>
                                      <w:kern w:val="24"/>
                                      <w:sz w:val="56"/>
                                      <w:szCs w:val="56"/>
                                      <w:lang w:bidi="ar-SY"/>
                                    </w:rPr>
                                  </w:pPr>
                                  <w:r w:rsidRPr="002664DD">
                                    <w:rPr>
                                      <w:rFonts w:ascii="Adobe Arabic" w:eastAsia="GE Dinar One" w:hAnsi="Adobe Arabic" w:cs="Adobe Arabic" w:hint="cs"/>
                                      <w:b/>
                                      <w:bCs/>
                                      <w:color w:val="C00000"/>
                                      <w:kern w:val="24"/>
                                      <w:sz w:val="56"/>
                                      <w:szCs w:val="56"/>
                                      <w:rtl/>
                                      <w:lang w:bidi="ar-SY"/>
                                    </w:rPr>
                                    <w:t xml:space="preserve">اليوم الاول </w:t>
                                  </w:r>
                                </w:p>
                              </w:txbxContent>
                            </wps:txbx>
                            <wps:bodyPr wrap="square" rtlCol="0">
                              <a:spAutoFit/>
                            </wps:bodyPr>
                          </wps:wsp>
                          <wps:wsp>
                            <wps:cNvPr id="1259804007" name="TextBox 34"/>
                            <wps:cNvSpPr txBox="1"/>
                            <wps:spPr>
                              <a:xfrm>
                                <a:off x="2494573" y="-523058"/>
                                <a:ext cx="2430185" cy="536575"/>
                              </a:xfrm>
                              <a:prstGeom prst="rect">
                                <a:avLst/>
                              </a:prstGeom>
                              <a:noFill/>
                            </wps:spPr>
                            <wps:txbx>
                              <w:txbxContent>
                                <w:p w14:paraId="25345FDD" w14:textId="77777777" w:rsidR="002664DD" w:rsidRPr="00316596" w:rsidRDefault="002664DD" w:rsidP="002664DD">
                                  <w:pPr>
                                    <w:jc w:val="center"/>
                                    <w:rPr>
                                      <w:rFonts w:ascii="Adobe Arabic" w:eastAsia="GE Dinar One" w:hAnsi="Adobe Arabic" w:cs="Adobe Arabic"/>
                                      <w:b/>
                                      <w:bCs/>
                                      <w:color w:val="C00000"/>
                                      <w:kern w:val="24"/>
                                      <w:sz w:val="56"/>
                                      <w:szCs w:val="56"/>
                                      <w:lang w:bidi="ar-SY"/>
                                    </w:rPr>
                                  </w:pPr>
                                  <w:r w:rsidRPr="00316596">
                                    <w:rPr>
                                      <w:rFonts w:ascii="Adobe Arabic" w:eastAsia="GE Dinar One" w:hAnsi="Adobe Arabic" w:cs="Adobe Arabic"/>
                                      <w:b/>
                                      <w:bCs/>
                                      <w:color w:val="C00000"/>
                                      <w:kern w:val="24"/>
                                      <w:sz w:val="56"/>
                                      <w:szCs w:val="56"/>
                                      <w:rtl/>
                                      <w:lang w:bidi="ar-SY"/>
                                    </w:rPr>
                                    <w:t xml:space="preserve">الجلسة </w:t>
                                  </w:r>
                                  <w:r w:rsidRPr="00316596">
                                    <w:rPr>
                                      <w:rFonts w:ascii="Adobe Arabic" w:eastAsia="GE Dinar One" w:hAnsi="Adobe Arabic" w:cs="Adobe Arabic" w:hint="cs"/>
                                      <w:b/>
                                      <w:bCs/>
                                      <w:color w:val="C00000"/>
                                      <w:kern w:val="24"/>
                                      <w:sz w:val="56"/>
                                      <w:szCs w:val="56"/>
                                      <w:rtl/>
                                      <w:lang w:bidi="ar-SY"/>
                                    </w:rPr>
                                    <w:t>ال</w:t>
                                  </w:r>
                                  <w:r>
                                    <w:rPr>
                                      <w:rFonts w:ascii="Adobe Arabic" w:eastAsia="GE Dinar One" w:hAnsi="Adobe Arabic" w:cs="Adobe Arabic" w:hint="cs"/>
                                      <w:b/>
                                      <w:bCs/>
                                      <w:color w:val="C00000"/>
                                      <w:kern w:val="24"/>
                                      <w:sz w:val="56"/>
                                      <w:szCs w:val="56"/>
                                      <w:rtl/>
                                      <w:lang w:bidi="ar-SY"/>
                                    </w:rPr>
                                    <w:t>ثالثة</w:t>
                                  </w:r>
                                </w:p>
                              </w:txbxContent>
                            </wps:txbx>
                            <wps:bodyPr wrap="square" rtlCol="0">
                              <a:spAutoFit/>
                            </wps:bodyPr>
                          </wps:wsp>
                          <wps:wsp>
                            <wps:cNvPr id="1576136215" name="TextBox 34"/>
                            <wps:cNvSpPr txBox="1"/>
                            <wps:spPr>
                              <a:xfrm>
                                <a:off x="-228620" y="812128"/>
                                <a:ext cx="5134060" cy="525780"/>
                              </a:xfrm>
                              <a:prstGeom prst="rect">
                                <a:avLst/>
                              </a:prstGeom>
                              <a:noFill/>
                            </wps:spPr>
                            <wps:txbx>
                              <w:txbxContent>
                                <w:p w14:paraId="654E5A61" w14:textId="77777777" w:rsidR="002664DD" w:rsidRPr="0075673C" w:rsidRDefault="002664DD" w:rsidP="002664DD">
                                  <w:pPr>
                                    <w:spacing w:line="240" w:lineRule="auto"/>
                                    <w:jc w:val="center"/>
                                    <w:rPr>
                                      <w:rFonts w:asciiTheme="majorHAnsi" w:eastAsia="GE Dinar One" w:hAnsiTheme="majorHAnsi" w:cstheme="majorHAnsi"/>
                                      <w:b/>
                                      <w:bCs/>
                                      <w:kern w:val="24"/>
                                      <w:sz w:val="56"/>
                                      <w:szCs w:val="56"/>
                                      <w:lang w:bidi="ar-SY"/>
                                    </w:rPr>
                                  </w:pPr>
                                  <w:r w:rsidRPr="000B47C9">
                                    <w:rPr>
                                      <w:rFonts w:asciiTheme="majorHAnsi" w:eastAsia="GE Dinar One" w:hAnsiTheme="majorHAnsi" w:cs="Calibri Light"/>
                                      <w:b/>
                                      <w:bCs/>
                                      <w:kern w:val="24"/>
                                      <w:sz w:val="56"/>
                                      <w:szCs w:val="56"/>
                                      <w:rtl/>
                                    </w:rPr>
                                    <w:t>التواصل اللفظي وغير اللفظي</w:t>
                                  </w:r>
                                </w:p>
                              </w:txbxContent>
                            </wps:txbx>
                            <wps:bodyPr wrap="square" rtlCol="0">
                              <a:spAutoFit/>
                            </wps:bodyPr>
                          </wps:wsp>
                        </wpg:grpSp>
                      </wpg:grpSp>
                      <pic:pic xmlns:pic="http://schemas.openxmlformats.org/drawingml/2006/picture">
                        <pic:nvPicPr>
                          <pic:cNvPr id="600522380" name="Picture 9"/>
                          <pic:cNvPicPr>
                            <a:picLocks noChangeAspect="1"/>
                          </pic:cNvPicPr>
                        </pic:nvPicPr>
                        <pic:blipFill rotWithShape="1">
                          <a:blip r:embed="rId46">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581400" y="60960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00716C8" id="Group 503" o:spid="_x0000_s1088" style="position:absolute;left:0;text-align:left;margin-left:0;margin-top:.75pt;width:534.7pt;height:777.7pt;z-index:253209600;mso-position-horizontal:center;mso-position-horizontal-relative:margin;mso-position-vertical-relative:text;mso-width-relative:margin;mso-height-relative:margin" coordorigin="-1524,-2182" coordsize="67906,98766"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">
                <v:group id="Group 1826497776" o:spid="_x0000_s1089" style="position:absolute;left:-1524;top:-2182;width:67906;height:98765" coordorigin="-5619,-5230" coordsize="67908,98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">
                  <v:group id="Group 1537056216" o:spid="_x0000_s1090" style="position:absolute;left:-5619;top:25717;width:64960;height:67818" coordorigin="-7239" coordsize="64962,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">
                    <v:group id="Group 25" o:spid="_x0000_s1091" style="position:absolute;left:31299;width:22624;height:6102" coordorigin="38495" coordsize="22624,61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">
                      <v:group id="Group 1581352889" o:spid="_x0000_s109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">
                        <v:oval id="Oval 698500328" o:spid="_x0000_s109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" fillcolor="#168489" stroked="f" strokeweight="1pt">
                          <v:fill opacity="49087f"/>
                          <v:stroke joinstyle="miter"/>
                        </v:oval>
                        <v:shape id="Picture 11754953" o:spid="_x0000_s109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">
                          <v:imagedata r:id="rId43" o:title="Target " gain="19661f" blacklevel="22938f"/>
                        </v:shape>
                      </v:group>
                      <v:shape id="TextBox 34" o:spid="_x0000_s1095" type="#_x0000_t202" style="position:absolute;left:38495;top:697;width:17552;height:54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" filled="f" stroked="f">
                        <v:textbox style="mso-fit-shape-to-text:t">
                          <w:txbxContent>
                            <w:p w14:paraId="3073D46D" w14:textId="77777777" w:rsidR="002664DD" w:rsidRPr="00DE31C3" w:rsidRDefault="002664DD" w:rsidP="002664DD">
                              <w:pPr>
                                <w:jc w:val="center"/>
                                <w:rPr>
                                  <w:rFonts w:ascii="Sakkal Majalla" w:eastAsia="GE Dinar One" w:hAnsi="Sakkal Majalla"/>
                                  <w:b/>
                                  <w:bCs/>
                                  <w:color w:val="000000"/>
                                  <w:kern w:val="24"/>
                                  <w:sz w:val="44"/>
                                  <w:szCs w:val="44"/>
                                  <w:lang w:bidi="ar-SY"/>
                                </w:rPr>
                              </w:pPr>
                              <w:r w:rsidRPr="00DE31C3">
                                <w:rPr>
                                  <w:rFonts w:ascii="Sakkal Majalla" w:eastAsia="GE Dinar One" w:hAnsi="Sakkal Majalla"/>
                                  <w:b/>
                                  <w:bCs/>
                                  <w:color w:val="000000"/>
                                  <w:kern w:val="24"/>
                                  <w:sz w:val="44"/>
                                  <w:szCs w:val="44"/>
                                  <w:rtl/>
                                  <w:lang w:bidi="ar-SY"/>
                                </w:rPr>
                                <w:t>أهداف الجلسة</w:t>
                              </w:r>
                            </w:p>
                          </w:txbxContent>
                        </v:textbox>
                      </v:shape>
                    </v:group>
                    <v:group id="Group 26" o:spid="_x0000_s1096" style="position:absolute;top:99;width:22612;height:6101" coordorigin="" coordsize="22615,6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">
                      <v:oval id="Oval 183048812" o:spid="_x0000_s109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" fillcolor="#168489" stroked="f" strokeweight="1pt">
                        <v:fill opacity="49087f"/>
                        <v:stroke joinstyle="miter"/>
                      </v:oval>
                      <v:shape id="TextBox 34" o:spid="_x0000_s1098" type="#_x0000_t202" style="position:absolute;top:697;width:17560;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" filled="f" stroked="f">
                        <v:textbox style="mso-fit-shape-to-text:t">
                          <w:txbxContent>
                            <w:p w14:paraId="66A93469" w14:textId="77777777" w:rsidR="002664DD" w:rsidRPr="00DE31C3" w:rsidRDefault="002664DD" w:rsidP="002664DD">
                              <w:pPr>
                                <w:jc w:val="center"/>
                                <w:rPr>
                                  <w:rFonts w:ascii="Sakkal Majalla" w:eastAsia="GE Dinar One" w:hAnsi="Sakkal Majalla"/>
                                  <w:b/>
                                  <w:bCs/>
                                  <w:color w:val="000000"/>
                                  <w:kern w:val="24"/>
                                  <w:sz w:val="44"/>
                                  <w:szCs w:val="44"/>
                                  <w:lang w:bidi="ar-SY"/>
                                </w:rPr>
                              </w:pPr>
                              <w:r w:rsidRPr="00DE31C3">
                                <w:rPr>
                                  <w:rFonts w:ascii="Sakkal Majalla" w:eastAsia="GE Dinar One" w:hAnsi="Sakkal Majalla"/>
                                  <w:b/>
                                  <w:bCs/>
                                  <w:color w:val="000000"/>
                                  <w:kern w:val="24"/>
                                  <w:sz w:val="44"/>
                                  <w:szCs w:val="44"/>
                                  <w:rtl/>
                                  <w:lang w:bidi="ar-SY"/>
                                </w:rPr>
                                <w:t>محاور الجلسة</w:t>
                              </w:r>
                            </w:p>
                          </w:txbxContent>
                        </v:textbox>
                      </v:shape>
                      <v:shape id="Picture 1384978237" o:spid="_x0000_s109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">
                        <v:imagedata r:id="rId44" o:title="Note " gain="19661f" blacklevel="22938f"/>
                      </v:shape>
                    </v:group>
                    <v:shape id="Text Box 1936451950" o:spid="_x0000_s1100" type="#_x0000_t202" style="position:absolute;left:27209;top:8742;width:30514;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" filled="f" stroked="f" strokeweight=".5pt">
                      <v:textbox>
                        <w:txbxContent>
                          <w:p w14:paraId="044C7FAF" w14:textId="77777777" w:rsidR="002664DD" w:rsidRPr="00B14716" w:rsidRDefault="002664DD" w:rsidP="002664DD">
                            <w:pPr>
                              <w:pStyle w:val="ad"/>
                              <w:spacing w:line="276" w:lineRule="auto"/>
                              <w:jc w:val="lowKashida"/>
                              <w:rPr>
                                <w:rFonts w:ascii="Sakkal Majalla" w:hAnsi="Sakkal Majalla" w:cs="Sakkal Majalla"/>
                              </w:rPr>
                            </w:pPr>
                            <w:r w:rsidRPr="00B14716">
                              <w:rPr>
                                <w:rFonts w:ascii="Sakkal Majalla" w:hAnsi="Sakkal Majalla" w:cs="Sakkal Majalla"/>
                                <w:rtl/>
                              </w:rPr>
                              <w:t>بعد الانتهاء من تنفيذ أنشطة هذه الجلسة، سيتمكّن المُشارِك من:</w:t>
                            </w:r>
                          </w:p>
                          <w:p w14:paraId="05CB0065" w14:textId="77777777" w:rsidR="002664DD" w:rsidRPr="001078A6" w:rsidRDefault="002664DD" w:rsidP="002664DD">
                            <w:pPr>
                              <w:jc w:val="left"/>
                              <w:rPr>
                                <w:rFonts w:ascii="Sakkal Majalla" w:eastAsia="GE Dinar One" w:hAnsi="Sakkal Majalla"/>
                                <w:color w:val="000000"/>
                                <w:kern w:val="24"/>
                                <w:sz w:val="36"/>
                                <w:szCs w:val="36"/>
                                <w:lang w:bidi="ar-SY"/>
                              </w:rPr>
                            </w:pPr>
                            <w:r w:rsidRPr="001078A6">
                              <w:rPr>
                                <w:rFonts w:ascii="Sakkal Majalla" w:eastAsia="GE Dinar One" w:hAnsi="Sakkal Majalla"/>
                                <w:color w:val="000000"/>
                                <w:kern w:val="24"/>
                                <w:sz w:val="36"/>
                                <w:szCs w:val="36"/>
                                <w:rtl/>
                                <w:lang w:bidi="ar-SY"/>
                              </w:rPr>
                              <w:t xml:space="preserve">تحديد </w:t>
                            </w:r>
                            <w:r w:rsidRPr="000B47C9">
                              <w:rPr>
                                <w:rFonts w:ascii="Sakkal Majalla" w:eastAsia="GE Dinar One" w:hAnsi="Sakkal Majalla"/>
                                <w:color w:val="000000"/>
                                <w:kern w:val="24"/>
                                <w:sz w:val="36"/>
                                <w:szCs w:val="36"/>
                                <w:rtl/>
                                <w:lang w:bidi="ar-SY"/>
                              </w:rPr>
                              <w:tab/>
                              <w:t>مهارات الحديث المؤثر</w:t>
                            </w:r>
                            <w:r w:rsidRPr="001078A6">
                              <w:rPr>
                                <w:rFonts w:ascii="Sakkal Majalla" w:eastAsia="GE Dinar One" w:hAnsi="Sakkal Majalla"/>
                                <w:color w:val="000000"/>
                                <w:kern w:val="24"/>
                                <w:sz w:val="36"/>
                                <w:szCs w:val="36"/>
                                <w:lang w:bidi="ar-SY"/>
                              </w:rPr>
                              <w:t>.</w:t>
                            </w:r>
                          </w:p>
                          <w:p w14:paraId="57DACF6C" w14:textId="77777777" w:rsidR="002664DD" w:rsidRPr="00F81EFE" w:rsidRDefault="002664DD" w:rsidP="002664DD">
                            <w:pPr>
                              <w:pStyle w:val="a5"/>
                              <w:ind w:left="576"/>
                              <w:rPr>
                                <w:rFonts w:ascii="Sakkal Majalla" w:eastAsia="GE Dinar One" w:hAnsi="Sakkal Majalla" w:cs="Sakkal Majalla"/>
                                <w:b/>
                                <w:bCs/>
                                <w:color w:val="000000"/>
                                <w:kern w:val="24"/>
                                <w:sz w:val="36"/>
                                <w:szCs w:val="36"/>
                              </w:rPr>
                            </w:pPr>
                          </w:p>
                        </w:txbxContent>
                      </v:textbox>
                    </v:shape>
                    <v:shape id="Text Box 1773619398" o:spid="_x0000_s1101" type="#_x0000_t202" style="position:absolute;left:-7239;top:8171;width:27432;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" filled="f" stroked="f" strokeweight=".5pt">
                      <v:textbox>
                        <w:txbxContent>
                          <w:p w14:paraId="00544CF0" w14:textId="77777777" w:rsidR="002664DD" w:rsidRPr="000B47C9" w:rsidRDefault="002664DD">
                            <w:pPr>
                              <w:pStyle w:val="a5"/>
                              <w:numPr>
                                <w:ilvl w:val="0"/>
                                <w:numId w:val="5"/>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مهارات الحديث المؤثر.</w:t>
                            </w:r>
                          </w:p>
                          <w:p w14:paraId="3D18397A" w14:textId="77777777" w:rsidR="002664DD" w:rsidRPr="000B47C9" w:rsidRDefault="002664DD">
                            <w:pPr>
                              <w:pStyle w:val="a5"/>
                              <w:numPr>
                                <w:ilvl w:val="0"/>
                                <w:numId w:val="5"/>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اختيار الكلمات المناسبة.</w:t>
                            </w:r>
                          </w:p>
                          <w:p w14:paraId="6561D031" w14:textId="77777777" w:rsidR="002664DD" w:rsidRPr="000B47C9" w:rsidRDefault="002664DD">
                            <w:pPr>
                              <w:pStyle w:val="a5"/>
                              <w:numPr>
                                <w:ilvl w:val="0"/>
                                <w:numId w:val="5"/>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لغة الجسد وأثرها في التواصل.</w:t>
                            </w:r>
                          </w:p>
                          <w:p w14:paraId="747CCBFA" w14:textId="77777777" w:rsidR="002664DD" w:rsidRPr="000B47C9" w:rsidRDefault="002664DD">
                            <w:pPr>
                              <w:pStyle w:val="a5"/>
                              <w:numPr>
                                <w:ilvl w:val="0"/>
                                <w:numId w:val="5"/>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تعبيرات الوجه والإشارات غير اللفظية.</w:t>
                            </w:r>
                          </w:p>
                          <w:p w14:paraId="72AA3066" w14:textId="77777777" w:rsidR="002664DD" w:rsidRPr="00056680" w:rsidRDefault="002664DD">
                            <w:pPr>
                              <w:pStyle w:val="a5"/>
                              <w:numPr>
                                <w:ilvl w:val="0"/>
                                <w:numId w:val="5"/>
                              </w:numPr>
                              <w:spacing w:line="240" w:lineRule="auto"/>
                              <w:rPr>
                                <w:rFonts w:ascii="Sakkal Majalla" w:eastAsia="GE Dinar One" w:hAnsi="Sakkal Majalla" w:cs="Sakkal Majalla"/>
                                <w:kern w:val="24"/>
                                <w:sz w:val="36"/>
                                <w:szCs w:val="36"/>
                                <w:lang w:bidi="ar-SY"/>
                              </w:rPr>
                            </w:pPr>
                            <w:r w:rsidRPr="000B47C9">
                              <w:rPr>
                                <w:rFonts w:ascii="Sakkal Majalla" w:eastAsia="GE Dinar One" w:hAnsi="Sakkal Majalla" w:cs="Sakkal Majalla"/>
                                <w:kern w:val="24"/>
                                <w:sz w:val="36"/>
                                <w:szCs w:val="36"/>
                                <w:rtl/>
                              </w:rPr>
                              <w:t>تطبيقات عملية على التواصل الفعال</w:t>
                            </w:r>
                          </w:p>
                        </w:txbxContent>
                      </v:textbox>
                    </v:shape>
                  </v:group>
                  <v:group id="Group 1522318232" o:spid="_x0000_s1102" style="position:absolute;left:-2286;top:-5230;width:64574;height:20799" coordorigin="-2286,-5230" coordsize="64574,2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">
                    <v:shape id="Picture 2102860459" o:spid="_x0000_s1103"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">
                      <v:imagedata r:id="rId45" o:title="Calendar " recolortarget="black"/>
                    </v:shape>
                    <v:shape id="TextBox 34" o:spid="_x0000_s1104" type="#_x0000_t202" style="position:absolute;left:51620;top:6908;width:10668;height:8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" filled="f" stroked="f">
                      <v:textbox style="mso-fit-shape-to-text:t">
                        <w:txbxContent>
                          <w:p w14:paraId="060FBF8E" w14:textId="77777777" w:rsidR="002664DD" w:rsidRPr="002664DD" w:rsidRDefault="002664DD" w:rsidP="002664DD">
                            <w:pPr>
                              <w:spacing w:line="240" w:lineRule="auto"/>
                              <w:jc w:val="center"/>
                              <w:rPr>
                                <w:rFonts w:ascii="Adobe Arabic" w:eastAsia="GE Dinar One" w:hAnsi="Adobe Arabic" w:cs="Adobe Arabic"/>
                                <w:b/>
                                <w:bCs/>
                                <w:color w:val="C00000"/>
                                <w:kern w:val="24"/>
                                <w:sz w:val="56"/>
                                <w:szCs w:val="56"/>
                                <w:lang w:bidi="ar-SY"/>
                              </w:rPr>
                            </w:pPr>
                            <w:r w:rsidRPr="002664DD">
                              <w:rPr>
                                <w:rFonts w:ascii="Adobe Arabic" w:eastAsia="GE Dinar One" w:hAnsi="Adobe Arabic" w:cs="Adobe Arabic" w:hint="cs"/>
                                <w:b/>
                                <w:bCs/>
                                <w:color w:val="C00000"/>
                                <w:kern w:val="24"/>
                                <w:sz w:val="56"/>
                                <w:szCs w:val="56"/>
                                <w:rtl/>
                                <w:lang w:bidi="ar-SY"/>
                              </w:rPr>
                              <w:t xml:space="preserve">اليوم الاول </w:t>
                            </w:r>
                          </w:p>
                        </w:txbxContent>
                      </v:textbox>
                    </v:shape>
                    <v:shape id="TextBox 34" o:spid="_x0000_s1105" type="#_x0000_t202" style="position:absolute;left:24945;top:-5230;width:24302;height:53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" filled="f" stroked="f">
                      <v:textbox style="mso-fit-shape-to-text:t">
                        <w:txbxContent>
                          <w:p w14:paraId="25345FDD" w14:textId="77777777" w:rsidR="002664DD" w:rsidRPr="00316596" w:rsidRDefault="002664DD" w:rsidP="002664DD">
                            <w:pPr>
                              <w:jc w:val="center"/>
                              <w:rPr>
                                <w:rFonts w:ascii="Adobe Arabic" w:eastAsia="GE Dinar One" w:hAnsi="Adobe Arabic" w:cs="Adobe Arabic"/>
                                <w:b/>
                                <w:bCs/>
                                <w:color w:val="C00000"/>
                                <w:kern w:val="24"/>
                                <w:sz w:val="56"/>
                                <w:szCs w:val="56"/>
                                <w:lang w:bidi="ar-SY"/>
                              </w:rPr>
                            </w:pPr>
                            <w:r w:rsidRPr="00316596">
                              <w:rPr>
                                <w:rFonts w:ascii="Adobe Arabic" w:eastAsia="GE Dinar One" w:hAnsi="Adobe Arabic" w:cs="Adobe Arabic"/>
                                <w:b/>
                                <w:bCs/>
                                <w:color w:val="C00000"/>
                                <w:kern w:val="24"/>
                                <w:sz w:val="56"/>
                                <w:szCs w:val="56"/>
                                <w:rtl/>
                                <w:lang w:bidi="ar-SY"/>
                              </w:rPr>
                              <w:t xml:space="preserve">الجلسة </w:t>
                            </w:r>
                            <w:r w:rsidRPr="00316596">
                              <w:rPr>
                                <w:rFonts w:ascii="Adobe Arabic" w:eastAsia="GE Dinar One" w:hAnsi="Adobe Arabic" w:cs="Adobe Arabic" w:hint="cs"/>
                                <w:b/>
                                <w:bCs/>
                                <w:color w:val="C00000"/>
                                <w:kern w:val="24"/>
                                <w:sz w:val="56"/>
                                <w:szCs w:val="56"/>
                                <w:rtl/>
                                <w:lang w:bidi="ar-SY"/>
                              </w:rPr>
                              <w:t>ال</w:t>
                            </w:r>
                            <w:r>
                              <w:rPr>
                                <w:rFonts w:ascii="Adobe Arabic" w:eastAsia="GE Dinar One" w:hAnsi="Adobe Arabic" w:cs="Adobe Arabic" w:hint="cs"/>
                                <w:b/>
                                <w:bCs/>
                                <w:color w:val="C00000"/>
                                <w:kern w:val="24"/>
                                <w:sz w:val="56"/>
                                <w:szCs w:val="56"/>
                                <w:rtl/>
                                <w:lang w:bidi="ar-SY"/>
                              </w:rPr>
                              <w:t>ثالثة</w:t>
                            </w:r>
                          </w:p>
                        </w:txbxContent>
                      </v:textbox>
                    </v:shape>
                    <v:shape id="TextBox 34" o:spid="_x0000_s1106" type="#_x0000_t202" style="position:absolute;left:-2286;top:8121;width:51340;height:52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" filled="f" stroked="f">
                      <v:textbox style="mso-fit-shape-to-text:t">
                        <w:txbxContent>
                          <w:p w14:paraId="654E5A61" w14:textId="77777777" w:rsidR="002664DD" w:rsidRPr="0075673C" w:rsidRDefault="002664DD" w:rsidP="002664DD">
                            <w:pPr>
                              <w:spacing w:line="240" w:lineRule="auto"/>
                              <w:jc w:val="center"/>
                              <w:rPr>
                                <w:rFonts w:asciiTheme="majorHAnsi" w:eastAsia="GE Dinar One" w:hAnsiTheme="majorHAnsi" w:cstheme="majorHAnsi"/>
                                <w:b/>
                                <w:bCs/>
                                <w:kern w:val="24"/>
                                <w:sz w:val="56"/>
                                <w:szCs w:val="56"/>
                                <w:lang w:bidi="ar-SY"/>
                              </w:rPr>
                            </w:pPr>
                            <w:r w:rsidRPr="000B47C9">
                              <w:rPr>
                                <w:rFonts w:asciiTheme="majorHAnsi" w:eastAsia="GE Dinar One" w:hAnsiTheme="majorHAnsi" w:cs="Calibri Light"/>
                                <w:b/>
                                <w:bCs/>
                                <w:kern w:val="24"/>
                                <w:sz w:val="56"/>
                                <w:szCs w:val="56"/>
                                <w:rtl/>
                              </w:rPr>
                              <w:t>التواصل اللفظي وغير اللفظي</w:t>
                            </w:r>
                          </w:p>
                        </w:txbxContent>
                      </v:textbox>
                    </v:shape>
                  </v:group>
                </v:group>
                <v:shape id="Picture 9" o:spid="_x0000_s1107" type="#_x0000_t75" style="position:absolute;left:35814;top:60960;width:25717;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">
                  <v:imagedata r:id="rId51" o:title="" croptop="8759f" cropbottom="38800f" cropleft=".5" cropright="5314f" chromakey="#ebe9ec"/>
                </v:shape>
                <w10:wrap anchorx="margin"/>
              </v:group>
            </w:pict>
          </mc:Fallback>
        </mc:AlternateContent>
      </w:r>
    </w:p>
    <w:p w14:paraId="76F0601B" w14:textId="77777777" w:rsidR="005649D0" w:rsidRDefault="005649D0" w:rsidP="00D013E3">
      <w:pPr>
        <w:spacing w:after="200"/>
        <w:jc w:val="left"/>
        <w:rPr>
          <w:rFonts w:ascii="Sakkal Majalla" w:eastAsia="Times New Roman" w:hAnsi="Sakkal Majalla"/>
          <w:b/>
          <w:bCs/>
          <w:color w:val="auto"/>
          <w:sz w:val="48"/>
          <w:szCs w:val="36"/>
          <w:rtl/>
        </w:rPr>
      </w:pPr>
    </w:p>
    <w:p w14:paraId="72F251A1" w14:textId="77777777" w:rsidR="005649D0" w:rsidRDefault="005649D0" w:rsidP="00D013E3">
      <w:pPr>
        <w:spacing w:after="200"/>
        <w:jc w:val="left"/>
        <w:rPr>
          <w:rFonts w:ascii="Sakkal Majalla" w:eastAsia="Times New Roman" w:hAnsi="Sakkal Majalla"/>
          <w:b/>
          <w:bCs/>
          <w:color w:val="auto"/>
          <w:sz w:val="48"/>
          <w:szCs w:val="36"/>
          <w:rtl/>
        </w:rPr>
      </w:pPr>
    </w:p>
    <w:p w14:paraId="0C1FB755" w14:textId="77777777" w:rsidR="005649D0" w:rsidRDefault="005649D0" w:rsidP="00D013E3">
      <w:pPr>
        <w:spacing w:after="200"/>
        <w:jc w:val="left"/>
        <w:rPr>
          <w:rFonts w:ascii="Sakkal Majalla" w:eastAsia="Times New Roman" w:hAnsi="Sakkal Majalla"/>
          <w:b/>
          <w:bCs/>
          <w:color w:val="auto"/>
          <w:sz w:val="48"/>
          <w:szCs w:val="36"/>
          <w:rtl/>
        </w:rPr>
      </w:pPr>
    </w:p>
    <w:p w14:paraId="31C8F5EE" w14:textId="77777777" w:rsidR="005649D0" w:rsidRDefault="005649D0" w:rsidP="00D013E3">
      <w:pPr>
        <w:spacing w:after="200"/>
        <w:jc w:val="left"/>
        <w:rPr>
          <w:rFonts w:ascii="Sakkal Majalla" w:eastAsia="Times New Roman" w:hAnsi="Sakkal Majalla"/>
          <w:b/>
          <w:bCs/>
          <w:color w:val="auto"/>
          <w:sz w:val="48"/>
          <w:szCs w:val="36"/>
          <w:rtl/>
        </w:rPr>
      </w:pPr>
    </w:p>
    <w:p w14:paraId="6CE898EE" w14:textId="77777777" w:rsidR="005649D0" w:rsidRDefault="005649D0" w:rsidP="00D013E3">
      <w:pPr>
        <w:spacing w:after="200"/>
        <w:jc w:val="left"/>
        <w:rPr>
          <w:rFonts w:ascii="Sakkal Majalla" w:eastAsia="Times New Roman" w:hAnsi="Sakkal Majalla"/>
          <w:b/>
          <w:bCs/>
          <w:color w:val="auto"/>
          <w:sz w:val="48"/>
          <w:szCs w:val="36"/>
          <w:rtl/>
        </w:rPr>
      </w:pPr>
    </w:p>
    <w:p w14:paraId="53443AFE" w14:textId="77777777" w:rsidR="005649D0" w:rsidRDefault="005649D0" w:rsidP="00D013E3">
      <w:pPr>
        <w:spacing w:after="200"/>
        <w:jc w:val="left"/>
        <w:rPr>
          <w:rFonts w:ascii="Sakkal Majalla" w:eastAsia="Times New Roman" w:hAnsi="Sakkal Majalla"/>
          <w:b/>
          <w:bCs/>
          <w:color w:val="auto"/>
          <w:sz w:val="48"/>
          <w:szCs w:val="36"/>
          <w:rtl/>
        </w:rPr>
      </w:pPr>
    </w:p>
    <w:p w14:paraId="0F0EE8F6" w14:textId="77777777" w:rsidR="005649D0" w:rsidRDefault="005649D0" w:rsidP="00D013E3">
      <w:pPr>
        <w:spacing w:after="200"/>
        <w:jc w:val="left"/>
        <w:rPr>
          <w:rFonts w:ascii="Sakkal Majalla" w:eastAsia="Times New Roman" w:hAnsi="Sakkal Majalla"/>
          <w:b/>
          <w:bCs/>
          <w:color w:val="auto"/>
          <w:sz w:val="48"/>
          <w:szCs w:val="36"/>
          <w:rtl/>
        </w:rPr>
      </w:pPr>
    </w:p>
    <w:p w14:paraId="46CC42A3" w14:textId="77777777" w:rsidR="005649D0" w:rsidRDefault="005649D0" w:rsidP="00D013E3">
      <w:pPr>
        <w:spacing w:after="200"/>
        <w:jc w:val="left"/>
        <w:rPr>
          <w:rFonts w:ascii="Sakkal Majalla" w:eastAsia="Times New Roman" w:hAnsi="Sakkal Majalla"/>
          <w:b/>
          <w:bCs/>
          <w:color w:val="auto"/>
          <w:sz w:val="48"/>
          <w:szCs w:val="36"/>
          <w:rtl/>
        </w:rPr>
      </w:pPr>
    </w:p>
    <w:p w14:paraId="204C12A0" w14:textId="77777777" w:rsidR="005649D0" w:rsidRDefault="005649D0" w:rsidP="00D013E3">
      <w:pPr>
        <w:spacing w:after="200"/>
        <w:jc w:val="left"/>
        <w:rPr>
          <w:rFonts w:ascii="Sakkal Majalla" w:eastAsia="Times New Roman" w:hAnsi="Sakkal Majalla"/>
          <w:b/>
          <w:bCs/>
          <w:color w:val="auto"/>
          <w:sz w:val="48"/>
          <w:szCs w:val="36"/>
          <w:rtl/>
        </w:rPr>
      </w:pPr>
    </w:p>
    <w:p w14:paraId="5C3A1FD7" w14:textId="77777777" w:rsidR="005649D0" w:rsidRDefault="005649D0" w:rsidP="00D013E3">
      <w:pPr>
        <w:spacing w:after="200"/>
        <w:jc w:val="left"/>
        <w:rPr>
          <w:rFonts w:ascii="Sakkal Majalla" w:eastAsia="Times New Roman" w:hAnsi="Sakkal Majalla"/>
          <w:b/>
          <w:bCs/>
          <w:color w:val="auto"/>
          <w:sz w:val="48"/>
          <w:szCs w:val="36"/>
          <w:rtl/>
        </w:rPr>
      </w:pPr>
    </w:p>
    <w:p w14:paraId="209582D4" w14:textId="77777777" w:rsidR="005649D0" w:rsidRDefault="005649D0" w:rsidP="00D013E3">
      <w:pPr>
        <w:spacing w:after="200"/>
        <w:jc w:val="left"/>
        <w:rPr>
          <w:rFonts w:ascii="Sakkal Majalla" w:eastAsia="Times New Roman" w:hAnsi="Sakkal Majalla"/>
          <w:b/>
          <w:bCs/>
          <w:color w:val="auto"/>
          <w:sz w:val="48"/>
          <w:szCs w:val="36"/>
          <w:rtl/>
        </w:rPr>
      </w:pPr>
    </w:p>
    <w:p w14:paraId="08ED1804" w14:textId="77777777" w:rsidR="005649D0" w:rsidRDefault="005649D0" w:rsidP="00D013E3">
      <w:pPr>
        <w:spacing w:after="200"/>
        <w:jc w:val="left"/>
        <w:rPr>
          <w:rFonts w:ascii="Sakkal Majalla" w:eastAsia="Times New Roman" w:hAnsi="Sakkal Majalla"/>
          <w:b/>
          <w:bCs/>
          <w:color w:val="auto"/>
          <w:sz w:val="48"/>
          <w:szCs w:val="36"/>
          <w:rtl/>
        </w:rPr>
      </w:pPr>
    </w:p>
    <w:p w14:paraId="5FEA5093" w14:textId="77777777" w:rsidR="005649D0" w:rsidRDefault="005649D0" w:rsidP="00D013E3">
      <w:pPr>
        <w:spacing w:after="200"/>
        <w:jc w:val="left"/>
        <w:rPr>
          <w:rFonts w:ascii="Sakkal Majalla" w:eastAsia="Times New Roman" w:hAnsi="Sakkal Majalla"/>
          <w:b/>
          <w:bCs/>
          <w:color w:val="auto"/>
          <w:sz w:val="48"/>
          <w:szCs w:val="36"/>
          <w:rtl/>
        </w:rPr>
      </w:pPr>
    </w:p>
    <w:p w14:paraId="24A8B5BA" w14:textId="77777777" w:rsidR="005649D0" w:rsidRDefault="005649D0" w:rsidP="00D013E3">
      <w:pPr>
        <w:spacing w:after="200"/>
        <w:jc w:val="left"/>
        <w:rPr>
          <w:rFonts w:ascii="Sakkal Majalla" w:eastAsia="Times New Roman" w:hAnsi="Sakkal Majalla"/>
          <w:b/>
          <w:bCs/>
          <w:color w:val="auto"/>
          <w:sz w:val="48"/>
          <w:szCs w:val="36"/>
          <w:rtl/>
        </w:rPr>
      </w:pPr>
    </w:p>
    <w:p w14:paraId="610E1283" w14:textId="77777777" w:rsidR="005649D0" w:rsidRDefault="005649D0" w:rsidP="00D013E3">
      <w:pPr>
        <w:spacing w:after="200"/>
        <w:jc w:val="left"/>
        <w:rPr>
          <w:rFonts w:ascii="Sakkal Majalla" w:eastAsia="Times New Roman" w:hAnsi="Sakkal Majalla"/>
          <w:b/>
          <w:bCs/>
          <w:color w:val="auto"/>
          <w:sz w:val="48"/>
          <w:szCs w:val="36"/>
          <w:rtl/>
        </w:rPr>
      </w:pPr>
    </w:p>
    <w:p w14:paraId="4E1797E8" w14:textId="77777777" w:rsidR="005649D0" w:rsidRDefault="005649D0" w:rsidP="00D013E3">
      <w:pPr>
        <w:spacing w:after="200"/>
        <w:jc w:val="left"/>
        <w:rPr>
          <w:rFonts w:ascii="Sakkal Majalla" w:eastAsia="Times New Roman" w:hAnsi="Sakkal Majalla"/>
          <w:b/>
          <w:bCs/>
          <w:color w:val="auto"/>
          <w:sz w:val="48"/>
          <w:szCs w:val="36"/>
          <w:rtl/>
        </w:rPr>
      </w:pPr>
    </w:p>
    <w:p w14:paraId="73285108" w14:textId="77777777" w:rsidR="005649D0" w:rsidRDefault="005649D0" w:rsidP="00D013E3">
      <w:pPr>
        <w:spacing w:after="200"/>
        <w:jc w:val="left"/>
        <w:rPr>
          <w:rFonts w:ascii="Sakkal Majalla" w:eastAsia="Times New Roman" w:hAnsi="Sakkal Majalla"/>
          <w:b/>
          <w:bCs/>
          <w:color w:val="auto"/>
          <w:sz w:val="48"/>
          <w:szCs w:val="36"/>
          <w:rtl/>
        </w:rPr>
      </w:pPr>
    </w:p>
    <w:p w14:paraId="035AB4B8" w14:textId="77777777" w:rsidR="002C45FC" w:rsidRPr="002C45FC" w:rsidRDefault="002C45FC" w:rsidP="002C45FC">
      <w:pPr>
        <w:spacing w:after="200" w:line="240" w:lineRule="auto"/>
        <w:jc w:val="center"/>
        <w:rPr>
          <w:rFonts w:ascii="Sakkal Majalla" w:eastAsia="Times New Roman" w:hAnsi="Sakkal Majalla"/>
          <w:b/>
          <w:bCs/>
          <w:color w:val="006666"/>
          <w:sz w:val="72"/>
          <w:szCs w:val="48"/>
          <w:rtl/>
        </w:rPr>
      </w:pPr>
      <w:r w:rsidRPr="002C45FC">
        <w:rPr>
          <w:rFonts w:ascii="Sakkal Majalla" w:eastAsia="Times New Roman" w:hAnsi="Sakkal Majalla"/>
          <w:b/>
          <w:bCs/>
          <w:color w:val="006666"/>
          <w:sz w:val="72"/>
          <w:szCs w:val="48"/>
          <w:rtl/>
        </w:rPr>
        <w:lastRenderedPageBreak/>
        <w:t>أولاً: مهارات الحديث المؤثر</w:t>
      </w:r>
    </w:p>
    <w:p w14:paraId="44D38D65" w14:textId="681F4C2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يُعد الحديث المؤثر من أهم المهارات الأساسية في التواصل الفعّال، حيث لا تقتصر عملية التواصل الناجح على نقل المعلومات فقط، بل تمتد إلى القدرة على التأثير في الآخرين وإقناعهم وتحفيزهم وتوجيههم نحو تحقيق أهداف معينة. وفي بيئة العمل الحديثة أصبحت القدرة على الحديث المؤثر من المهارات الضرورية للقيادات والمديرين والمشرفين والموظفين على حد سواء، لما لها من دور كبير في بناء العلاقات المهنية، وقيادة فرق العمل، وعرض الأفكار والمقترحات، وإدارة الاجتماعات، والتفاوض، وحل المشكلات.</w:t>
      </w:r>
    </w:p>
    <w:p w14:paraId="09172660" w14:textId="13BA32B1"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فالحديث المؤثر هو ذلك الحديث الذي يترك أثرًا إيجابيًا لدى المستمع، ويجعل الرسالة أكثر وضوحًا وقبولًا وإقناعًا، ويُسهم في بناء الثقة وتعزيز التفاعل الإيجابي بين أطراف الاتصال.</w:t>
      </w:r>
    </w:p>
    <w:p w14:paraId="0B25D3BF" w14:textId="693769B2"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مفهوم الحديث المؤثر</w:t>
      </w:r>
    </w:p>
    <w:p w14:paraId="3760333D" w14:textId="0DDEB0C0"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الحديث المؤثر هو:</w:t>
      </w:r>
    </w:p>
    <w:p w14:paraId="447CB0B2" w14:textId="1533BFDF"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"القدرة على إيصال الأفكار والمعلومات والرسائل بطريقة واضحة وجذابة ومقنعة تؤثر في أفكار الآخرين أو مشاعرهم أو سلوكهم وتدفعهم إلى التفاعل الإيجابي مع الرسالة."</w:t>
      </w:r>
    </w:p>
    <w:p w14:paraId="7A896C3F" w14:textId="7D547EF0"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ويختلف الحديث المؤثر عن الحديث العادي في أنه لا يركز فقط على ما يُقال، بل يهتم أيضًا بكيفية قوله، وأسلوب عرضه، ومدى تأثيره على المستمع.</w:t>
      </w:r>
    </w:p>
    <w:p w14:paraId="050AA035" w14:textId="77777777"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أهمية الحديث المؤثر في بيئة العمل</w:t>
      </w:r>
    </w:p>
    <w:p w14:paraId="2CDD299C" w14:textId="2D96AE7B"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1- تعزيز الثقة والمصداقية</w:t>
      </w:r>
    </w:p>
    <w:p w14:paraId="6F4B7C35" w14:textId="08B070BD"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كلما كان المتحدث واثقًا وواضحًا في حديثه زادت ثقة الآخرين به.</w:t>
      </w:r>
    </w:p>
    <w:p w14:paraId="2DE8C7E8" w14:textId="73E1C425"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2- تحسين العلاقات المهنية</w:t>
      </w:r>
    </w:p>
    <w:p w14:paraId="6CB7B979" w14:textId="372EB634"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الحديث الإيجابي يساعد على بناء علاقات قائمة على الاحترام والتقدير.</w:t>
      </w:r>
    </w:p>
    <w:p w14:paraId="5F53552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3- زيادة القدرة على الإقناع</w:t>
      </w:r>
    </w:p>
    <w:p w14:paraId="1AF5F510" w14:textId="77777777" w:rsidR="002C45FC" w:rsidRPr="002C45FC" w:rsidRDefault="002C45FC" w:rsidP="002C45FC">
      <w:pPr>
        <w:spacing w:after="200" w:line="240" w:lineRule="auto"/>
        <w:rPr>
          <w:rFonts w:ascii="Sakkal Majalla" w:eastAsia="Times New Roman" w:hAnsi="Sakkal Majalla"/>
          <w:b/>
          <w:bCs/>
          <w:color w:val="auto"/>
          <w:sz w:val="48"/>
          <w:szCs w:val="36"/>
          <w:rtl/>
        </w:rPr>
      </w:pPr>
    </w:p>
    <w:p w14:paraId="38A481ED" w14:textId="1610BEF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يساعد الحديث المؤثر على كسب تأييد الآخرين للأفكار والمقترحات.</w:t>
      </w:r>
    </w:p>
    <w:p w14:paraId="559AB37D" w14:textId="1B7B9813"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4- دعم القيادة الفعالة</w:t>
      </w:r>
    </w:p>
    <w:p w14:paraId="1E84BDD9" w14:textId="6F85D22A"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القادة الناجحون يمتلكون مهارات حديث قوية تمكنهم من توجيه فرق العمل وتحفيزهم.</w:t>
      </w:r>
    </w:p>
    <w:p w14:paraId="2BE4AADC" w14:textId="7BDC771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5- تحسين جودة الاجتماعات</w:t>
      </w:r>
    </w:p>
    <w:p w14:paraId="65AF93B5" w14:textId="53D27611"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يساعد على عرض الأفكار بصورة منظمة وواضحة.</w:t>
      </w:r>
    </w:p>
    <w:p w14:paraId="0FB202D6" w14:textId="4C083E9F"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6- تقليل سوء الفهم</w:t>
      </w:r>
    </w:p>
    <w:p w14:paraId="5C52D353" w14:textId="7357286F"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كلما كانت الرسالة واضحة ومؤثرة زادت فرص فهمها بصورة صحيحة.</w:t>
      </w:r>
    </w:p>
    <w:p w14:paraId="7081FB07" w14:textId="77777777"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عناصر الحديث المؤثر</w:t>
      </w:r>
    </w:p>
    <w:p w14:paraId="1723B7A8" w14:textId="71B71FE2"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أولاً: وضوح الهدف</w:t>
      </w:r>
    </w:p>
    <w:p w14:paraId="2950FB83" w14:textId="194F2128"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يجب أن يعرف المتحدث الهدف من حديثه قبل البدء فيه.</w:t>
      </w:r>
    </w:p>
    <w:p w14:paraId="452485BF" w14:textId="0BB7BF58"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مثل:</w:t>
      </w:r>
    </w:p>
    <w:p w14:paraId="252BD7F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نقل معلومة.</w:t>
      </w:r>
    </w:p>
    <w:p w14:paraId="1E07ED14"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تقديم اقتراح.</w:t>
      </w:r>
    </w:p>
    <w:p w14:paraId="311ED868"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إقناع الآخرين.</w:t>
      </w:r>
    </w:p>
    <w:p w14:paraId="0760D3D8"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تحفيز فريق العمل.</w:t>
      </w:r>
    </w:p>
    <w:p w14:paraId="28ABB294"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حل مشكلة.</w:t>
      </w:r>
    </w:p>
    <w:p w14:paraId="2560442D" w14:textId="23345535"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ثانياً: الثقة بالنفس</w:t>
      </w:r>
    </w:p>
    <w:p w14:paraId="7FC827E6" w14:textId="29B59B9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الثقة بالنفس تظهر من خلال:</w:t>
      </w:r>
    </w:p>
    <w:p w14:paraId="3CAFAE26"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نبرة الصوت.</w:t>
      </w:r>
    </w:p>
    <w:p w14:paraId="3AB8AA9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طريقة الوقوف.</w:t>
      </w:r>
    </w:p>
    <w:p w14:paraId="5974507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التواصل البصري.</w:t>
      </w:r>
    </w:p>
    <w:p w14:paraId="5E3F0219"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اختيار الكلمات.</w:t>
      </w:r>
    </w:p>
    <w:p w14:paraId="6CB0ABC0" w14:textId="371F82D8"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ثالثاً: التنظيم الجيد للأفكار</w:t>
      </w:r>
    </w:p>
    <w:p w14:paraId="06F5D1F1" w14:textId="4EEB63C5"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يتضمن:</w:t>
      </w:r>
    </w:p>
    <w:p w14:paraId="1F83AE5E"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مقدمة واضحة.</w:t>
      </w:r>
    </w:p>
    <w:p w14:paraId="19C51F3F"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عرض الأفكار الرئيسية.</w:t>
      </w:r>
    </w:p>
    <w:p w14:paraId="3A4C7839"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أمثلة داعمة.</w:t>
      </w:r>
    </w:p>
    <w:p w14:paraId="22ACEF5C"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خاتمة مؤثرة.</w:t>
      </w:r>
    </w:p>
    <w:p w14:paraId="1E25660B" w14:textId="375F6B76"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رابعاً: التفاعل مع المستمعين</w:t>
      </w:r>
    </w:p>
    <w:p w14:paraId="7216C00C" w14:textId="62AA611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من خلال:</w:t>
      </w:r>
    </w:p>
    <w:p w14:paraId="6DD29314"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طرح الأسئلة.</w:t>
      </w:r>
    </w:p>
    <w:p w14:paraId="426156E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الاستماع للملاحظات.</w:t>
      </w:r>
    </w:p>
    <w:p w14:paraId="2B4EF63E"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تشجيع المشاركة.</w:t>
      </w:r>
    </w:p>
    <w:p w14:paraId="0F4F3BAA" w14:textId="3D5C67CF"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خامساً: استخدام الأمثلة والقصص</w:t>
      </w:r>
    </w:p>
    <w:p w14:paraId="29E26CEE" w14:textId="1D07349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الأمثلة تجعل الرسالة:</w:t>
      </w:r>
    </w:p>
    <w:p w14:paraId="6E79ACD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أكثر وضوحًا.</w:t>
      </w:r>
    </w:p>
    <w:p w14:paraId="4CE7BD45"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أكثر واقعية.</w:t>
      </w:r>
    </w:p>
    <w:p w14:paraId="7154D6E8"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أسهل في التذكر.</w:t>
      </w:r>
    </w:p>
    <w:p w14:paraId="5EC57020"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صفات المتحدث المؤثر</w:t>
      </w:r>
    </w:p>
    <w:p w14:paraId="576B608D"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واثق من نفسه.</w:t>
      </w:r>
    </w:p>
    <w:p w14:paraId="4D63F4C3"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مستمع جيد.</w:t>
      </w:r>
    </w:p>
    <w:p w14:paraId="0EB1BA2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إيجابي.</w:t>
      </w:r>
    </w:p>
    <w:p w14:paraId="533E3CEF"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منظم.</w:t>
      </w:r>
    </w:p>
    <w:p w14:paraId="15B47877"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مرن.</w:t>
      </w:r>
    </w:p>
    <w:p w14:paraId="477E2653"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متزن انفعاليًا.</w:t>
      </w:r>
    </w:p>
    <w:p w14:paraId="4D9127BA"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يمتلك ذكاءً عاطفيًا.</w:t>
      </w:r>
    </w:p>
    <w:p w14:paraId="54ADE1C9"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يحترم الآخرين.</w:t>
      </w:r>
    </w:p>
    <w:p w14:paraId="2DBBC658" w14:textId="77777777" w:rsidR="002C45FC" w:rsidRPr="002C45FC" w:rsidRDefault="002C45FC" w:rsidP="002C45FC">
      <w:pPr>
        <w:spacing w:after="200" w:line="240" w:lineRule="auto"/>
        <w:jc w:val="center"/>
        <w:rPr>
          <w:rFonts w:ascii="Sakkal Majalla" w:eastAsia="Times New Roman" w:hAnsi="Sakkal Majalla"/>
          <w:b/>
          <w:bCs/>
          <w:color w:val="006666"/>
          <w:sz w:val="56"/>
          <w:szCs w:val="44"/>
          <w:rtl/>
        </w:rPr>
      </w:pPr>
      <w:r w:rsidRPr="002C45FC">
        <w:rPr>
          <w:rFonts w:ascii="Sakkal Majalla" w:eastAsia="Times New Roman" w:hAnsi="Sakkal Majalla"/>
          <w:b/>
          <w:bCs/>
          <w:color w:val="006666"/>
          <w:sz w:val="56"/>
          <w:szCs w:val="44"/>
          <w:rtl/>
        </w:rPr>
        <w:t>ثانياً: اختيار الكلمات المناسبة</w:t>
      </w:r>
    </w:p>
    <w:p w14:paraId="7878607C" w14:textId="3F02C3FF"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الكلمات هي الأداة الأساسية للتواصل، وهي التي تحمل المعاني والأفكار والمشاعر من شخص إلى آخر. وقد تؤدي كلمة واحدة إلى بناء علاقة قوية أو إفساد علاقة قائمة، لذلك فإن اختيار الكلمات المناسبة يُعد من أهم مهارات التواصل الناجح.</w:t>
      </w:r>
    </w:p>
    <w:p w14:paraId="380E8CA8" w14:textId="6825E3CD"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وفي بيئة العمل تؤثر الكلمات بصورة مباشرة على:</w:t>
      </w:r>
    </w:p>
    <w:p w14:paraId="2136E14D"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العلاقات المهنية.</w:t>
      </w:r>
    </w:p>
    <w:p w14:paraId="516DF966"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الروح المعنوية.</w:t>
      </w:r>
    </w:p>
    <w:p w14:paraId="0305A144"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مستوى التعاون.</w:t>
      </w:r>
    </w:p>
    <w:p w14:paraId="0A084DB3"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جودة الأداء.</w:t>
      </w:r>
    </w:p>
    <w:p w14:paraId="7B99950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ثقافة المؤسسة.</w:t>
      </w:r>
    </w:p>
    <w:p w14:paraId="4DF65B69" w14:textId="77777777"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أهمية اختيار الكلمات المناسبة</w:t>
      </w:r>
    </w:p>
    <w:p w14:paraId="7F1DB936"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1- تعزيز الفهم</w:t>
      </w:r>
    </w:p>
    <w:p w14:paraId="3257464D" w14:textId="77777777" w:rsidR="002C45FC" w:rsidRPr="002C45FC" w:rsidRDefault="002C45FC" w:rsidP="002C45FC">
      <w:pPr>
        <w:spacing w:after="200" w:line="240" w:lineRule="auto"/>
        <w:rPr>
          <w:rFonts w:ascii="Sakkal Majalla" w:eastAsia="Times New Roman" w:hAnsi="Sakkal Majalla"/>
          <w:b/>
          <w:bCs/>
          <w:color w:val="auto"/>
          <w:sz w:val="48"/>
          <w:szCs w:val="36"/>
          <w:rtl/>
        </w:rPr>
      </w:pPr>
    </w:p>
    <w:p w14:paraId="40D6EB45" w14:textId="3424FBC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الكلمات الواضحة تقلل من احتمالات سوء الفهم.</w:t>
      </w:r>
    </w:p>
    <w:p w14:paraId="4C19530A" w14:textId="09DBD66A"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2- بناء العلاقات الإيجابية</w:t>
      </w:r>
    </w:p>
    <w:p w14:paraId="71D0DB50" w14:textId="51BD612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اللغة المهذبة تعزز الاحترام المتبادل.</w:t>
      </w:r>
    </w:p>
    <w:p w14:paraId="1B334317" w14:textId="6945A575"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3- تقليل الخلافات</w:t>
      </w:r>
    </w:p>
    <w:p w14:paraId="070DBFBE" w14:textId="2FE9567E"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الكلمات المناسبة تقلل من التوتر والصراعات.</w:t>
      </w:r>
    </w:p>
    <w:p w14:paraId="47E0A25C" w14:textId="25A7E336"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4- رفع مستوى التأثير</w:t>
      </w:r>
    </w:p>
    <w:p w14:paraId="0D11C377" w14:textId="34C45460"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كلما كانت الكلمات مناسبة كان تأثير الرسالة أقوى.</w:t>
      </w:r>
    </w:p>
    <w:p w14:paraId="7D84542A" w14:textId="77777777"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خصائص الكلمات الفعالة</w:t>
      </w:r>
    </w:p>
    <w:p w14:paraId="381B9FD3" w14:textId="6AE5C4D5"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الوضوح</w:t>
      </w:r>
    </w:p>
    <w:p w14:paraId="2846B5A5" w14:textId="0BBD170B"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يجب أن تكون الكلمات:</w:t>
      </w:r>
    </w:p>
    <w:p w14:paraId="3BB33BFB"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مباشرة.</w:t>
      </w:r>
    </w:p>
    <w:p w14:paraId="6610D92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مفهومة.</w:t>
      </w:r>
    </w:p>
    <w:p w14:paraId="2F66DC19"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بعيدة عن التعقيد.</w:t>
      </w:r>
    </w:p>
    <w:p w14:paraId="2FE286D8" w14:textId="7029B79E"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الدقة</w:t>
      </w:r>
    </w:p>
    <w:p w14:paraId="7D4C5CA6" w14:textId="0B761233"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يجب استخدام كلمات تعبر عن المعنى المقصود بدقة.</w:t>
      </w:r>
    </w:p>
    <w:p w14:paraId="7AC6B732" w14:textId="4BA4F449"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الإيجابية</w:t>
      </w:r>
    </w:p>
    <w:p w14:paraId="20501DAC" w14:textId="123C727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مثل:</w:t>
      </w:r>
    </w:p>
    <w:p w14:paraId="3C8F2235"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أحسنت.</w:t>
      </w:r>
    </w:p>
    <w:p w14:paraId="5A20131C"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شكراً لك.</w:t>
      </w:r>
    </w:p>
    <w:p w14:paraId="1B89FA6E"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أقدر جهودك.</w:t>
      </w:r>
    </w:p>
    <w:p w14:paraId="17591EF6"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اقتراح ممتاز.</w:t>
      </w:r>
    </w:p>
    <w:p w14:paraId="5BB556BB" w14:textId="3400A9FB"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الاحترام</w:t>
      </w:r>
    </w:p>
    <w:p w14:paraId="191E0286" w14:textId="1885DF19"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احترام الطرف الآخر مهما اختلفت الآراء.</w:t>
      </w:r>
    </w:p>
    <w:p w14:paraId="31CEE90A" w14:textId="62CC7E8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الملاءمة</w:t>
      </w:r>
    </w:p>
    <w:p w14:paraId="4524D835" w14:textId="5A1FB11A"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اختيار الكلمات المناسبة للموقف وللشخص المتلقي.</w:t>
      </w:r>
    </w:p>
    <w:p w14:paraId="2C092E32" w14:textId="0CDA1009"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أمثلة عملية</w:t>
      </w:r>
    </w:p>
    <w:p w14:paraId="773DFF8A"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بدلاً من:</w:t>
      </w:r>
    </w:p>
    <w:p w14:paraId="1A8D73D7" w14:textId="24A5D7BA"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"أنت دائمًا مخطئ"</w:t>
      </w:r>
    </w:p>
    <w:p w14:paraId="3FA1B25B"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يفضل:</w:t>
      </w:r>
    </w:p>
    <w:p w14:paraId="07F98732" w14:textId="0951C5BA"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"هناك بعض النقاط التي يمكن تطويرها."</w:t>
      </w:r>
    </w:p>
    <w:p w14:paraId="0AC42FE8"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بدلاً من:</w:t>
      </w:r>
    </w:p>
    <w:p w14:paraId="6246EC3A" w14:textId="211B2B2B"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"هذا الاقتراح سيئ"</w:t>
      </w:r>
    </w:p>
    <w:p w14:paraId="55E14855"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يفضل:</w:t>
      </w:r>
    </w:p>
    <w:p w14:paraId="39201ABD" w14:textId="2A53C5BF"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"يمكن تحسين هذا الاقتراح ليصبح أكثر فاعلية."</w:t>
      </w:r>
    </w:p>
    <w:p w14:paraId="1FAE9A0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بدلاً من:</w:t>
      </w:r>
    </w:p>
    <w:p w14:paraId="09F2ADF0" w14:textId="6AD601E8"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"أنت لا تفهم"</w:t>
      </w:r>
    </w:p>
    <w:p w14:paraId="3E0787EF"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يفضل:</w:t>
      </w:r>
    </w:p>
    <w:p w14:paraId="3173031F" w14:textId="2F141319"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"دعنا نوضح الفكرة بصورة أكبر."</w:t>
      </w:r>
    </w:p>
    <w:p w14:paraId="244B797B" w14:textId="77777777"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الكلمات التي يجب تجنبها</w:t>
      </w:r>
    </w:p>
    <w:p w14:paraId="7E802684"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كلمات السخرية.</w:t>
      </w:r>
    </w:p>
    <w:p w14:paraId="1552970F"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التهديد.</w:t>
      </w:r>
    </w:p>
    <w:p w14:paraId="1C79CCBB"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الإهانة.</w:t>
      </w:r>
    </w:p>
    <w:p w14:paraId="07AFD0D8"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التعميمات السلبية.</w:t>
      </w:r>
    </w:p>
    <w:p w14:paraId="7EEB96B4"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الانتقادات الشخصية.</w:t>
      </w:r>
    </w:p>
    <w:p w14:paraId="2F0165FC" w14:textId="77777777" w:rsidR="002C45FC" w:rsidRPr="002C45FC" w:rsidRDefault="002C45FC" w:rsidP="002C45FC">
      <w:pPr>
        <w:spacing w:after="200" w:line="240" w:lineRule="auto"/>
        <w:jc w:val="center"/>
        <w:rPr>
          <w:rFonts w:ascii="Sakkal Majalla" w:eastAsia="Times New Roman" w:hAnsi="Sakkal Majalla"/>
          <w:b/>
          <w:bCs/>
          <w:color w:val="006666"/>
          <w:sz w:val="56"/>
          <w:szCs w:val="44"/>
          <w:rtl/>
        </w:rPr>
      </w:pPr>
      <w:r w:rsidRPr="002C45FC">
        <w:rPr>
          <w:rFonts w:ascii="Sakkal Majalla" w:eastAsia="Times New Roman" w:hAnsi="Sakkal Majalla"/>
          <w:b/>
          <w:bCs/>
          <w:color w:val="006666"/>
          <w:sz w:val="56"/>
          <w:szCs w:val="44"/>
          <w:rtl/>
        </w:rPr>
        <w:t>ثالثاً: لغة الجسد وأثرها في التواصل</w:t>
      </w:r>
    </w:p>
    <w:p w14:paraId="00FF6615" w14:textId="3AF6A7DB"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تشير الدراسات الحديثة إلى أن جزءًا كبيرًا من الرسائل التي نتبادلها لا يتم من خلال الكلمات فقط، بل من خلال الإشارات غير اللفظية التي تُعرف بلغة الجسد.</w:t>
      </w:r>
    </w:p>
    <w:p w14:paraId="3A0ED1CB" w14:textId="2392447E"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ولغة الجسد هي اللغة الصامتة التي يستخدمها الإنسان للتعبير عن أفكاره ومشاعره واتجاهاته من خلال حركات الجسم وتعابير الوجه ونبرة الصوت ووضعية الجسد.</w:t>
      </w:r>
    </w:p>
    <w:p w14:paraId="5B2814BD" w14:textId="3D5A57A3"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مفهوم لغة الجسد</w:t>
      </w:r>
    </w:p>
    <w:p w14:paraId="2F7BDAC3" w14:textId="4DE0D51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هي:</w:t>
      </w:r>
    </w:p>
    <w:p w14:paraId="1420D1D8" w14:textId="455BBB22"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"مجموعة الحركات والإشارات والتعبيرات غير اللفظية التي يستخدمها الإنسان بصورة واعية أو غير واعية لنقل الرسائل للآخرين."</w:t>
      </w:r>
    </w:p>
    <w:p w14:paraId="4A1F1A98"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أهمية لغة الجسد</w:t>
      </w:r>
    </w:p>
    <w:p w14:paraId="4E700489" w14:textId="6B26D0C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1- تعزيز مصداقية الرسالة</w:t>
      </w:r>
    </w:p>
    <w:p w14:paraId="314C3F6E" w14:textId="4B2462CB"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عندما تتوافق الكلمات مع لغة الجسد تزداد الثقة في المتحدث.</w:t>
      </w:r>
    </w:p>
    <w:p w14:paraId="4CA186DF" w14:textId="4DEEF35E"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2- نقل المشاعر</w:t>
      </w:r>
    </w:p>
    <w:p w14:paraId="40AE8605" w14:textId="62FB2D05"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كثير من المشاعر تُفهم من خلال لغة الجسد أكثر من الكلمات.</w:t>
      </w:r>
    </w:p>
    <w:p w14:paraId="02583C45"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3- تحسين التفاعل</w:t>
      </w:r>
    </w:p>
    <w:p w14:paraId="0E0CDD5D" w14:textId="77777777" w:rsidR="002C45FC" w:rsidRPr="002C45FC" w:rsidRDefault="002C45FC" w:rsidP="002C45FC">
      <w:pPr>
        <w:spacing w:after="200" w:line="240" w:lineRule="auto"/>
        <w:rPr>
          <w:rFonts w:ascii="Sakkal Majalla" w:eastAsia="Times New Roman" w:hAnsi="Sakkal Majalla"/>
          <w:b/>
          <w:bCs/>
          <w:color w:val="auto"/>
          <w:sz w:val="48"/>
          <w:szCs w:val="36"/>
          <w:rtl/>
        </w:rPr>
      </w:pPr>
    </w:p>
    <w:p w14:paraId="540A5A10" w14:textId="58FB0AC8"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تساعد على بناء التواصل الإيجابي.</w:t>
      </w:r>
    </w:p>
    <w:p w14:paraId="7B9EEE30" w14:textId="31D97F10"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4- فهم الآخرين</w:t>
      </w:r>
    </w:p>
    <w:p w14:paraId="66DE8028" w14:textId="7FEC4B92"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تمكن الشخص من قراءة مشاعر واتجاهات الآخرين.</w:t>
      </w:r>
    </w:p>
    <w:p w14:paraId="00E76018" w14:textId="77777777"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عناصر لغة الجسد</w:t>
      </w:r>
    </w:p>
    <w:p w14:paraId="7FECAD33" w14:textId="271C1A2D"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التواصل البصري</w:t>
      </w:r>
    </w:p>
    <w:p w14:paraId="4190207A" w14:textId="7C24E6D1"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النظر إلى المتحدث أو المستمع بطريقة طبيعية.</w:t>
      </w:r>
    </w:p>
    <w:p w14:paraId="55881874" w14:textId="1441ACB0"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فوائده:</w:t>
      </w:r>
    </w:p>
    <w:p w14:paraId="611F08BC"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إظهار الاهتمام.</w:t>
      </w:r>
    </w:p>
    <w:p w14:paraId="7E9EF207"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بناء الثقة.</w:t>
      </w:r>
    </w:p>
    <w:p w14:paraId="32B7FFAA"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تعزيز التركيز.</w:t>
      </w:r>
    </w:p>
    <w:p w14:paraId="0FB24492" w14:textId="368A9FE6"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وضعية الجسد</w:t>
      </w:r>
    </w:p>
    <w:p w14:paraId="478856F3" w14:textId="7F250AB9"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الوضعية المستقيمة تدل على:</w:t>
      </w:r>
    </w:p>
    <w:p w14:paraId="547C706F"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الثقة.</w:t>
      </w:r>
    </w:p>
    <w:p w14:paraId="44F22917"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الاهتمام.</w:t>
      </w:r>
    </w:p>
    <w:p w14:paraId="5EA34655" w14:textId="4B19690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الجدية.</w:t>
      </w:r>
    </w:p>
    <w:p w14:paraId="544CC4DB" w14:textId="28DFC55B"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أما الانحناء المستمر فقد يدل على:</w:t>
      </w:r>
    </w:p>
    <w:p w14:paraId="2028F8BA"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الملل.</w:t>
      </w:r>
    </w:p>
    <w:p w14:paraId="5EDAB203"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ضعف الثقة.</w:t>
      </w:r>
    </w:p>
    <w:p w14:paraId="06EC110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حركة اليدين</w:t>
      </w:r>
    </w:p>
    <w:p w14:paraId="29552D2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p>
    <w:p w14:paraId="7B9A04CF" w14:textId="2BA2FF4A"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lastRenderedPageBreak/>
        <w:t>تساعد على:</w:t>
      </w:r>
    </w:p>
    <w:p w14:paraId="5EB76D69"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توضيح الأفكار.</w:t>
      </w:r>
    </w:p>
    <w:p w14:paraId="3DED4ADB"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زيادة التفاعل.</w:t>
      </w:r>
    </w:p>
    <w:p w14:paraId="535D9B1C"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دعم الرسالة.</w:t>
      </w:r>
    </w:p>
    <w:p w14:paraId="2D1C91F4" w14:textId="27287B72"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نبرة الصوت</w:t>
      </w:r>
    </w:p>
    <w:p w14:paraId="0052BD80" w14:textId="57149BC8"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تشمل:</w:t>
      </w:r>
    </w:p>
    <w:p w14:paraId="013C985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سرعة الحديث.</w:t>
      </w:r>
    </w:p>
    <w:p w14:paraId="0CAC137A"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ارتفاع الصوت.</w:t>
      </w:r>
    </w:p>
    <w:p w14:paraId="3A346F44" w14:textId="4CA9198D"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التنغيم.</w:t>
      </w:r>
    </w:p>
    <w:p w14:paraId="1870AB4A" w14:textId="0E462485"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وتؤثر بشكل كبير في فهم الرسالة.</w:t>
      </w:r>
    </w:p>
    <w:p w14:paraId="356806BB" w14:textId="77777777"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أخطاء شائعة في لغة الجسد</w:t>
      </w:r>
    </w:p>
    <w:p w14:paraId="72D70D65"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تجنب التواصل البصري.</w:t>
      </w:r>
    </w:p>
    <w:p w14:paraId="3F29D740"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عقد الذراعين بصورة مستمرة.</w:t>
      </w:r>
    </w:p>
    <w:p w14:paraId="433379F5"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العبث بالأدوات.</w:t>
      </w:r>
    </w:p>
    <w:p w14:paraId="28DA7F53"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التوتر الزائد.</w:t>
      </w:r>
    </w:p>
    <w:p w14:paraId="61536C64"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الوقوف بطريقة سلبية.</w:t>
      </w:r>
    </w:p>
    <w:p w14:paraId="29B9E597" w14:textId="77777777" w:rsidR="002C45FC" w:rsidRDefault="002C45FC" w:rsidP="002C45FC">
      <w:pPr>
        <w:spacing w:after="200" w:line="240" w:lineRule="auto"/>
        <w:rPr>
          <w:rFonts w:ascii="Sakkal Majalla" w:eastAsia="Times New Roman" w:hAnsi="Sakkal Majalla"/>
          <w:b/>
          <w:bCs/>
          <w:color w:val="auto"/>
          <w:sz w:val="48"/>
          <w:szCs w:val="36"/>
          <w:rtl/>
        </w:rPr>
      </w:pPr>
    </w:p>
    <w:p w14:paraId="13838780" w14:textId="77777777" w:rsidR="002C45FC" w:rsidRDefault="002C45FC" w:rsidP="002C45FC">
      <w:pPr>
        <w:spacing w:after="200" w:line="240" w:lineRule="auto"/>
        <w:rPr>
          <w:rFonts w:ascii="Sakkal Majalla" w:eastAsia="Times New Roman" w:hAnsi="Sakkal Majalla"/>
          <w:b/>
          <w:bCs/>
          <w:color w:val="auto"/>
          <w:sz w:val="48"/>
          <w:szCs w:val="36"/>
          <w:rtl/>
        </w:rPr>
      </w:pPr>
    </w:p>
    <w:p w14:paraId="572883F9" w14:textId="77777777" w:rsidR="002C45FC" w:rsidRDefault="002C45FC" w:rsidP="002C45FC">
      <w:pPr>
        <w:spacing w:after="200" w:line="240" w:lineRule="auto"/>
        <w:rPr>
          <w:rFonts w:ascii="Sakkal Majalla" w:eastAsia="Times New Roman" w:hAnsi="Sakkal Majalla"/>
          <w:b/>
          <w:bCs/>
          <w:color w:val="auto"/>
          <w:sz w:val="48"/>
          <w:szCs w:val="36"/>
          <w:rtl/>
        </w:rPr>
      </w:pPr>
    </w:p>
    <w:p w14:paraId="06496D4C" w14:textId="77777777" w:rsidR="002C45FC" w:rsidRDefault="002C45FC" w:rsidP="002C45FC">
      <w:pPr>
        <w:spacing w:after="200" w:line="240" w:lineRule="auto"/>
        <w:rPr>
          <w:rFonts w:ascii="Sakkal Majalla" w:eastAsia="Times New Roman" w:hAnsi="Sakkal Majalla"/>
          <w:b/>
          <w:bCs/>
          <w:color w:val="auto"/>
          <w:sz w:val="48"/>
          <w:szCs w:val="36"/>
          <w:rtl/>
        </w:rPr>
      </w:pPr>
    </w:p>
    <w:p w14:paraId="0CEC4AF1" w14:textId="2A5096D5" w:rsidR="002C45FC" w:rsidRPr="002C45FC" w:rsidRDefault="002C45FC" w:rsidP="002C45FC">
      <w:pPr>
        <w:spacing w:after="200" w:line="240" w:lineRule="auto"/>
        <w:jc w:val="center"/>
        <w:rPr>
          <w:rFonts w:ascii="Sakkal Majalla" w:eastAsia="Times New Roman" w:hAnsi="Sakkal Majalla"/>
          <w:b/>
          <w:bCs/>
          <w:color w:val="006666"/>
          <w:sz w:val="56"/>
          <w:szCs w:val="44"/>
          <w:rtl/>
        </w:rPr>
      </w:pPr>
      <w:r w:rsidRPr="002C45FC">
        <w:rPr>
          <w:rFonts w:ascii="Sakkal Majalla" w:eastAsia="Times New Roman" w:hAnsi="Sakkal Majalla"/>
          <w:b/>
          <w:bCs/>
          <w:color w:val="006666"/>
          <w:sz w:val="56"/>
          <w:szCs w:val="44"/>
          <w:rtl/>
        </w:rPr>
        <w:lastRenderedPageBreak/>
        <w:t>رابعاً: تعبيرات الوجه والإشارات غير اللفظية</w:t>
      </w:r>
    </w:p>
    <w:p w14:paraId="0B144CE8" w14:textId="70B73DD2"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يُعد الوجه أكثر أجزاء الجسم قدرة على التعبير عن المشاعر والانفعالات، ولذلك يُطلق عليه أحيانًا "مرآة المشاعر". وتُعتبر تعبيرات الوجه والإشارات غير اللفظية من أهم وسائل التواصل التي تساعد على فهم الرسائل بصورة أعمق.</w:t>
      </w:r>
    </w:p>
    <w:p w14:paraId="24D70BD1" w14:textId="77777777"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أهمية تعبيرات الوجه</w:t>
      </w:r>
    </w:p>
    <w:p w14:paraId="6ADF71C8" w14:textId="6C6CFDBF"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نقل المشاعر</w:t>
      </w:r>
    </w:p>
    <w:p w14:paraId="0785511F" w14:textId="2C4F824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مثل:</w:t>
      </w:r>
    </w:p>
    <w:p w14:paraId="2085C344"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السعادة.</w:t>
      </w:r>
    </w:p>
    <w:p w14:paraId="46A0D99A"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الحزن.</w:t>
      </w:r>
    </w:p>
    <w:p w14:paraId="23C8B0E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الغضب.</w:t>
      </w:r>
    </w:p>
    <w:p w14:paraId="65366999"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الدهشة.</w:t>
      </w:r>
    </w:p>
    <w:p w14:paraId="737E05D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القلق.</w:t>
      </w:r>
    </w:p>
    <w:p w14:paraId="031122AF" w14:textId="5821F768"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تعزيز الرسالة</w:t>
      </w:r>
    </w:p>
    <w:p w14:paraId="2D0562DB" w14:textId="01466578"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عندما تتوافق تعبيرات الوجه مع الكلمات تصبح الرسالة أكثر تأثيرًا.</w:t>
      </w:r>
    </w:p>
    <w:p w14:paraId="2DE0A2D2" w14:textId="04AF677E"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فهم الآخرين</w:t>
      </w:r>
    </w:p>
    <w:p w14:paraId="47E0D037" w14:textId="2A1D43AE"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تساعد على اكتشاف مشاعر الأشخاص وردود أفعالهم.</w:t>
      </w:r>
    </w:p>
    <w:p w14:paraId="16A09DC8" w14:textId="77777777"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أهم تعبيرات الوجه</w:t>
      </w:r>
    </w:p>
    <w:p w14:paraId="4CB0ED68" w14:textId="3FBA3E35"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الابتسامة</w:t>
      </w:r>
    </w:p>
    <w:p w14:paraId="3A909788"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تدل على:</w:t>
      </w:r>
    </w:p>
    <w:p w14:paraId="581213B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p>
    <w:p w14:paraId="488A84F5"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الود.</w:t>
      </w:r>
    </w:p>
    <w:p w14:paraId="051B770F"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الترحيب.</w:t>
      </w:r>
    </w:p>
    <w:p w14:paraId="09B33BF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الإيجابية.</w:t>
      </w:r>
    </w:p>
    <w:p w14:paraId="3C0F3696"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رفع الحاجبين</w:t>
      </w:r>
    </w:p>
    <w:p w14:paraId="2EADEE83" w14:textId="77777777" w:rsidR="002C45FC" w:rsidRPr="002C45FC" w:rsidRDefault="002C45FC" w:rsidP="002C45FC">
      <w:pPr>
        <w:spacing w:after="200" w:line="240" w:lineRule="auto"/>
        <w:rPr>
          <w:rFonts w:ascii="Sakkal Majalla" w:eastAsia="Times New Roman" w:hAnsi="Sakkal Majalla"/>
          <w:b/>
          <w:bCs/>
          <w:color w:val="auto"/>
          <w:sz w:val="48"/>
          <w:szCs w:val="36"/>
          <w:rtl/>
        </w:rPr>
      </w:pPr>
    </w:p>
    <w:p w14:paraId="66B47A30" w14:textId="66F1427B"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قد يدل على:</w:t>
      </w:r>
    </w:p>
    <w:p w14:paraId="34C064EC"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الدهشة.</w:t>
      </w:r>
    </w:p>
    <w:p w14:paraId="53EC7146"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الاهتمام.</w:t>
      </w:r>
    </w:p>
    <w:p w14:paraId="2CBB7AAC" w14:textId="5090509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العبوس</w:t>
      </w:r>
    </w:p>
    <w:p w14:paraId="3DF31C31" w14:textId="4B71480A"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قد يدل على:</w:t>
      </w:r>
    </w:p>
    <w:p w14:paraId="328D63EF"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عدم الرضا.</w:t>
      </w:r>
    </w:p>
    <w:p w14:paraId="753FA36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الغضب.</w:t>
      </w:r>
    </w:p>
    <w:p w14:paraId="374E80E9" w14:textId="53E5798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التواصل البصري</w:t>
      </w:r>
    </w:p>
    <w:p w14:paraId="744C73DD" w14:textId="25741E57"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يساعد على:</w:t>
      </w:r>
    </w:p>
    <w:p w14:paraId="3405CA70"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بناء الثقة.</w:t>
      </w:r>
    </w:p>
    <w:p w14:paraId="5D340CEB"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زيادة الانتباه.</w:t>
      </w:r>
    </w:p>
    <w:p w14:paraId="30E0723B"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الإشارات غير اللفظية الأخرى</w:t>
      </w:r>
    </w:p>
    <w:p w14:paraId="4C62E0F2" w14:textId="72BCB1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المسافة الشخصية</w:t>
      </w:r>
    </w:p>
    <w:p w14:paraId="085C8B3E"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الاقتراب الشديد قد يسبب انزعاجًا.</w:t>
      </w:r>
    </w:p>
    <w:p w14:paraId="61568F8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p>
    <w:p w14:paraId="45F5DCDE" w14:textId="4BF11578"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والابتعاد المبالغ فيه قد يوحي بعدم الاهتمام.</w:t>
      </w:r>
    </w:p>
    <w:p w14:paraId="696B27D6" w14:textId="7AD18484"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المصافحة</w:t>
      </w:r>
    </w:p>
    <w:p w14:paraId="24DAA366" w14:textId="52D5B9AF"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المصافحة المهنية تعكس:</w:t>
      </w:r>
    </w:p>
    <w:p w14:paraId="72BB4669"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الثقة.</w:t>
      </w:r>
    </w:p>
    <w:p w14:paraId="1589197E"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الاحترام.</w:t>
      </w:r>
    </w:p>
    <w:p w14:paraId="47A3A740"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الاحترافية.</w:t>
      </w:r>
    </w:p>
    <w:p w14:paraId="74C5ED7F" w14:textId="1E58E9A2"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الإيماءات</w:t>
      </w:r>
    </w:p>
    <w:p w14:paraId="55534622" w14:textId="6C41409E"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مثل:</w:t>
      </w:r>
    </w:p>
    <w:p w14:paraId="76B667C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هز الرأس.</w:t>
      </w:r>
    </w:p>
    <w:p w14:paraId="4EB75C69"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الإشارة باليد.</w:t>
      </w:r>
    </w:p>
    <w:p w14:paraId="6B610760"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رفع الإبهام.</w:t>
      </w:r>
    </w:p>
    <w:p w14:paraId="0464E8E9"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تأثير الإشارات غير اللفظية على بيئة العمل</w:t>
      </w:r>
    </w:p>
    <w:p w14:paraId="2E47F003"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تحسين العلاقات المهنية.</w:t>
      </w:r>
    </w:p>
    <w:p w14:paraId="18CF73DE"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تعزيز الثقة.</w:t>
      </w:r>
    </w:p>
    <w:p w14:paraId="699CB7C7"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دعم العمل الجماعي.</w:t>
      </w:r>
    </w:p>
    <w:p w14:paraId="3C434CF9"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تقليل سوء الفهم.</w:t>
      </w:r>
    </w:p>
    <w:p w14:paraId="4469A053" w14:textId="77777777" w:rsidR="002C45FC" w:rsidRDefault="002C45FC" w:rsidP="002C45FC">
      <w:pPr>
        <w:spacing w:after="200" w:line="240" w:lineRule="auto"/>
        <w:rPr>
          <w:rFonts w:ascii="Sakkal Majalla" w:eastAsia="Times New Roman" w:hAnsi="Sakkal Majalla"/>
          <w:b/>
          <w:bCs/>
          <w:color w:val="auto"/>
          <w:sz w:val="48"/>
          <w:szCs w:val="36"/>
          <w:rtl/>
        </w:rPr>
      </w:pPr>
    </w:p>
    <w:p w14:paraId="46134946" w14:textId="77777777" w:rsidR="002C45FC" w:rsidRDefault="002C45FC" w:rsidP="002C45FC">
      <w:pPr>
        <w:spacing w:after="200" w:line="240" w:lineRule="auto"/>
        <w:rPr>
          <w:rFonts w:ascii="Sakkal Majalla" w:eastAsia="Times New Roman" w:hAnsi="Sakkal Majalla"/>
          <w:b/>
          <w:bCs/>
          <w:color w:val="auto"/>
          <w:sz w:val="48"/>
          <w:szCs w:val="36"/>
          <w:rtl/>
        </w:rPr>
      </w:pPr>
    </w:p>
    <w:p w14:paraId="221219EA" w14:textId="77777777" w:rsidR="002C45FC" w:rsidRDefault="002C45FC" w:rsidP="002C45FC">
      <w:pPr>
        <w:spacing w:after="200" w:line="240" w:lineRule="auto"/>
        <w:rPr>
          <w:rFonts w:ascii="Sakkal Majalla" w:eastAsia="Times New Roman" w:hAnsi="Sakkal Majalla"/>
          <w:b/>
          <w:bCs/>
          <w:color w:val="auto"/>
          <w:sz w:val="48"/>
          <w:szCs w:val="36"/>
          <w:rtl/>
        </w:rPr>
      </w:pPr>
    </w:p>
    <w:p w14:paraId="57E5A894" w14:textId="77777777" w:rsidR="002C45FC" w:rsidRDefault="002C45FC" w:rsidP="002C45FC">
      <w:pPr>
        <w:spacing w:after="200" w:line="240" w:lineRule="auto"/>
        <w:rPr>
          <w:rFonts w:ascii="Sakkal Majalla" w:eastAsia="Times New Roman" w:hAnsi="Sakkal Majalla"/>
          <w:b/>
          <w:bCs/>
          <w:color w:val="auto"/>
          <w:sz w:val="48"/>
          <w:szCs w:val="36"/>
          <w:rtl/>
        </w:rPr>
      </w:pPr>
    </w:p>
    <w:p w14:paraId="549FC5CF" w14:textId="4FE01BCA" w:rsidR="002C45FC" w:rsidRPr="002C45FC" w:rsidRDefault="002C45FC" w:rsidP="002C45FC">
      <w:pPr>
        <w:spacing w:after="200" w:line="240" w:lineRule="auto"/>
        <w:jc w:val="center"/>
        <w:rPr>
          <w:rFonts w:ascii="Sakkal Majalla" w:eastAsia="Times New Roman" w:hAnsi="Sakkal Majalla"/>
          <w:b/>
          <w:bCs/>
          <w:color w:val="006666"/>
          <w:sz w:val="56"/>
          <w:szCs w:val="44"/>
          <w:rtl/>
        </w:rPr>
      </w:pPr>
      <w:r w:rsidRPr="002C45FC">
        <w:rPr>
          <w:rFonts w:ascii="Sakkal Majalla" w:eastAsia="Times New Roman" w:hAnsi="Sakkal Majalla"/>
          <w:b/>
          <w:bCs/>
          <w:color w:val="006666"/>
          <w:sz w:val="56"/>
          <w:szCs w:val="44"/>
          <w:rtl/>
        </w:rPr>
        <w:lastRenderedPageBreak/>
        <w:t>خامساً: تطبيقات عملية على التواصل الفعال</w:t>
      </w:r>
    </w:p>
    <w:p w14:paraId="61A6F703" w14:textId="54E63C8A"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لا تكتمل مهارات التواصل بمجرد فهم المفاهيم النظرية، بل تحتاج إلى التدريب والممارسة العملية حتى تصبح جزءًا من السلوك المهني اليومي.</w:t>
      </w:r>
    </w:p>
    <w:p w14:paraId="26B3AE1A" w14:textId="6396EEE5"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التطبيق الأول: تقديم تعليمات العمل</w:t>
      </w:r>
    </w:p>
    <w:p w14:paraId="562AE686"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الموقف:</w:t>
      </w:r>
    </w:p>
    <w:p w14:paraId="46ED8BBB" w14:textId="3057B13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مدير يريد تكليف موظف بمهمة جديدة.</w:t>
      </w:r>
    </w:p>
    <w:p w14:paraId="4DF1329A" w14:textId="2F3665A5"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الخطوات:</w:t>
      </w:r>
    </w:p>
    <w:p w14:paraId="392F2905"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شرح المهمة بوضوح.</w:t>
      </w:r>
    </w:p>
    <w:p w14:paraId="61456DF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تحديد النتائج المطلوبة.</w:t>
      </w:r>
    </w:p>
    <w:p w14:paraId="3F97C18B"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التأكد من الفهم.</w:t>
      </w:r>
    </w:p>
    <w:p w14:paraId="3BE8C92A"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إتاحة الفرصة للأسئلة.</w:t>
      </w:r>
    </w:p>
    <w:p w14:paraId="6C7A17A9"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تقديم التغذية الراجعة.</w:t>
      </w:r>
    </w:p>
    <w:p w14:paraId="20D14E67" w14:textId="356C2D05"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التطبيق الثاني: إدارة اجتماع</w:t>
      </w:r>
    </w:p>
    <w:p w14:paraId="2011C756" w14:textId="1207DA88"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المهارات المستخدمة:</w:t>
      </w:r>
    </w:p>
    <w:p w14:paraId="6518FF2A"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الحديث المؤثر.</w:t>
      </w:r>
    </w:p>
    <w:p w14:paraId="0B01CEB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لغة الجسد.</w:t>
      </w:r>
    </w:p>
    <w:p w14:paraId="5F632D5F"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الاستماع الفعّال.</w:t>
      </w:r>
    </w:p>
    <w:p w14:paraId="2C603DEF" w14:textId="52575258" w:rsid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إدارة الحوار.</w:t>
      </w:r>
    </w:p>
    <w:p w14:paraId="20635798" w14:textId="77777777" w:rsidR="002C45FC" w:rsidRDefault="002C45FC" w:rsidP="002C45FC">
      <w:pPr>
        <w:spacing w:after="200" w:line="240" w:lineRule="auto"/>
        <w:rPr>
          <w:rFonts w:ascii="Sakkal Majalla" w:eastAsia="Times New Roman" w:hAnsi="Sakkal Majalla"/>
          <w:b/>
          <w:bCs/>
          <w:color w:val="auto"/>
          <w:sz w:val="48"/>
          <w:szCs w:val="36"/>
          <w:rtl/>
        </w:rPr>
      </w:pPr>
    </w:p>
    <w:p w14:paraId="6A809267" w14:textId="77777777" w:rsidR="002C45FC" w:rsidRPr="002C45FC" w:rsidRDefault="002C45FC" w:rsidP="002C45FC">
      <w:pPr>
        <w:spacing w:after="200" w:line="240" w:lineRule="auto"/>
        <w:rPr>
          <w:rFonts w:ascii="Sakkal Majalla" w:eastAsia="Times New Roman" w:hAnsi="Sakkal Majalla"/>
          <w:b/>
          <w:bCs/>
          <w:color w:val="auto"/>
          <w:sz w:val="48"/>
          <w:szCs w:val="36"/>
          <w:rtl/>
        </w:rPr>
      </w:pPr>
    </w:p>
    <w:p w14:paraId="1A198FEB" w14:textId="617D5CB2"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lastRenderedPageBreak/>
        <w:t>خطوات التنفيذ:</w:t>
      </w:r>
    </w:p>
    <w:p w14:paraId="61B2F048"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تحديد الهدف.</w:t>
      </w:r>
    </w:p>
    <w:p w14:paraId="28B8D6B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عرض جدول الأعمال.</w:t>
      </w:r>
    </w:p>
    <w:p w14:paraId="56112AA7"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إدارة النقاش.</w:t>
      </w:r>
    </w:p>
    <w:p w14:paraId="6B9E2726"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تلخيص النتائج.</w:t>
      </w:r>
    </w:p>
    <w:p w14:paraId="2D50DEE2"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تحديد الإجراءات اللاحقة.</w:t>
      </w:r>
    </w:p>
    <w:p w14:paraId="50DAE4B6" w14:textId="215A0C5B"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التطبيق الثالث: التعامل مع عميل غاضب</w:t>
      </w:r>
    </w:p>
    <w:p w14:paraId="1F39938F" w14:textId="1698C3EC"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الخطوات:</w:t>
      </w:r>
    </w:p>
    <w:p w14:paraId="7EDE9084"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الاستماع الكامل.</w:t>
      </w:r>
    </w:p>
    <w:p w14:paraId="3B5B014E"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عدم المقاطعة.</w:t>
      </w:r>
    </w:p>
    <w:p w14:paraId="2D4DCFCC"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إظهار التعاطف.</w:t>
      </w:r>
    </w:p>
    <w:p w14:paraId="1D29A35F"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الاعتذار عند الحاجة.</w:t>
      </w:r>
    </w:p>
    <w:p w14:paraId="616D3A5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تقديم الحلول المناسبة.</w:t>
      </w:r>
    </w:p>
    <w:p w14:paraId="150AAA50" w14:textId="7DA0E56F"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t>التطبيق الرابع: حل خلاف بين زملاء العمل</w:t>
      </w:r>
    </w:p>
    <w:p w14:paraId="5959FB73" w14:textId="208ED614"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الخطوات:</w:t>
      </w:r>
    </w:p>
    <w:p w14:paraId="6C104716"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الاستماع للطرفين.</w:t>
      </w:r>
    </w:p>
    <w:p w14:paraId="47840ECD"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التركيز على الحقائق.</w:t>
      </w:r>
    </w:p>
    <w:p w14:paraId="3038B966"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تجنب اللوم.</w:t>
      </w:r>
    </w:p>
    <w:p w14:paraId="0B2D3940"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البحث عن المصالح المشتركة.</w:t>
      </w:r>
    </w:p>
    <w:p w14:paraId="60FA12C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الاتفاق على الحل.</w:t>
      </w:r>
    </w:p>
    <w:p w14:paraId="638DB824" w14:textId="22B76F65" w:rsidR="002C45FC" w:rsidRPr="002C45FC" w:rsidRDefault="002C45FC" w:rsidP="002C45FC">
      <w:pPr>
        <w:spacing w:after="200" w:line="240" w:lineRule="auto"/>
        <w:rPr>
          <w:rFonts w:ascii="Sakkal Majalla" w:eastAsia="Times New Roman" w:hAnsi="Sakkal Majalla"/>
          <w:b/>
          <w:bCs/>
          <w:color w:val="C00000"/>
          <w:sz w:val="48"/>
          <w:szCs w:val="36"/>
          <w:rtl/>
        </w:rPr>
      </w:pPr>
      <w:r w:rsidRPr="002C45FC">
        <w:rPr>
          <w:rFonts w:ascii="Sakkal Majalla" w:eastAsia="Times New Roman" w:hAnsi="Sakkal Majalla"/>
          <w:b/>
          <w:bCs/>
          <w:color w:val="C00000"/>
          <w:sz w:val="48"/>
          <w:szCs w:val="36"/>
          <w:rtl/>
        </w:rPr>
        <w:lastRenderedPageBreak/>
        <w:t>التطبيق الخامس: تقديم عرض شفهي مؤثر</w:t>
      </w:r>
    </w:p>
    <w:p w14:paraId="3A2A7B25" w14:textId="72393D05"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يشمل:</w:t>
      </w:r>
    </w:p>
    <w:p w14:paraId="0AC31855"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التحضير المسبق.</w:t>
      </w:r>
    </w:p>
    <w:p w14:paraId="798918D7"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تنظيم الأفكار.</w:t>
      </w:r>
    </w:p>
    <w:p w14:paraId="1B8AF781"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استخدام لغة جسد إيجابية.</w:t>
      </w:r>
    </w:p>
    <w:p w14:paraId="3D45CC08"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التواصل البصري.</w:t>
      </w:r>
    </w:p>
    <w:p w14:paraId="39B12347" w14:textId="77777777" w:rsidR="002C45FC" w:rsidRPr="002C45FC" w:rsidRDefault="002C45FC" w:rsidP="002C45FC">
      <w:pPr>
        <w:spacing w:after="200" w:line="240" w:lineRule="auto"/>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إدارة الوقت.</w:t>
      </w:r>
    </w:p>
    <w:p w14:paraId="263ABB33" w14:textId="5BA3227F" w:rsidR="005649D0"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إنهاء العرض برسالة قوية.</w:t>
      </w:r>
    </w:p>
    <w:p w14:paraId="5BF3EB0A" w14:textId="77777777" w:rsidR="002664DD" w:rsidRDefault="002664DD" w:rsidP="00D013E3">
      <w:pPr>
        <w:spacing w:after="200"/>
        <w:jc w:val="left"/>
        <w:rPr>
          <w:rFonts w:ascii="Sakkal Majalla" w:eastAsia="Times New Roman" w:hAnsi="Sakkal Majalla"/>
          <w:b/>
          <w:bCs/>
          <w:color w:val="auto"/>
          <w:sz w:val="48"/>
          <w:szCs w:val="36"/>
          <w:rtl/>
        </w:rPr>
      </w:pPr>
    </w:p>
    <w:p w14:paraId="2D87E061" w14:textId="77777777" w:rsidR="002664DD" w:rsidRDefault="002664DD" w:rsidP="00D013E3">
      <w:pPr>
        <w:spacing w:after="200"/>
        <w:jc w:val="left"/>
        <w:rPr>
          <w:rFonts w:ascii="Sakkal Majalla" w:eastAsia="Times New Roman" w:hAnsi="Sakkal Majalla"/>
          <w:b/>
          <w:bCs/>
          <w:color w:val="auto"/>
          <w:sz w:val="48"/>
          <w:szCs w:val="36"/>
          <w:rtl/>
        </w:rPr>
      </w:pPr>
    </w:p>
    <w:p w14:paraId="32B59F9B" w14:textId="77777777" w:rsidR="002664DD" w:rsidRDefault="002664DD" w:rsidP="00D013E3">
      <w:pPr>
        <w:spacing w:after="200"/>
        <w:jc w:val="left"/>
        <w:rPr>
          <w:rFonts w:ascii="Sakkal Majalla" w:eastAsia="Times New Roman" w:hAnsi="Sakkal Majalla"/>
          <w:b/>
          <w:bCs/>
          <w:color w:val="auto"/>
          <w:sz w:val="48"/>
          <w:szCs w:val="36"/>
          <w:rtl/>
        </w:rPr>
      </w:pPr>
    </w:p>
    <w:p w14:paraId="581A55E2" w14:textId="77777777" w:rsidR="002664DD" w:rsidRDefault="002664DD" w:rsidP="00D013E3">
      <w:pPr>
        <w:spacing w:after="200"/>
        <w:jc w:val="left"/>
        <w:rPr>
          <w:rFonts w:ascii="Sakkal Majalla" w:eastAsia="Times New Roman" w:hAnsi="Sakkal Majalla"/>
          <w:b/>
          <w:bCs/>
          <w:color w:val="auto"/>
          <w:sz w:val="48"/>
          <w:szCs w:val="36"/>
          <w:rtl/>
        </w:rPr>
      </w:pPr>
    </w:p>
    <w:p w14:paraId="753F4A82" w14:textId="77777777" w:rsidR="002664DD" w:rsidRDefault="002664DD" w:rsidP="00D013E3">
      <w:pPr>
        <w:spacing w:after="200"/>
        <w:jc w:val="left"/>
        <w:rPr>
          <w:rFonts w:ascii="Sakkal Majalla" w:eastAsia="Times New Roman" w:hAnsi="Sakkal Majalla"/>
          <w:b/>
          <w:bCs/>
          <w:color w:val="auto"/>
          <w:sz w:val="48"/>
          <w:szCs w:val="36"/>
          <w:rtl/>
        </w:rPr>
      </w:pPr>
    </w:p>
    <w:p w14:paraId="474E0D65" w14:textId="77777777" w:rsidR="002664DD" w:rsidRDefault="002664DD" w:rsidP="00D013E3">
      <w:pPr>
        <w:spacing w:after="200"/>
        <w:jc w:val="left"/>
        <w:rPr>
          <w:rFonts w:ascii="Sakkal Majalla" w:eastAsia="Times New Roman" w:hAnsi="Sakkal Majalla"/>
          <w:b/>
          <w:bCs/>
          <w:color w:val="auto"/>
          <w:sz w:val="48"/>
          <w:szCs w:val="36"/>
          <w:rtl/>
        </w:rPr>
      </w:pPr>
    </w:p>
    <w:p w14:paraId="6D15F73C" w14:textId="77777777" w:rsidR="002664DD" w:rsidRDefault="002664DD" w:rsidP="00D013E3">
      <w:pPr>
        <w:spacing w:after="200"/>
        <w:jc w:val="left"/>
        <w:rPr>
          <w:rFonts w:ascii="Sakkal Majalla" w:eastAsia="Times New Roman" w:hAnsi="Sakkal Majalla"/>
          <w:b/>
          <w:bCs/>
          <w:color w:val="auto"/>
          <w:sz w:val="48"/>
          <w:szCs w:val="36"/>
          <w:rtl/>
        </w:rPr>
      </w:pPr>
    </w:p>
    <w:p w14:paraId="5C88E479" w14:textId="77777777" w:rsidR="002664DD" w:rsidRDefault="002664DD" w:rsidP="00D013E3">
      <w:pPr>
        <w:spacing w:after="200"/>
        <w:jc w:val="left"/>
        <w:rPr>
          <w:rFonts w:ascii="Sakkal Majalla" w:eastAsia="Times New Roman" w:hAnsi="Sakkal Majalla"/>
          <w:b/>
          <w:bCs/>
          <w:color w:val="auto"/>
          <w:sz w:val="48"/>
          <w:szCs w:val="36"/>
          <w:rtl/>
        </w:rPr>
      </w:pPr>
    </w:p>
    <w:p w14:paraId="636F0BEA" w14:textId="77777777" w:rsidR="002664DD" w:rsidRDefault="002664DD" w:rsidP="00D013E3">
      <w:pPr>
        <w:spacing w:after="200"/>
        <w:jc w:val="left"/>
        <w:rPr>
          <w:rFonts w:ascii="Sakkal Majalla" w:eastAsia="Times New Roman" w:hAnsi="Sakkal Majalla"/>
          <w:b/>
          <w:bCs/>
          <w:color w:val="auto"/>
          <w:sz w:val="48"/>
          <w:szCs w:val="36"/>
          <w:rtl/>
        </w:rPr>
      </w:pPr>
    </w:p>
    <w:p w14:paraId="602BFB9E" w14:textId="77777777" w:rsidR="002664DD" w:rsidRDefault="002664DD" w:rsidP="00D013E3">
      <w:pPr>
        <w:spacing w:after="200"/>
        <w:jc w:val="left"/>
        <w:rPr>
          <w:rFonts w:ascii="Sakkal Majalla" w:eastAsia="Times New Roman" w:hAnsi="Sakkal Majalla"/>
          <w:b/>
          <w:bCs/>
          <w:color w:val="auto"/>
          <w:sz w:val="48"/>
          <w:szCs w:val="36"/>
          <w:rtl/>
        </w:rPr>
      </w:pPr>
    </w:p>
    <w:p w14:paraId="22C91902" w14:textId="77777777" w:rsidR="002664DD" w:rsidRDefault="002664DD" w:rsidP="00D013E3">
      <w:pPr>
        <w:spacing w:after="200"/>
        <w:jc w:val="left"/>
        <w:rPr>
          <w:rFonts w:ascii="Sakkal Majalla" w:eastAsia="Times New Roman" w:hAnsi="Sakkal Majalla"/>
          <w:b/>
          <w:bCs/>
          <w:color w:val="auto"/>
          <w:sz w:val="48"/>
          <w:szCs w:val="36"/>
          <w:rtl/>
        </w:rPr>
      </w:pPr>
    </w:p>
    <w:p w14:paraId="4CCAEAAE" w14:textId="0426B11F" w:rsidR="002664DD" w:rsidRDefault="002C45FC" w:rsidP="00D013E3">
      <w:pPr>
        <w:spacing w:after="200"/>
        <w:jc w:val="left"/>
        <w:rPr>
          <w:rFonts w:ascii="Sakkal Majalla" w:eastAsia="Times New Roman" w:hAnsi="Sakkal Majalla"/>
          <w:b/>
          <w:bCs/>
          <w:color w:val="auto"/>
          <w:sz w:val="48"/>
          <w:szCs w:val="36"/>
          <w:rtl/>
        </w:rPr>
      </w:pPr>
      <w:r w:rsidRPr="002C45FC">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11648" behindDoc="0" locked="0" layoutInCell="1" allowOverlap="1" wp14:anchorId="5B659F71" wp14:editId="536A1D43">
                <wp:simplePos x="0" y="0"/>
                <wp:positionH relativeFrom="column">
                  <wp:posOffset>-57150</wp:posOffset>
                </wp:positionH>
                <wp:positionV relativeFrom="paragraph">
                  <wp:posOffset>-9525</wp:posOffset>
                </wp:positionV>
                <wp:extent cx="6500534" cy="10346934"/>
                <wp:effectExtent l="0" t="0" r="0" b="0"/>
                <wp:wrapNone/>
                <wp:docPr id="994240322" name="Group 522"/>
                <wp:cNvGraphicFramePr/>
                <a:graphic xmlns:a="http://schemas.openxmlformats.org/drawingml/2006/main">
                  <a:graphicData uri="http://schemas.microsoft.com/office/word/2010/wordprocessingGroup">
                    <wpg:wgp>
                      <wpg:cNvGrpSpPr/>
                      <wpg:grpSpPr>
                        <a:xfrm>
                          <a:off x="0" y="0"/>
                          <a:ext cx="6500534" cy="10346934"/>
                          <a:chOff x="0" y="-218258"/>
                          <a:chExt cx="6500534" cy="10346934"/>
                        </a:xfrm>
                      </wpg:grpSpPr>
                      <wpg:grpSp>
                        <wpg:cNvPr id="2045320667" name="Group 2045320667"/>
                        <wpg:cNvGrpSpPr/>
                        <wpg:grpSpPr>
                          <a:xfrm>
                            <a:off x="0" y="-218258"/>
                            <a:ext cx="6500534" cy="10346934"/>
                            <a:chOff x="-409575" y="-523058"/>
                            <a:chExt cx="6500640" cy="10346934"/>
                          </a:xfrm>
                        </wpg:grpSpPr>
                        <wpg:grpSp>
                          <wpg:cNvPr id="24034650" name="Group 24034650"/>
                          <wpg:cNvGrpSpPr/>
                          <wpg:grpSpPr>
                            <a:xfrm>
                              <a:off x="-409575" y="2571750"/>
                              <a:ext cx="5995322" cy="7252126"/>
                              <a:chOff x="-571509" y="0"/>
                              <a:chExt cx="5995401" cy="7252639"/>
                            </a:xfrm>
                          </wpg:grpSpPr>
                          <wpg:grpSp>
                            <wpg:cNvPr id="1916588679" name="Group 25"/>
                            <wpg:cNvGrpSpPr/>
                            <wpg:grpSpPr>
                              <a:xfrm>
                                <a:off x="3129687" y="0"/>
                                <a:ext cx="2262682" cy="610158"/>
                                <a:chOff x="3849313" y="0"/>
                                <a:chExt cx="2262682" cy="610158"/>
                              </a:xfrm>
                            </wpg:grpSpPr>
                            <wpg:grpSp>
                              <wpg:cNvPr id="661024385" name="Group 661024385"/>
                              <wpg:cNvGrpSpPr/>
                              <wpg:grpSpPr>
                                <a:xfrm>
                                  <a:off x="5606227" y="0"/>
                                  <a:ext cx="505768" cy="515506"/>
                                  <a:chOff x="5606227" y="0"/>
                                  <a:chExt cx="505768" cy="515506"/>
                                </a:xfrm>
                              </wpg:grpSpPr>
                              <wps:wsp>
                                <wps:cNvPr id="549456991" name="Oval 549456991"/>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2050787162" name="Picture 2050787162" descr="Target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158344638" name="TextBox 34"/>
                              <wps:cNvSpPr txBox="1"/>
                              <wps:spPr>
                                <a:xfrm>
                                  <a:off x="3849313" y="69735"/>
                                  <a:ext cx="1755192" cy="540423"/>
                                </a:xfrm>
                                <a:prstGeom prst="rect">
                                  <a:avLst/>
                                </a:prstGeom>
                                <a:noFill/>
                              </wps:spPr>
                              <wps:txbx>
                                <w:txbxContent>
                                  <w:p w14:paraId="675EA78F" w14:textId="77777777" w:rsidR="002C45FC" w:rsidRPr="00987C24" w:rsidRDefault="002C45FC" w:rsidP="002C45FC">
                                    <w:pPr>
                                      <w:jc w:val="center"/>
                                      <w:rPr>
                                        <w:rFonts w:ascii="Sakkal Majalla" w:eastAsia="GE Dinar One" w:hAnsi="Sakkal Majalla"/>
                                        <w:b/>
                                        <w:bCs/>
                                        <w:color w:val="000000"/>
                                        <w:kern w:val="24"/>
                                        <w:sz w:val="44"/>
                                        <w:szCs w:val="44"/>
                                        <w:lang w:bidi="ar-SY"/>
                                      </w:rPr>
                                    </w:pPr>
                                    <w:r w:rsidRPr="00987C24">
                                      <w:rPr>
                                        <w:rFonts w:ascii="Sakkal Majalla" w:eastAsia="GE Dinar One" w:hAnsi="Sakkal Majalla" w:hint="cs"/>
                                        <w:b/>
                                        <w:bCs/>
                                        <w:color w:val="000000"/>
                                        <w:kern w:val="24"/>
                                        <w:sz w:val="44"/>
                                        <w:szCs w:val="44"/>
                                        <w:rtl/>
                                        <w:lang w:bidi="ar-SY"/>
                                      </w:rPr>
                                      <w:t>أهداف الجلسة</w:t>
                                    </w:r>
                                  </w:p>
                                </w:txbxContent>
                              </wps:txbx>
                              <wps:bodyPr wrap="square" rtlCol="0">
                                <a:spAutoFit/>
                              </wps:bodyPr>
                            </wps:wsp>
                          </wpg:grpSp>
                          <wpg:grpSp>
                            <wpg:cNvPr id="26054933" name="Group 26"/>
                            <wpg:cNvGrpSpPr/>
                            <wpg:grpSpPr>
                              <a:xfrm>
                                <a:off x="-71" y="9939"/>
                                <a:ext cx="2261306" cy="610089"/>
                                <a:chOff x="-71" y="0"/>
                                <a:chExt cx="2261614" cy="610707"/>
                              </a:xfrm>
                            </wpg:grpSpPr>
                            <wps:wsp>
                              <wps:cNvPr id="1139554617" name="Oval 1139554617"/>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526392200" name="TextBox 34"/>
                              <wps:cNvSpPr txBox="1"/>
                              <wps:spPr>
                                <a:xfrm>
                                  <a:off x="-71" y="69736"/>
                                  <a:ext cx="1756066" cy="540971"/>
                                </a:xfrm>
                                <a:prstGeom prst="rect">
                                  <a:avLst/>
                                </a:prstGeom>
                                <a:noFill/>
                              </wps:spPr>
                              <wps:txbx>
                                <w:txbxContent>
                                  <w:p w14:paraId="354F0453" w14:textId="77777777" w:rsidR="002C45FC" w:rsidRPr="00987C24" w:rsidRDefault="002C45FC" w:rsidP="002C45FC">
                                    <w:pPr>
                                      <w:jc w:val="center"/>
                                      <w:rPr>
                                        <w:rFonts w:ascii="Sakkal Majalla" w:eastAsia="GE Dinar One" w:hAnsi="Sakkal Majalla"/>
                                        <w:b/>
                                        <w:bCs/>
                                        <w:color w:val="000000"/>
                                        <w:kern w:val="24"/>
                                        <w:sz w:val="44"/>
                                        <w:szCs w:val="44"/>
                                        <w:lang w:bidi="ar-SY"/>
                                      </w:rPr>
                                    </w:pPr>
                                    <w:r w:rsidRPr="00987C24">
                                      <w:rPr>
                                        <w:rFonts w:ascii="Sakkal Majalla" w:eastAsia="GE Dinar One" w:hAnsi="Sakkal Majalla"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50440397" name="Picture 50440397" descr="Note "/>
                                <pic:cNvPicPr>
                                  <a:picLocks noChangeAspect="1" noChangeArrowheads="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31116017" name="Text Box 1231116017"/>
                            <wps:cNvSpPr txBox="1"/>
                            <wps:spPr>
                              <a:xfrm>
                                <a:off x="2720955" y="874272"/>
                                <a:ext cx="2702937" cy="5908008"/>
                              </a:xfrm>
                              <a:prstGeom prst="rect">
                                <a:avLst/>
                              </a:prstGeom>
                              <a:noFill/>
                              <a:ln w="6350">
                                <a:noFill/>
                              </a:ln>
                            </wps:spPr>
                            <wps:txbx>
                              <w:txbxContent>
                                <w:p w14:paraId="3365A2CB" w14:textId="77777777" w:rsidR="002C45FC" w:rsidRPr="00DE31C3" w:rsidRDefault="002C45FC" w:rsidP="002C45FC">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5D2319E4" w14:textId="77777777" w:rsidR="002C45FC" w:rsidRPr="001078A6" w:rsidRDefault="002C45FC">
                                  <w:pPr>
                                    <w:pStyle w:val="a5"/>
                                    <w:numPr>
                                      <w:ilvl w:val="0"/>
                                      <w:numId w:val="7"/>
                                    </w:numPr>
                                    <w:rPr>
                                      <w:rFonts w:ascii="Sakkal Majalla" w:eastAsia="GE Dinar One" w:hAnsi="Sakkal Majalla" w:cs="Sakkal Majalla"/>
                                      <w:color w:val="000000"/>
                                      <w:kern w:val="24"/>
                                      <w:sz w:val="36"/>
                                      <w:szCs w:val="36"/>
                                      <w:lang w:bidi="ar-SY"/>
                                    </w:rPr>
                                  </w:pPr>
                                  <w:r w:rsidRPr="00056680">
                                    <w:rPr>
                                      <w:rFonts w:ascii="Sakkal Majalla" w:eastAsia="GE Dinar One" w:hAnsi="Sakkal Majalla" w:cs="Sakkal Majalla" w:hint="cs"/>
                                      <w:color w:val="000000"/>
                                      <w:kern w:val="24"/>
                                      <w:sz w:val="36"/>
                                      <w:szCs w:val="36"/>
                                      <w:rtl/>
                                      <w:lang w:bidi="ar-EG"/>
                                    </w:rPr>
                                    <w:t xml:space="preserve">فهم </w:t>
                                  </w:r>
                                  <w:r w:rsidRPr="000B47C9">
                                    <w:rPr>
                                      <w:rFonts w:ascii="Sakkal Majalla" w:eastAsia="GE Dinar One" w:hAnsi="Sakkal Majalla" w:cs="Sakkal Majalla"/>
                                      <w:color w:val="000000"/>
                                      <w:kern w:val="24"/>
                                      <w:sz w:val="36"/>
                                      <w:szCs w:val="36"/>
                                      <w:rtl/>
                                    </w:rPr>
                                    <w:t>الفرق بين السماع والاستماع</w:t>
                                  </w:r>
                                  <w:r>
                                    <w:rPr>
                                      <w:rFonts w:ascii="Sakkal Majalla" w:eastAsia="GE Dinar One" w:hAnsi="Sakkal Majalla" w:cs="Sakkal Majalla" w:hint="cs"/>
                                      <w:color w:val="000000"/>
                                      <w:kern w:val="24"/>
                                      <w:sz w:val="36"/>
                                      <w:szCs w:val="36"/>
                                      <w:rtl/>
                                    </w:rPr>
                                    <w:t>.</w:t>
                                  </w:r>
                                </w:p>
                                <w:p w14:paraId="26A518FF" w14:textId="77777777" w:rsidR="002C45FC" w:rsidRPr="00F81EFE" w:rsidRDefault="002C45FC" w:rsidP="002C45FC">
                                  <w:pPr>
                                    <w:pStyle w:val="a5"/>
                                    <w:ind w:left="576"/>
                                    <w:rPr>
                                      <w:rFonts w:ascii="Sakkal Majalla" w:eastAsia="GE Dinar One" w:hAnsi="Sakkal Majalla" w:cs="Sakkal Majalla"/>
                                      <w:color w:val="000000"/>
                                      <w:kern w:val="24"/>
                                      <w:sz w:val="36"/>
                                      <w:szCs w:val="36"/>
                                    </w:rPr>
                                  </w:pPr>
                                </w:p>
                                <w:p w14:paraId="26BCA7F5" w14:textId="77777777" w:rsidR="002C45FC" w:rsidRPr="003E089A" w:rsidRDefault="002C45FC" w:rsidP="002C45FC">
                                  <w:pPr>
                                    <w:pStyle w:val="a5"/>
                                    <w:ind w:left="576"/>
                                    <w:rPr>
                                      <w:rFonts w:ascii="Sakkal Majalla" w:eastAsia="GE Dinar One" w:hAnsi="Sakkal Majalla" w:cs="Sakkal Majalla"/>
                                      <w:color w:val="000000"/>
                                      <w:kern w:val="24"/>
                                      <w:sz w:val="36"/>
                                      <w:szCs w:val="36"/>
                                      <w:lang w:bidi="ar-SY"/>
                                    </w:rPr>
                                  </w:pPr>
                                </w:p>
                                <w:p w14:paraId="2E843A1F" w14:textId="77777777" w:rsidR="002C45FC" w:rsidRPr="007611FA" w:rsidRDefault="002C45FC" w:rsidP="002C45FC">
                                  <w:pPr>
                                    <w:pStyle w:val="a5"/>
                                    <w:spacing w:line="240" w:lineRule="auto"/>
                                    <w:ind w:left="576"/>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519275472" name="Text Box 1519275472"/>
                            <wps:cNvSpPr txBox="1"/>
                            <wps:spPr>
                              <a:xfrm>
                                <a:off x="-571509" y="817180"/>
                                <a:ext cx="3057615" cy="6435459"/>
                              </a:xfrm>
                              <a:prstGeom prst="rect">
                                <a:avLst/>
                              </a:prstGeom>
                              <a:noFill/>
                              <a:ln w="6350">
                                <a:noFill/>
                              </a:ln>
                            </wps:spPr>
                            <wps:txbx>
                              <w:txbxContent>
                                <w:p w14:paraId="21B6821E" w14:textId="77777777" w:rsidR="002C45FC" w:rsidRPr="000B47C9" w:rsidRDefault="002C45FC">
                                  <w:pPr>
                                    <w:pStyle w:val="a5"/>
                                    <w:numPr>
                                      <w:ilvl w:val="0"/>
                                      <w:numId w:val="6"/>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مفهوم الاستماع الفعال.</w:t>
                                  </w:r>
                                </w:p>
                                <w:p w14:paraId="71AA7DFB" w14:textId="77777777" w:rsidR="002C45FC" w:rsidRPr="000B47C9" w:rsidRDefault="002C45FC">
                                  <w:pPr>
                                    <w:pStyle w:val="a5"/>
                                    <w:numPr>
                                      <w:ilvl w:val="0"/>
                                      <w:numId w:val="6"/>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الفرق بين السماع والاستماع.</w:t>
                                  </w:r>
                                </w:p>
                                <w:p w14:paraId="34AFF228" w14:textId="77777777" w:rsidR="002C45FC" w:rsidRPr="000B47C9" w:rsidRDefault="002C45FC">
                                  <w:pPr>
                                    <w:pStyle w:val="a5"/>
                                    <w:numPr>
                                      <w:ilvl w:val="0"/>
                                      <w:numId w:val="6"/>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مهارات الإنصات المهني.</w:t>
                                  </w:r>
                                </w:p>
                                <w:p w14:paraId="5CE9B8A1" w14:textId="77777777" w:rsidR="002C45FC" w:rsidRPr="000B47C9" w:rsidRDefault="002C45FC">
                                  <w:pPr>
                                    <w:pStyle w:val="a5"/>
                                    <w:numPr>
                                      <w:ilvl w:val="0"/>
                                      <w:numId w:val="6"/>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ab/>
                                    <w:t>فهم الرسائل الضمنية.</w:t>
                                  </w:r>
                                </w:p>
                                <w:p w14:paraId="0D5CD900" w14:textId="77777777" w:rsidR="002C45FC" w:rsidRPr="00056680" w:rsidRDefault="002C45FC">
                                  <w:pPr>
                                    <w:pStyle w:val="a5"/>
                                    <w:numPr>
                                      <w:ilvl w:val="0"/>
                                      <w:numId w:val="6"/>
                                    </w:numPr>
                                    <w:spacing w:line="240" w:lineRule="auto"/>
                                    <w:rPr>
                                      <w:rFonts w:ascii="Sakkal Majalla" w:eastAsia="GE Dinar One" w:hAnsi="Sakkal Majalla" w:cs="Sakkal Majalla"/>
                                      <w:kern w:val="24"/>
                                      <w:sz w:val="36"/>
                                      <w:szCs w:val="36"/>
                                      <w:lang w:bidi="ar-SY"/>
                                    </w:rPr>
                                  </w:pPr>
                                  <w:r w:rsidRPr="000B47C9">
                                    <w:rPr>
                                      <w:rFonts w:ascii="Sakkal Majalla" w:eastAsia="GE Dinar One" w:hAnsi="Sakkal Majalla" w:cs="Sakkal Majalla"/>
                                      <w:kern w:val="24"/>
                                      <w:sz w:val="36"/>
                                      <w:szCs w:val="36"/>
                                      <w:rtl/>
                                    </w:rPr>
                                    <w:t>التغذية الراجعة الفعالة.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350600602" name="Group 350600602"/>
                          <wpg:cNvGrpSpPr/>
                          <wpg:grpSpPr>
                            <a:xfrm>
                              <a:off x="104721" y="-523058"/>
                              <a:ext cx="5986344" cy="2042072"/>
                              <a:chOff x="104721" y="-523058"/>
                              <a:chExt cx="5986344" cy="2042072"/>
                            </a:xfrm>
                          </wpg:grpSpPr>
                          <pic:pic xmlns:pic="http://schemas.openxmlformats.org/drawingml/2006/picture">
                            <pic:nvPicPr>
                              <pic:cNvPr id="2049531538" name="Picture 2049531538" descr="Calendar "/>
                              <pic:cNvPicPr>
                                <a:picLocks noChangeAspect="1"/>
                              </pic:cNvPicPr>
                            </pic:nvPicPr>
                            <pic:blipFill>
                              <a:blip r:embed="rId42"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1219724009" name="TextBox 34"/>
                            <wps:cNvSpPr txBox="1"/>
                            <wps:spPr>
                              <a:xfrm>
                                <a:off x="5066793" y="652874"/>
                                <a:ext cx="1024272" cy="866140"/>
                              </a:xfrm>
                              <a:prstGeom prst="rect">
                                <a:avLst/>
                              </a:prstGeom>
                              <a:noFill/>
                            </wps:spPr>
                            <wps:txbx>
                              <w:txbxContent>
                                <w:p w14:paraId="3DFD86AE" w14:textId="77777777" w:rsidR="002C45FC" w:rsidRPr="002C45FC" w:rsidRDefault="002C45FC" w:rsidP="002C45FC">
                                  <w:pPr>
                                    <w:spacing w:line="240" w:lineRule="auto"/>
                                    <w:jc w:val="center"/>
                                    <w:rPr>
                                      <w:rFonts w:ascii="Adobe Arabic" w:eastAsia="GE Dinar One" w:hAnsi="Adobe Arabic" w:cs="Adobe Arabic"/>
                                      <w:b/>
                                      <w:bCs/>
                                      <w:color w:val="C00000"/>
                                      <w:kern w:val="24"/>
                                      <w:sz w:val="56"/>
                                      <w:szCs w:val="56"/>
                                      <w:lang w:bidi="ar-SY"/>
                                    </w:rPr>
                                  </w:pPr>
                                  <w:r w:rsidRPr="002C45FC">
                                    <w:rPr>
                                      <w:rFonts w:ascii="Adobe Arabic" w:eastAsia="GE Dinar One" w:hAnsi="Adobe Arabic" w:cs="Adobe Arabic" w:hint="cs"/>
                                      <w:b/>
                                      <w:bCs/>
                                      <w:color w:val="C00000"/>
                                      <w:kern w:val="24"/>
                                      <w:sz w:val="56"/>
                                      <w:szCs w:val="56"/>
                                      <w:rtl/>
                                      <w:lang w:bidi="ar-SY"/>
                                    </w:rPr>
                                    <w:t xml:space="preserve">اليوم الثاني </w:t>
                                  </w:r>
                                </w:p>
                              </w:txbxContent>
                            </wps:txbx>
                            <wps:bodyPr wrap="square" rtlCol="0">
                              <a:spAutoFit/>
                            </wps:bodyPr>
                          </wps:wsp>
                          <wps:wsp>
                            <wps:cNvPr id="1705182353" name="TextBox 34"/>
                            <wps:cNvSpPr txBox="1"/>
                            <wps:spPr>
                              <a:xfrm>
                                <a:off x="2532563" y="-523058"/>
                                <a:ext cx="2430185" cy="662305"/>
                              </a:xfrm>
                              <a:prstGeom prst="rect">
                                <a:avLst/>
                              </a:prstGeom>
                              <a:noFill/>
                            </wps:spPr>
                            <wps:txbx>
                              <w:txbxContent>
                                <w:p w14:paraId="42248519" w14:textId="77777777" w:rsidR="002C45FC" w:rsidRPr="00CA7C57" w:rsidRDefault="002C45FC" w:rsidP="002C45FC">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الجلسة ال</w:t>
                                  </w:r>
                                  <w:r>
                                    <w:rPr>
                                      <w:rFonts w:ascii="Sakkal Majalla" w:eastAsia="GE Dinar One" w:hAnsi="Sakkal Majalla" w:hint="cs"/>
                                      <w:b/>
                                      <w:bCs/>
                                      <w:color w:val="EE0000"/>
                                      <w:kern w:val="24"/>
                                      <w:sz w:val="56"/>
                                      <w:szCs w:val="56"/>
                                      <w:rtl/>
                                      <w:lang w:bidi="ar-SY"/>
                                    </w:rPr>
                                    <w:t>اولى</w:t>
                                  </w:r>
                                </w:p>
                              </w:txbxContent>
                            </wps:txbx>
                            <wps:bodyPr wrap="square" rtlCol="0">
                              <a:spAutoFit/>
                            </wps:bodyPr>
                          </wps:wsp>
                          <wps:wsp>
                            <wps:cNvPr id="840578496" name="TextBox 34"/>
                            <wps:cNvSpPr txBox="1"/>
                            <wps:spPr>
                              <a:xfrm>
                                <a:off x="104721" y="862412"/>
                                <a:ext cx="4567629" cy="494665"/>
                              </a:xfrm>
                              <a:prstGeom prst="rect">
                                <a:avLst/>
                              </a:prstGeom>
                              <a:noFill/>
                            </wps:spPr>
                            <wps:txbx>
                              <w:txbxContent>
                                <w:p w14:paraId="0E12D94A" w14:textId="77777777" w:rsidR="002C45FC" w:rsidRPr="0075673C" w:rsidRDefault="002C45FC" w:rsidP="002C45FC">
                                  <w:pPr>
                                    <w:spacing w:line="240" w:lineRule="auto"/>
                                    <w:jc w:val="center"/>
                                    <w:rPr>
                                      <w:rFonts w:asciiTheme="majorHAnsi" w:eastAsia="GE Dinar One" w:hAnsiTheme="majorHAnsi" w:cstheme="majorHAnsi"/>
                                      <w:b/>
                                      <w:bCs/>
                                      <w:kern w:val="24"/>
                                      <w:sz w:val="52"/>
                                      <w:szCs w:val="52"/>
                                      <w:lang w:bidi="ar-SY"/>
                                    </w:rPr>
                                  </w:pPr>
                                  <w:r w:rsidRPr="000B47C9">
                                    <w:rPr>
                                      <w:rFonts w:asciiTheme="majorHAnsi" w:eastAsia="GE Dinar One" w:hAnsiTheme="majorHAnsi" w:cs="Calibri Light"/>
                                      <w:b/>
                                      <w:bCs/>
                                      <w:kern w:val="24"/>
                                      <w:sz w:val="52"/>
                                      <w:szCs w:val="52"/>
                                      <w:rtl/>
                                      <w:lang w:bidi="ar-SY"/>
                                    </w:rPr>
                                    <w:t>مهارات الاستماع والحوار المهني</w:t>
                                  </w:r>
                                </w:p>
                              </w:txbxContent>
                            </wps:txbx>
                            <wps:bodyPr wrap="square" rtlCol="0">
                              <a:spAutoFit/>
                            </wps:bodyPr>
                          </wps:wsp>
                        </wpg:grpSp>
                      </wpg:grpSp>
                      <pic:pic xmlns:pic="http://schemas.openxmlformats.org/drawingml/2006/picture">
                        <pic:nvPicPr>
                          <pic:cNvPr id="2100696702" name="Picture 9"/>
                          <pic:cNvPicPr>
                            <a:picLocks noChangeAspect="1"/>
                          </pic:cNvPicPr>
                        </pic:nvPicPr>
                        <pic:blipFill rotWithShape="1">
                          <a:blip r:embed="rId46">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619500" y="649605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B659F71" id="Group 522" o:spid="_x0000_s1108" style="position:absolute;left:0;text-align:left;margin-left:-4.5pt;margin-top:-.75pt;width:511.85pt;height:814.7pt;z-index:253211648;mso-position-horizontal-relative:text;mso-position-vertical-relative:text;mso-width-relative:margin;mso-height-relative:margin" coordorigin=",-2182" coordsize="65005,103469"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">
                <v:group id="Group 2045320667" o:spid="_x0000_s1109" style="position:absolute;top:-2182;width:65005;height:103468" coordorigin="-4095,-5230" coordsize="65006,103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">
                  <v:group id="Group 24034650" o:spid="_x0000_s1110" style="position:absolute;left:-4095;top:25717;width:59952;height:72521" coordorigin="-5715" coordsize="59954,725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">
                    <v:group id="Group 25" o:spid="_x0000_s1111" style="position:absolute;left:31296;width:22627;height:6101" coordorigin="38493" coordsize="22626,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">
                      <v:group id="Group 661024385" o:spid="_x0000_s111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">
                        <v:oval id="Oval 549456991" o:spid="_x0000_s111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" fillcolor="#168489" stroked="f" strokeweight="1pt">
                          <v:fill opacity="49087f"/>
                          <v:stroke joinstyle="miter"/>
                        </v:oval>
                        <v:shape id="Picture 2050787162" o:spid="_x0000_s111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">
                          <v:imagedata r:id="rId43" o:title="Target " gain="19661f" blacklevel="22938f"/>
                        </v:shape>
                      </v:group>
                      <v:shape id="TextBox 34" o:spid="_x0000_s1115" type="#_x0000_t202" style="position:absolute;left:38493;top:697;width:17552;height:54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" filled="f" stroked="f">
                        <v:textbox style="mso-fit-shape-to-text:t">
                          <w:txbxContent>
                            <w:p w14:paraId="675EA78F" w14:textId="77777777" w:rsidR="002C45FC" w:rsidRPr="00987C24" w:rsidRDefault="002C45FC" w:rsidP="002C45FC">
                              <w:pPr>
                                <w:jc w:val="center"/>
                                <w:rPr>
                                  <w:rFonts w:ascii="Sakkal Majalla" w:eastAsia="GE Dinar One" w:hAnsi="Sakkal Majalla"/>
                                  <w:b/>
                                  <w:bCs/>
                                  <w:color w:val="000000"/>
                                  <w:kern w:val="24"/>
                                  <w:sz w:val="44"/>
                                  <w:szCs w:val="44"/>
                                  <w:lang w:bidi="ar-SY"/>
                                </w:rPr>
                              </w:pPr>
                              <w:r w:rsidRPr="00987C24">
                                <w:rPr>
                                  <w:rFonts w:ascii="Sakkal Majalla" w:eastAsia="GE Dinar One" w:hAnsi="Sakkal Majalla" w:hint="cs"/>
                                  <w:b/>
                                  <w:bCs/>
                                  <w:color w:val="000000"/>
                                  <w:kern w:val="24"/>
                                  <w:sz w:val="44"/>
                                  <w:szCs w:val="44"/>
                                  <w:rtl/>
                                  <w:lang w:bidi="ar-SY"/>
                                </w:rPr>
                                <w:t>أهداف الجلسة</w:t>
                              </w:r>
                            </w:p>
                          </w:txbxContent>
                        </v:textbox>
                      </v:shape>
                    </v:group>
                    <v:group id="Group 26" o:spid="_x0000_s1116" style="position:absolute;top:99;width:22612;height:6101" coordorigin="" coordsize="22616,61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">
                      <v:oval id="Oval 1139554617" o:spid="_x0000_s111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" fillcolor="#168489" stroked="f" strokeweight="1pt">
                        <v:fill opacity="49087f"/>
                        <v:stroke joinstyle="miter"/>
                      </v:oval>
                      <v:shape id="TextBox 34" o:spid="_x0000_s1118" type="#_x0000_t202" style="position:absolute;top:697;width:17559;height:5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" filled="f" stroked="f">
                        <v:textbox style="mso-fit-shape-to-text:t">
                          <w:txbxContent>
                            <w:p w14:paraId="354F0453" w14:textId="77777777" w:rsidR="002C45FC" w:rsidRPr="00987C24" w:rsidRDefault="002C45FC" w:rsidP="002C45FC">
                              <w:pPr>
                                <w:jc w:val="center"/>
                                <w:rPr>
                                  <w:rFonts w:ascii="Sakkal Majalla" w:eastAsia="GE Dinar One" w:hAnsi="Sakkal Majalla"/>
                                  <w:b/>
                                  <w:bCs/>
                                  <w:color w:val="000000"/>
                                  <w:kern w:val="24"/>
                                  <w:sz w:val="44"/>
                                  <w:szCs w:val="44"/>
                                  <w:lang w:bidi="ar-SY"/>
                                </w:rPr>
                              </w:pPr>
                              <w:r w:rsidRPr="00987C24">
                                <w:rPr>
                                  <w:rFonts w:ascii="Sakkal Majalla" w:eastAsia="GE Dinar One" w:hAnsi="Sakkal Majalla" w:hint="cs"/>
                                  <w:b/>
                                  <w:bCs/>
                                  <w:color w:val="000000"/>
                                  <w:kern w:val="24"/>
                                  <w:sz w:val="44"/>
                                  <w:szCs w:val="44"/>
                                  <w:rtl/>
                                  <w:lang w:bidi="ar-SY"/>
                                </w:rPr>
                                <w:t>محاور الجلسة</w:t>
                              </w:r>
                            </w:p>
                          </w:txbxContent>
                        </v:textbox>
                      </v:shape>
                      <v:shape id="Picture 50440397" o:spid="_x0000_s111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">
                        <v:imagedata r:id="rId44" o:title="Note " gain="19661f" blacklevel="22938f"/>
                      </v:shape>
                    </v:group>
                    <v:shape id="Text Box 1231116017" o:spid="_x0000_s1120" type="#_x0000_t202" style="position:absolute;left:27209;top:8742;width:27029;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" filled="f" stroked="f" strokeweight=".5pt">
                      <v:textbox>
                        <w:txbxContent>
                          <w:p w14:paraId="3365A2CB" w14:textId="77777777" w:rsidR="002C45FC" w:rsidRPr="00DE31C3" w:rsidRDefault="002C45FC" w:rsidP="002C45FC">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5D2319E4" w14:textId="77777777" w:rsidR="002C45FC" w:rsidRPr="001078A6" w:rsidRDefault="002C45FC">
                            <w:pPr>
                              <w:pStyle w:val="a5"/>
                              <w:numPr>
                                <w:ilvl w:val="0"/>
                                <w:numId w:val="7"/>
                              </w:numPr>
                              <w:rPr>
                                <w:rFonts w:ascii="Sakkal Majalla" w:eastAsia="GE Dinar One" w:hAnsi="Sakkal Majalla" w:cs="Sakkal Majalla"/>
                                <w:color w:val="000000"/>
                                <w:kern w:val="24"/>
                                <w:sz w:val="36"/>
                                <w:szCs w:val="36"/>
                                <w:lang w:bidi="ar-SY"/>
                              </w:rPr>
                            </w:pPr>
                            <w:r w:rsidRPr="00056680">
                              <w:rPr>
                                <w:rFonts w:ascii="Sakkal Majalla" w:eastAsia="GE Dinar One" w:hAnsi="Sakkal Majalla" w:cs="Sakkal Majalla" w:hint="cs"/>
                                <w:color w:val="000000"/>
                                <w:kern w:val="24"/>
                                <w:sz w:val="36"/>
                                <w:szCs w:val="36"/>
                                <w:rtl/>
                                <w:lang w:bidi="ar-EG"/>
                              </w:rPr>
                              <w:t xml:space="preserve">فهم </w:t>
                            </w:r>
                            <w:r w:rsidRPr="000B47C9">
                              <w:rPr>
                                <w:rFonts w:ascii="Sakkal Majalla" w:eastAsia="GE Dinar One" w:hAnsi="Sakkal Majalla" w:cs="Sakkal Majalla"/>
                                <w:color w:val="000000"/>
                                <w:kern w:val="24"/>
                                <w:sz w:val="36"/>
                                <w:szCs w:val="36"/>
                                <w:rtl/>
                              </w:rPr>
                              <w:t>الفرق بين السماع والاستماع</w:t>
                            </w:r>
                            <w:r>
                              <w:rPr>
                                <w:rFonts w:ascii="Sakkal Majalla" w:eastAsia="GE Dinar One" w:hAnsi="Sakkal Majalla" w:cs="Sakkal Majalla" w:hint="cs"/>
                                <w:color w:val="000000"/>
                                <w:kern w:val="24"/>
                                <w:sz w:val="36"/>
                                <w:szCs w:val="36"/>
                                <w:rtl/>
                              </w:rPr>
                              <w:t>.</w:t>
                            </w:r>
                          </w:p>
                          <w:p w14:paraId="26A518FF" w14:textId="77777777" w:rsidR="002C45FC" w:rsidRPr="00F81EFE" w:rsidRDefault="002C45FC" w:rsidP="002C45FC">
                            <w:pPr>
                              <w:pStyle w:val="a5"/>
                              <w:ind w:left="576"/>
                              <w:rPr>
                                <w:rFonts w:ascii="Sakkal Majalla" w:eastAsia="GE Dinar One" w:hAnsi="Sakkal Majalla" w:cs="Sakkal Majalla"/>
                                <w:color w:val="000000"/>
                                <w:kern w:val="24"/>
                                <w:sz w:val="36"/>
                                <w:szCs w:val="36"/>
                              </w:rPr>
                            </w:pPr>
                          </w:p>
                          <w:p w14:paraId="26BCA7F5" w14:textId="77777777" w:rsidR="002C45FC" w:rsidRPr="003E089A" w:rsidRDefault="002C45FC" w:rsidP="002C45FC">
                            <w:pPr>
                              <w:pStyle w:val="a5"/>
                              <w:ind w:left="576"/>
                              <w:rPr>
                                <w:rFonts w:ascii="Sakkal Majalla" w:eastAsia="GE Dinar One" w:hAnsi="Sakkal Majalla" w:cs="Sakkal Majalla"/>
                                <w:color w:val="000000"/>
                                <w:kern w:val="24"/>
                                <w:sz w:val="36"/>
                                <w:szCs w:val="36"/>
                                <w:lang w:bidi="ar-SY"/>
                              </w:rPr>
                            </w:pPr>
                          </w:p>
                          <w:p w14:paraId="2E843A1F" w14:textId="77777777" w:rsidR="002C45FC" w:rsidRPr="007611FA" w:rsidRDefault="002C45FC" w:rsidP="002C45FC">
                            <w:pPr>
                              <w:pStyle w:val="a5"/>
                              <w:spacing w:line="240" w:lineRule="auto"/>
                              <w:ind w:left="576"/>
                              <w:rPr>
                                <w:rFonts w:ascii="Adobe Arabic" w:eastAsia="GE Dinar One" w:hAnsi="Adobe Arabic" w:cs="Adobe Arabic"/>
                                <w:color w:val="000000"/>
                                <w:kern w:val="24"/>
                                <w:sz w:val="32"/>
                                <w:szCs w:val="32"/>
                                <w:lang w:bidi="ar-SY"/>
                              </w:rPr>
                            </w:pPr>
                          </w:p>
                        </w:txbxContent>
                      </v:textbox>
                    </v:shape>
                    <v:shape id="Text Box 1519275472" o:spid="_x0000_s1121" type="#_x0000_t202" style="position:absolute;left:-5715;top:8171;width:30576;height:643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" filled="f" stroked="f" strokeweight=".5pt">
                      <v:textbox>
                        <w:txbxContent>
                          <w:p w14:paraId="21B6821E" w14:textId="77777777" w:rsidR="002C45FC" w:rsidRPr="000B47C9" w:rsidRDefault="002C45FC">
                            <w:pPr>
                              <w:pStyle w:val="a5"/>
                              <w:numPr>
                                <w:ilvl w:val="0"/>
                                <w:numId w:val="6"/>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مفهوم الاستماع الفعال.</w:t>
                            </w:r>
                          </w:p>
                          <w:p w14:paraId="71AA7DFB" w14:textId="77777777" w:rsidR="002C45FC" w:rsidRPr="000B47C9" w:rsidRDefault="002C45FC">
                            <w:pPr>
                              <w:pStyle w:val="a5"/>
                              <w:numPr>
                                <w:ilvl w:val="0"/>
                                <w:numId w:val="6"/>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الفرق بين السماع والاستماع.</w:t>
                            </w:r>
                          </w:p>
                          <w:p w14:paraId="34AFF228" w14:textId="77777777" w:rsidR="002C45FC" w:rsidRPr="000B47C9" w:rsidRDefault="002C45FC">
                            <w:pPr>
                              <w:pStyle w:val="a5"/>
                              <w:numPr>
                                <w:ilvl w:val="0"/>
                                <w:numId w:val="6"/>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مهارات الإنصات المهني.</w:t>
                            </w:r>
                          </w:p>
                          <w:p w14:paraId="5CE9B8A1" w14:textId="77777777" w:rsidR="002C45FC" w:rsidRPr="000B47C9" w:rsidRDefault="002C45FC">
                            <w:pPr>
                              <w:pStyle w:val="a5"/>
                              <w:numPr>
                                <w:ilvl w:val="0"/>
                                <w:numId w:val="6"/>
                              </w:numPr>
                              <w:spacing w:line="240" w:lineRule="auto"/>
                              <w:rPr>
                                <w:rFonts w:ascii="Sakkal Majalla" w:eastAsia="GE Dinar One" w:hAnsi="Sakkal Majalla" w:cs="Sakkal Majalla"/>
                                <w:kern w:val="24"/>
                                <w:sz w:val="36"/>
                                <w:szCs w:val="36"/>
                              </w:rPr>
                            </w:pPr>
                            <w:r w:rsidRPr="000B47C9">
                              <w:rPr>
                                <w:rFonts w:ascii="Sakkal Majalla" w:eastAsia="GE Dinar One" w:hAnsi="Sakkal Majalla" w:cs="Sakkal Majalla"/>
                                <w:kern w:val="24"/>
                                <w:sz w:val="36"/>
                                <w:szCs w:val="36"/>
                                <w:rtl/>
                              </w:rPr>
                              <w:tab/>
                              <w:t>فهم الرسائل الضمنية.</w:t>
                            </w:r>
                          </w:p>
                          <w:p w14:paraId="0D5CD900" w14:textId="77777777" w:rsidR="002C45FC" w:rsidRPr="00056680" w:rsidRDefault="002C45FC">
                            <w:pPr>
                              <w:pStyle w:val="a5"/>
                              <w:numPr>
                                <w:ilvl w:val="0"/>
                                <w:numId w:val="6"/>
                              </w:numPr>
                              <w:spacing w:line="240" w:lineRule="auto"/>
                              <w:rPr>
                                <w:rFonts w:ascii="Sakkal Majalla" w:eastAsia="GE Dinar One" w:hAnsi="Sakkal Majalla" w:cs="Sakkal Majalla"/>
                                <w:kern w:val="24"/>
                                <w:sz w:val="36"/>
                                <w:szCs w:val="36"/>
                                <w:lang w:bidi="ar-SY"/>
                              </w:rPr>
                            </w:pPr>
                            <w:r w:rsidRPr="000B47C9">
                              <w:rPr>
                                <w:rFonts w:ascii="Sakkal Majalla" w:eastAsia="GE Dinar One" w:hAnsi="Sakkal Majalla" w:cs="Sakkal Majalla"/>
                                <w:kern w:val="24"/>
                                <w:sz w:val="36"/>
                                <w:szCs w:val="36"/>
                                <w:rtl/>
                              </w:rPr>
                              <w:t>التغذية الراجعة الفعالة.</w:t>
                            </w:r>
                          </w:p>
                        </w:txbxContent>
                      </v:textbox>
                    </v:shape>
                  </v:group>
                  <v:group id="Group 350600602" o:spid="_x0000_s1122" style="position:absolute;left:1047;top:-5230;width:59863;height:20420" coordorigin="1047,-5230" coordsize="59863,20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">
                    <v:shape id="Picture 2049531538" o:spid="_x0000_s1123"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">
                      <v:imagedata r:id="rId45" o:title="Calendar " recolortarget="black"/>
                    </v:shape>
                    <v:shape id="TextBox 34" o:spid="_x0000_s1124" type="#_x0000_t202" style="position:absolute;left:50667;top:6528;width:10243;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" filled="f" stroked="f">
                      <v:textbox style="mso-fit-shape-to-text:t">
                        <w:txbxContent>
                          <w:p w14:paraId="3DFD86AE" w14:textId="77777777" w:rsidR="002C45FC" w:rsidRPr="002C45FC" w:rsidRDefault="002C45FC" w:rsidP="002C45FC">
                            <w:pPr>
                              <w:spacing w:line="240" w:lineRule="auto"/>
                              <w:jc w:val="center"/>
                              <w:rPr>
                                <w:rFonts w:ascii="Adobe Arabic" w:eastAsia="GE Dinar One" w:hAnsi="Adobe Arabic" w:cs="Adobe Arabic"/>
                                <w:b/>
                                <w:bCs/>
                                <w:color w:val="C00000"/>
                                <w:kern w:val="24"/>
                                <w:sz w:val="56"/>
                                <w:szCs w:val="56"/>
                                <w:lang w:bidi="ar-SY"/>
                              </w:rPr>
                            </w:pPr>
                            <w:r w:rsidRPr="002C45FC">
                              <w:rPr>
                                <w:rFonts w:ascii="Adobe Arabic" w:eastAsia="GE Dinar One" w:hAnsi="Adobe Arabic" w:cs="Adobe Arabic" w:hint="cs"/>
                                <w:b/>
                                <w:bCs/>
                                <w:color w:val="C00000"/>
                                <w:kern w:val="24"/>
                                <w:sz w:val="56"/>
                                <w:szCs w:val="56"/>
                                <w:rtl/>
                                <w:lang w:bidi="ar-SY"/>
                              </w:rPr>
                              <w:t xml:space="preserve">اليوم الثاني </w:t>
                            </w:r>
                          </w:p>
                        </w:txbxContent>
                      </v:textbox>
                    </v:shape>
                    <v:shape id="TextBox 34" o:spid="_x0000_s1125" type="#_x0000_t202" style="position:absolute;left:25325;top:-5230;width:24302;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" filled="f" stroked="f">
                      <v:textbox style="mso-fit-shape-to-text:t">
                        <w:txbxContent>
                          <w:p w14:paraId="42248519" w14:textId="77777777" w:rsidR="002C45FC" w:rsidRPr="00CA7C57" w:rsidRDefault="002C45FC" w:rsidP="002C45FC">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الجلسة ال</w:t>
                            </w:r>
                            <w:r>
                              <w:rPr>
                                <w:rFonts w:ascii="Sakkal Majalla" w:eastAsia="GE Dinar One" w:hAnsi="Sakkal Majalla" w:hint="cs"/>
                                <w:b/>
                                <w:bCs/>
                                <w:color w:val="EE0000"/>
                                <w:kern w:val="24"/>
                                <w:sz w:val="56"/>
                                <w:szCs w:val="56"/>
                                <w:rtl/>
                                <w:lang w:bidi="ar-SY"/>
                              </w:rPr>
                              <w:t>اولى</w:t>
                            </w:r>
                          </w:p>
                        </w:txbxContent>
                      </v:textbox>
                    </v:shape>
                    <v:shape id="TextBox 34" o:spid="_x0000_s1126" type="#_x0000_t202" style="position:absolute;left:1047;top:8624;width:45676;height:49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" filled="f" stroked="f">
                      <v:textbox style="mso-fit-shape-to-text:t">
                        <w:txbxContent>
                          <w:p w14:paraId="0E12D94A" w14:textId="77777777" w:rsidR="002C45FC" w:rsidRPr="0075673C" w:rsidRDefault="002C45FC" w:rsidP="002C45FC">
                            <w:pPr>
                              <w:spacing w:line="240" w:lineRule="auto"/>
                              <w:jc w:val="center"/>
                              <w:rPr>
                                <w:rFonts w:asciiTheme="majorHAnsi" w:eastAsia="GE Dinar One" w:hAnsiTheme="majorHAnsi" w:cstheme="majorHAnsi"/>
                                <w:b/>
                                <w:bCs/>
                                <w:kern w:val="24"/>
                                <w:sz w:val="52"/>
                                <w:szCs w:val="52"/>
                                <w:lang w:bidi="ar-SY"/>
                              </w:rPr>
                            </w:pPr>
                            <w:r w:rsidRPr="000B47C9">
                              <w:rPr>
                                <w:rFonts w:asciiTheme="majorHAnsi" w:eastAsia="GE Dinar One" w:hAnsiTheme="majorHAnsi" w:cs="Calibri Light"/>
                                <w:b/>
                                <w:bCs/>
                                <w:kern w:val="24"/>
                                <w:sz w:val="52"/>
                                <w:szCs w:val="52"/>
                                <w:rtl/>
                                <w:lang w:bidi="ar-SY"/>
                              </w:rPr>
                              <w:t>مهارات الاستماع والحوار المهني</w:t>
                            </w:r>
                          </w:p>
                        </w:txbxContent>
                      </v:textbox>
                    </v:shape>
                  </v:group>
                </v:group>
                <v:shape id="Picture 9" o:spid="_x0000_s1127" type="#_x0000_t75" style="position:absolute;left:36195;top:64960;width:25717;height:2525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">
                  <v:imagedata r:id="rId51" o:title="" croptop="8759f" cropbottom="38800f" cropleft=".5" cropright="5314f" chromakey="#ebe9ec"/>
                </v:shape>
              </v:group>
            </w:pict>
          </mc:Fallback>
        </mc:AlternateContent>
      </w:r>
    </w:p>
    <w:p w14:paraId="71350338" w14:textId="77777777" w:rsidR="002664DD" w:rsidRDefault="002664DD" w:rsidP="00D013E3">
      <w:pPr>
        <w:spacing w:after="200"/>
        <w:jc w:val="left"/>
        <w:rPr>
          <w:rFonts w:ascii="Sakkal Majalla" w:eastAsia="Times New Roman" w:hAnsi="Sakkal Majalla"/>
          <w:b/>
          <w:bCs/>
          <w:color w:val="auto"/>
          <w:sz w:val="48"/>
          <w:szCs w:val="36"/>
          <w:rtl/>
        </w:rPr>
      </w:pPr>
    </w:p>
    <w:p w14:paraId="5D28EE8F" w14:textId="77777777" w:rsidR="002664DD" w:rsidRDefault="002664DD" w:rsidP="00D013E3">
      <w:pPr>
        <w:spacing w:after="200"/>
        <w:jc w:val="left"/>
        <w:rPr>
          <w:rFonts w:ascii="Sakkal Majalla" w:eastAsia="Times New Roman" w:hAnsi="Sakkal Majalla"/>
          <w:b/>
          <w:bCs/>
          <w:color w:val="auto"/>
          <w:sz w:val="48"/>
          <w:szCs w:val="36"/>
          <w:rtl/>
        </w:rPr>
      </w:pPr>
    </w:p>
    <w:p w14:paraId="7ED8FF55" w14:textId="77777777" w:rsidR="002664DD" w:rsidRDefault="002664DD" w:rsidP="00D013E3">
      <w:pPr>
        <w:spacing w:after="200"/>
        <w:jc w:val="left"/>
        <w:rPr>
          <w:rFonts w:ascii="Sakkal Majalla" w:eastAsia="Times New Roman" w:hAnsi="Sakkal Majalla"/>
          <w:b/>
          <w:bCs/>
          <w:color w:val="auto"/>
          <w:sz w:val="48"/>
          <w:szCs w:val="36"/>
          <w:rtl/>
        </w:rPr>
      </w:pPr>
    </w:p>
    <w:p w14:paraId="520403FF" w14:textId="77777777" w:rsidR="002664DD" w:rsidRDefault="002664DD" w:rsidP="00D013E3">
      <w:pPr>
        <w:spacing w:after="200"/>
        <w:jc w:val="left"/>
        <w:rPr>
          <w:rFonts w:ascii="Sakkal Majalla" w:eastAsia="Times New Roman" w:hAnsi="Sakkal Majalla"/>
          <w:b/>
          <w:bCs/>
          <w:color w:val="auto"/>
          <w:sz w:val="48"/>
          <w:szCs w:val="36"/>
          <w:rtl/>
        </w:rPr>
      </w:pPr>
    </w:p>
    <w:p w14:paraId="2818F420" w14:textId="77777777" w:rsidR="002664DD" w:rsidRDefault="002664DD" w:rsidP="00D013E3">
      <w:pPr>
        <w:spacing w:after="200"/>
        <w:jc w:val="left"/>
        <w:rPr>
          <w:rFonts w:ascii="Sakkal Majalla" w:eastAsia="Times New Roman" w:hAnsi="Sakkal Majalla"/>
          <w:b/>
          <w:bCs/>
          <w:color w:val="auto"/>
          <w:sz w:val="48"/>
          <w:szCs w:val="36"/>
          <w:rtl/>
        </w:rPr>
      </w:pPr>
    </w:p>
    <w:p w14:paraId="00378922" w14:textId="77777777" w:rsidR="002664DD" w:rsidRDefault="002664DD" w:rsidP="00D013E3">
      <w:pPr>
        <w:spacing w:after="200"/>
        <w:jc w:val="left"/>
        <w:rPr>
          <w:rFonts w:ascii="Sakkal Majalla" w:eastAsia="Times New Roman" w:hAnsi="Sakkal Majalla"/>
          <w:b/>
          <w:bCs/>
          <w:color w:val="auto"/>
          <w:sz w:val="48"/>
          <w:szCs w:val="36"/>
          <w:rtl/>
        </w:rPr>
      </w:pPr>
    </w:p>
    <w:p w14:paraId="790BD519" w14:textId="77777777" w:rsidR="002664DD" w:rsidRDefault="002664DD" w:rsidP="00D013E3">
      <w:pPr>
        <w:spacing w:after="200"/>
        <w:jc w:val="left"/>
        <w:rPr>
          <w:rFonts w:ascii="Sakkal Majalla" w:eastAsia="Times New Roman" w:hAnsi="Sakkal Majalla"/>
          <w:b/>
          <w:bCs/>
          <w:color w:val="auto"/>
          <w:sz w:val="48"/>
          <w:szCs w:val="36"/>
          <w:rtl/>
        </w:rPr>
      </w:pPr>
    </w:p>
    <w:p w14:paraId="1CA83290" w14:textId="77777777" w:rsidR="002664DD" w:rsidRDefault="002664DD" w:rsidP="00D013E3">
      <w:pPr>
        <w:spacing w:after="200"/>
        <w:jc w:val="left"/>
        <w:rPr>
          <w:rFonts w:ascii="Sakkal Majalla" w:eastAsia="Times New Roman" w:hAnsi="Sakkal Majalla"/>
          <w:b/>
          <w:bCs/>
          <w:color w:val="auto"/>
          <w:sz w:val="48"/>
          <w:szCs w:val="36"/>
          <w:rtl/>
        </w:rPr>
      </w:pPr>
    </w:p>
    <w:p w14:paraId="0C2FD55F" w14:textId="77777777" w:rsidR="002664DD" w:rsidRDefault="002664DD" w:rsidP="00D013E3">
      <w:pPr>
        <w:spacing w:after="200"/>
        <w:jc w:val="left"/>
        <w:rPr>
          <w:rFonts w:ascii="Sakkal Majalla" w:eastAsia="Times New Roman" w:hAnsi="Sakkal Majalla"/>
          <w:b/>
          <w:bCs/>
          <w:color w:val="auto"/>
          <w:sz w:val="48"/>
          <w:szCs w:val="36"/>
          <w:rtl/>
        </w:rPr>
      </w:pPr>
    </w:p>
    <w:p w14:paraId="417B3D9D" w14:textId="77777777" w:rsidR="002664DD" w:rsidRDefault="002664DD" w:rsidP="00D013E3">
      <w:pPr>
        <w:spacing w:after="200"/>
        <w:jc w:val="left"/>
        <w:rPr>
          <w:rFonts w:ascii="Sakkal Majalla" w:eastAsia="Times New Roman" w:hAnsi="Sakkal Majalla"/>
          <w:b/>
          <w:bCs/>
          <w:color w:val="auto"/>
          <w:sz w:val="48"/>
          <w:szCs w:val="36"/>
          <w:rtl/>
        </w:rPr>
      </w:pPr>
    </w:p>
    <w:p w14:paraId="48AA4E71" w14:textId="77777777" w:rsidR="002664DD" w:rsidRDefault="002664DD" w:rsidP="00D013E3">
      <w:pPr>
        <w:spacing w:after="200"/>
        <w:jc w:val="left"/>
        <w:rPr>
          <w:rFonts w:ascii="Sakkal Majalla" w:eastAsia="Times New Roman" w:hAnsi="Sakkal Majalla"/>
          <w:b/>
          <w:bCs/>
          <w:color w:val="auto"/>
          <w:sz w:val="48"/>
          <w:szCs w:val="36"/>
          <w:rtl/>
        </w:rPr>
      </w:pPr>
    </w:p>
    <w:p w14:paraId="5A5FF51F" w14:textId="77777777" w:rsidR="002664DD" w:rsidRDefault="002664DD" w:rsidP="00D013E3">
      <w:pPr>
        <w:spacing w:after="200"/>
        <w:jc w:val="left"/>
        <w:rPr>
          <w:rFonts w:ascii="Sakkal Majalla" w:eastAsia="Times New Roman" w:hAnsi="Sakkal Majalla"/>
          <w:b/>
          <w:bCs/>
          <w:color w:val="auto"/>
          <w:sz w:val="48"/>
          <w:szCs w:val="36"/>
          <w:rtl/>
        </w:rPr>
      </w:pPr>
    </w:p>
    <w:p w14:paraId="241ED8DB" w14:textId="77777777" w:rsidR="002664DD" w:rsidRDefault="002664DD" w:rsidP="00D013E3">
      <w:pPr>
        <w:spacing w:after="200"/>
        <w:jc w:val="left"/>
        <w:rPr>
          <w:rFonts w:ascii="Sakkal Majalla" w:eastAsia="Times New Roman" w:hAnsi="Sakkal Majalla"/>
          <w:b/>
          <w:bCs/>
          <w:color w:val="auto"/>
          <w:sz w:val="48"/>
          <w:szCs w:val="36"/>
          <w:rtl/>
        </w:rPr>
      </w:pPr>
    </w:p>
    <w:p w14:paraId="0AEA5B8F" w14:textId="77777777" w:rsidR="002664DD" w:rsidRDefault="002664DD" w:rsidP="00D013E3">
      <w:pPr>
        <w:spacing w:after="200"/>
        <w:jc w:val="left"/>
        <w:rPr>
          <w:rFonts w:ascii="Sakkal Majalla" w:eastAsia="Times New Roman" w:hAnsi="Sakkal Majalla"/>
          <w:b/>
          <w:bCs/>
          <w:color w:val="auto"/>
          <w:sz w:val="48"/>
          <w:szCs w:val="36"/>
          <w:rtl/>
        </w:rPr>
      </w:pPr>
    </w:p>
    <w:p w14:paraId="0479CD30" w14:textId="77777777" w:rsidR="002664DD" w:rsidRDefault="002664DD" w:rsidP="00D013E3">
      <w:pPr>
        <w:spacing w:after="200"/>
        <w:jc w:val="left"/>
        <w:rPr>
          <w:rFonts w:ascii="Sakkal Majalla" w:eastAsia="Times New Roman" w:hAnsi="Sakkal Majalla"/>
          <w:b/>
          <w:bCs/>
          <w:color w:val="auto"/>
          <w:sz w:val="48"/>
          <w:szCs w:val="36"/>
          <w:rtl/>
        </w:rPr>
      </w:pPr>
    </w:p>
    <w:p w14:paraId="45FDC58B" w14:textId="77777777" w:rsidR="002664DD" w:rsidRDefault="002664DD" w:rsidP="00D013E3">
      <w:pPr>
        <w:spacing w:after="200"/>
        <w:jc w:val="left"/>
        <w:rPr>
          <w:rFonts w:ascii="Sakkal Majalla" w:eastAsia="Times New Roman" w:hAnsi="Sakkal Majalla"/>
          <w:b/>
          <w:bCs/>
          <w:color w:val="auto"/>
          <w:sz w:val="48"/>
          <w:szCs w:val="36"/>
          <w:rtl/>
        </w:rPr>
      </w:pPr>
    </w:p>
    <w:p w14:paraId="4292389E" w14:textId="77777777" w:rsidR="002664DD" w:rsidRDefault="002664DD" w:rsidP="00D013E3">
      <w:pPr>
        <w:spacing w:after="200"/>
        <w:jc w:val="left"/>
        <w:rPr>
          <w:rFonts w:ascii="Sakkal Majalla" w:eastAsia="Times New Roman" w:hAnsi="Sakkal Majalla"/>
          <w:b/>
          <w:bCs/>
          <w:color w:val="auto"/>
          <w:sz w:val="48"/>
          <w:szCs w:val="36"/>
          <w:rtl/>
        </w:rPr>
      </w:pPr>
    </w:p>
    <w:p w14:paraId="7FF623F3" w14:textId="77777777" w:rsidR="002C45FC" w:rsidRPr="004004F4" w:rsidRDefault="002C45FC" w:rsidP="002C45FC">
      <w:pPr>
        <w:spacing w:after="200" w:line="240" w:lineRule="auto"/>
        <w:jc w:val="center"/>
        <w:rPr>
          <w:rFonts w:ascii="Sakkal Majalla" w:eastAsia="Times New Roman" w:hAnsi="Sakkal Majalla"/>
          <w:b/>
          <w:bCs/>
          <w:color w:val="006666"/>
          <w:sz w:val="56"/>
          <w:szCs w:val="44"/>
          <w:rtl/>
        </w:rPr>
      </w:pPr>
      <w:r w:rsidRPr="004004F4">
        <w:rPr>
          <w:rFonts w:ascii="Sakkal Majalla" w:eastAsia="Times New Roman" w:hAnsi="Sakkal Majalla"/>
          <w:b/>
          <w:bCs/>
          <w:color w:val="006666"/>
          <w:sz w:val="56"/>
          <w:szCs w:val="44"/>
          <w:rtl/>
        </w:rPr>
        <w:lastRenderedPageBreak/>
        <w:t>أولاً: مفهوم الاستماع الفعّال</w:t>
      </w:r>
    </w:p>
    <w:p w14:paraId="2CC7D30D" w14:textId="4DFAE696"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يُعد الاستماع الفعّال أحد أهم مهارات التواصل الإنساني والمهني، بل إن العديد من الخبراء يعتبرونه أكثر أهمية من مهارة التحدث نفسها. فالكثير من المشكلات التي تحدث داخل المؤسسات لا تنتج عن ضعف الحديث أو نقص المعلومات، وإنما تنتج عن ضعف الاستماع وسوء الفهم وعدم التركيز أثناء استقبال الرسائل.</w:t>
      </w:r>
    </w:p>
    <w:p w14:paraId="3CDB1F7A" w14:textId="2D6CE33B"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وفي بيئة العمل الحديثة، يُعتبر الاستماع الفعّال مهارة أساسية للمديرين والقادة والموظفين على حد سواء، لأنه يساعد على فهم الآخرين بصورة صحيحة، وبناء علاقات مهنية إيجابية، وتقليل الأخطاء، وتحسين اتخاذ القرارات، ورفع مستوى التعاون بين الأفراد وفرق العمل.</w:t>
      </w:r>
    </w:p>
    <w:p w14:paraId="455F306B" w14:textId="3B49BC6F"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فالاستماع ليس مجرد سماع الكلمات، بل هو عملية عقلية ونفسية متكاملة تتطلب الانتباه والتركيز والفهم والتحليل والتفاعل مع الرسالة المنقولة.</w:t>
      </w:r>
    </w:p>
    <w:p w14:paraId="4AFD51B2" w14:textId="16CEC95D"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مفهوم الاستماع الفعّال</w:t>
      </w:r>
    </w:p>
    <w:p w14:paraId="2C3C6016" w14:textId="160FC2DD"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الاستماع الفعّال هو:</w:t>
      </w:r>
    </w:p>
    <w:p w14:paraId="42C719F3" w14:textId="57FDB0F1"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"عملية مقصودة ومنظمة يقوم فيها الفرد بالتركيز الكامل على المتحدث لفهم الرسالة الظاهرة والضمنية وتحليلها والتفاعل معها بطريقة إيجابية تحقق الفهم المشترك."</w:t>
      </w:r>
    </w:p>
    <w:p w14:paraId="5E18EE1B" w14:textId="3A79EC30"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ويشمل الاستماع الفعّال:</w:t>
      </w:r>
    </w:p>
    <w:p w14:paraId="7D735EA4"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التركيز في الكلمات.</w:t>
      </w:r>
    </w:p>
    <w:p w14:paraId="4E02BBCE"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ملاحظة نبرة الصوت.</w:t>
      </w:r>
    </w:p>
    <w:p w14:paraId="59EB9BFC"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متابعة لغة الجسد.</w:t>
      </w:r>
    </w:p>
    <w:p w14:paraId="3ECBFDB2"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فهم المشاعر المصاحبة للكلام.</w:t>
      </w:r>
    </w:p>
    <w:p w14:paraId="32D065C3"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تحليل المعاني المقصودة.</w:t>
      </w:r>
    </w:p>
    <w:p w14:paraId="7FDCCA58"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تقديم استجابة مناسبة.</w:t>
      </w:r>
    </w:p>
    <w:p w14:paraId="544B905F" w14:textId="77777777" w:rsidR="002C45FC" w:rsidRPr="004004F4" w:rsidRDefault="002C45FC" w:rsidP="002C45FC">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lastRenderedPageBreak/>
        <w:t>أهمية الاستماع الفعّال في بيئة العمل</w:t>
      </w:r>
    </w:p>
    <w:p w14:paraId="6451BFEA" w14:textId="7266B0B8"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1- تحسين جودة التواصل</w:t>
      </w:r>
    </w:p>
    <w:p w14:paraId="399437B5" w14:textId="68968764"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كلما زادت قدرة الأفراد على الاستماع الجيد زادت جودة التواصل داخل المؤسسة.</w:t>
      </w:r>
    </w:p>
    <w:p w14:paraId="13E0EE27" w14:textId="71D4ED9A"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2- تقليل الأخطاء</w:t>
      </w:r>
    </w:p>
    <w:p w14:paraId="6D5979AF" w14:textId="10AC2AD4"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كثير من الأخطاء المهنية تنتج عن سوء فهم التعليمات أو عدم الإنصات الجيد.</w:t>
      </w:r>
    </w:p>
    <w:p w14:paraId="76ACD121" w14:textId="37F3C07D"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3- بناء الثقة</w:t>
      </w:r>
    </w:p>
    <w:p w14:paraId="4D1D9100" w14:textId="1D2C3B1A"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الأشخاص يميلون إلى الثقة بمن يستمع إليهم باهتمام واحترام.</w:t>
      </w:r>
    </w:p>
    <w:p w14:paraId="64DEE875" w14:textId="44E4170E"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4- تحسين العلاقات المهنية</w:t>
      </w:r>
    </w:p>
    <w:p w14:paraId="58D882A5" w14:textId="7D556047"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الاستماع الجيد يعزز الاحترام المتبادل والتفاهم بين الزملاء.</w:t>
      </w:r>
    </w:p>
    <w:p w14:paraId="24F9F38D" w14:textId="4F5B8F16"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5- دعم اتخاذ القرار</w:t>
      </w:r>
    </w:p>
    <w:p w14:paraId="5EA3B93E" w14:textId="068D0C3F"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القرارات الجيدة تعتمد على معلومات صحيحة يتم الحصول عليها من خلال الاستماع الجيد.</w:t>
      </w:r>
    </w:p>
    <w:p w14:paraId="731D39BE" w14:textId="6C1B8AC6"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6- رفع مستوى الرضا الوظيفي</w:t>
      </w:r>
    </w:p>
    <w:p w14:paraId="1DF22F82" w14:textId="77A7CF7A"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الموظف الذي يشعر بأن رأيه مسموع يكون أكثر رضا وانتماءً للمؤسسة.</w:t>
      </w:r>
    </w:p>
    <w:p w14:paraId="20076B3A" w14:textId="7BCF7DC4"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7- تحسين خدمة العملاء</w:t>
      </w:r>
    </w:p>
    <w:p w14:paraId="13C4E135" w14:textId="6218D18C"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الاستماع الجيد يساعد على فهم احتياجات العملاء وتقديم الحلول المناسبة لهم.</w:t>
      </w:r>
    </w:p>
    <w:p w14:paraId="410290FC" w14:textId="6D2BBFBF"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خصائص المستمع الفعّال</w:t>
      </w:r>
    </w:p>
    <w:p w14:paraId="5F0318EE" w14:textId="28839C19"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المستمع الفعّال يتصف بأنه:</w:t>
      </w:r>
    </w:p>
    <w:p w14:paraId="14E05BFF"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منتبه ومركز.</w:t>
      </w:r>
    </w:p>
    <w:p w14:paraId="7E3610F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صبور.</w:t>
      </w:r>
    </w:p>
    <w:p w14:paraId="7B34B614"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متفهم.</w:t>
      </w:r>
    </w:p>
    <w:p w14:paraId="303A16E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يحترم المتحدث.</w:t>
      </w:r>
    </w:p>
    <w:p w14:paraId="3F8C61B9"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لا يقاطع الآخرين.</w:t>
      </w:r>
    </w:p>
    <w:p w14:paraId="078DC197"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يسأل للاستيضاح.</w:t>
      </w:r>
    </w:p>
    <w:p w14:paraId="644866FD"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يمتلك ذكاءً عاطفيًا.</w:t>
      </w:r>
    </w:p>
    <w:p w14:paraId="48A3ED66"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يتفاعل بصورة إيجابية.</w:t>
      </w:r>
    </w:p>
    <w:p w14:paraId="53D734B3"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مكونات الاستماع الفعّال</w:t>
      </w:r>
    </w:p>
    <w:p w14:paraId="5F7DEF2B" w14:textId="5C0828F9"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الاستقبال</w:t>
      </w:r>
    </w:p>
    <w:p w14:paraId="16F4AB3D" w14:textId="4018B3A5"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استقبال الرسالة عبر السمع والحواس الأخرى.</w:t>
      </w:r>
    </w:p>
    <w:p w14:paraId="6D299EF4" w14:textId="0EB09CF5"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الفهم</w:t>
      </w:r>
    </w:p>
    <w:p w14:paraId="2732619E" w14:textId="28821894"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تفسير الرسالة ومعرفة معناها الحقيقي.</w:t>
      </w:r>
    </w:p>
    <w:p w14:paraId="3674192B" w14:textId="21F5BABD"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التقييم</w:t>
      </w:r>
    </w:p>
    <w:p w14:paraId="68E00E94" w14:textId="6B099762"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تحليل المعلومات وربطها بالواقع.</w:t>
      </w:r>
    </w:p>
    <w:p w14:paraId="5F7BC5B8" w14:textId="6A0189AD"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الاستجابة</w:t>
      </w:r>
    </w:p>
    <w:p w14:paraId="4E48DF8E" w14:textId="580BB472"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تقديم رد فعل مناسب يعكس فهم الرسالة.</w:t>
      </w:r>
    </w:p>
    <w:p w14:paraId="2B1E0876" w14:textId="54166A41"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التذكر</w:t>
      </w:r>
    </w:p>
    <w:p w14:paraId="7B9B250B" w14:textId="7AF72E94" w:rsid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الاحتفاظ بالمعلومات المهمة للاستفادة منها لاحقًا.</w:t>
      </w:r>
    </w:p>
    <w:p w14:paraId="0ABED21F" w14:textId="77777777" w:rsidR="004004F4" w:rsidRDefault="004004F4" w:rsidP="004004F4">
      <w:pPr>
        <w:spacing w:after="200" w:line="240" w:lineRule="auto"/>
        <w:jc w:val="left"/>
        <w:rPr>
          <w:rFonts w:ascii="Sakkal Majalla" w:eastAsia="Times New Roman" w:hAnsi="Sakkal Majalla"/>
          <w:b/>
          <w:bCs/>
          <w:color w:val="auto"/>
          <w:sz w:val="48"/>
          <w:szCs w:val="36"/>
          <w:rtl/>
        </w:rPr>
      </w:pPr>
    </w:p>
    <w:p w14:paraId="04FDE055" w14:textId="77777777" w:rsidR="004004F4" w:rsidRDefault="004004F4" w:rsidP="004004F4">
      <w:pPr>
        <w:spacing w:after="200" w:line="240" w:lineRule="auto"/>
        <w:jc w:val="left"/>
        <w:rPr>
          <w:rFonts w:ascii="Sakkal Majalla" w:eastAsia="Times New Roman" w:hAnsi="Sakkal Majalla"/>
          <w:b/>
          <w:bCs/>
          <w:color w:val="auto"/>
          <w:sz w:val="48"/>
          <w:szCs w:val="36"/>
          <w:rtl/>
        </w:rPr>
      </w:pPr>
    </w:p>
    <w:p w14:paraId="340EC056" w14:textId="77777777" w:rsidR="004004F4" w:rsidRPr="002C45FC" w:rsidRDefault="004004F4" w:rsidP="004004F4">
      <w:pPr>
        <w:spacing w:after="200" w:line="240" w:lineRule="auto"/>
        <w:jc w:val="left"/>
        <w:rPr>
          <w:rFonts w:ascii="Sakkal Majalla" w:eastAsia="Times New Roman" w:hAnsi="Sakkal Majalla"/>
          <w:b/>
          <w:bCs/>
          <w:color w:val="auto"/>
          <w:sz w:val="48"/>
          <w:szCs w:val="36"/>
          <w:rtl/>
        </w:rPr>
      </w:pPr>
    </w:p>
    <w:p w14:paraId="09E9170D" w14:textId="77777777" w:rsidR="002C45FC" w:rsidRPr="004004F4" w:rsidRDefault="002C45FC" w:rsidP="004004F4">
      <w:pPr>
        <w:spacing w:after="200" w:line="240" w:lineRule="auto"/>
        <w:jc w:val="center"/>
        <w:rPr>
          <w:rFonts w:ascii="Sakkal Majalla" w:eastAsia="Times New Roman" w:hAnsi="Sakkal Majalla"/>
          <w:b/>
          <w:bCs/>
          <w:color w:val="006666"/>
          <w:sz w:val="72"/>
          <w:szCs w:val="48"/>
          <w:rtl/>
        </w:rPr>
      </w:pPr>
      <w:r w:rsidRPr="004004F4">
        <w:rPr>
          <w:rFonts w:ascii="Sakkal Majalla" w:eastAsia="Times New Roman" w:hAnsi="Sakkal Majalla"/>
          <w:b/>
          <w:bCs/>
          <w:color w:val="006666"/>
          <w:sz w:val="72"/>
          <w:szCs w:val="48"/>
          <w:rtl/>
        </w:rPr>
        <w:lastRenderedPageBreak/>
        <w:t>ثانياً: الفرق بين السماع والاستماع</w:t>
      </w:r>
    </w:p>
    <w:p w14:paraId="3DE065CD" w14:textId="09A31871"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يخلط كثير من الناس بين السماع والاستماع ويعتقدون أنهما شيء واحد، بينما يوجد فرق كبير بينهما من الناحية النفسية والسلوكية والوظيفية.</w:t>
      </w:r>
    </w:p>
    <w:p w14:paraId="0A2B7ED4" w14:textId="50ED5030"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مفهوم السماع</w:t>
      </w:r>
    </w:p>
    <w:p w14:paraId="2D4644D4" w14:textId="3B2A1090"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السماع هو:</w:t>
      </w:r>
    </w:p>
    <w:p w14:paraId="3F005238" w14:textId="4C90E6B6"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"عملية فسيولوجية طبيعية تتم من خلال الأذن عند استقبال الأصوات دون الحاجة إلى تركيز أو قصد."</w:t>
      </w:r>
    </w:p>
    <w:p w14:paraId="792057E2" w14:textId="6DEFBDEA"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فمجرد وصول الأصوات إلى الأذن يُعد سماعًا.</w:t>
      </w:r>
    </w:p>
    <w:p w14:paraId="530BBE95" w14:textId="2155A622"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أمثلة:</w:t>
      </w:r>
    </w:p>
    <w:p w14:paraId="049B4355"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سماع أصوات السيارات.</w:t>
      </w:r>
    </w:p>
    <w:p w14:paraId="5372C841"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سماع أصوات المكيف.</w:t>
      </w:r>
    </w:p>
    <w:p w14:paraId="47533903" w14:textId="6DD31E05"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سماع حديث يدور بالقرب منك دون التركيز فيه.</w:t>
      </w:r>
    </w:p>
    <w:p w14:paraId="5FABA54A" w14:textId="5733A472"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خصائص السماع:</w:t>
      </w:r>
    </w:p>
    <w:p w14:paraId="56F0E505"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عملية تلقائية.</w:t>
      </w:r>
    </w:p>
    <w:p w14:paraId="728EC23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لا تحتاج إلى جهد عقلي.</w:t>
      </w:r>
    </w:p>
    <w:p w14:paraId="69BC8F51"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قد تحدث دون انتباه.</w:t>
      </w:r>
    </w:p>
    <w:p w14:paraId="01D2F537"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لا تضمن الفهم.</w:t>
      </w:r>
    </w:p>
    <w:p w14:paraId="0D4CA160" w14:textId="77777777" w:rsidR="004004F4" w:rsidRDefault="004004F4" w:rsidP="004004F4">
      <w:pPr>
        <w:spacing w:after="200" w:line="240" w:lineRule="auto"/>
        <w:jc w:val="left"/>
        <w:rPr>
          <w:rFonts w:ascii="Sakkal Majalla" w:eastAsia="Times New Roman" w:hAnsi="Sakkal Majalla"/>
          <w:b/>
          <w:bCs/>
          <w:color w:val="C00000"/>
          <w:sz w:val="48"/>
          <w:szCs w:val="36"/>
          <w:rtl/>
        </w:rPr>
      </w:pPr>
    </w:p>
    <w:p w14:paraId="1BE9591F" w14:textId="77777777" w:rsidR="004004F4" w:rsidRDefault="004004F4" w:rsidP="004004F4">
      <w:pPr>
        <w:spacing w:after="200" w:line="240" w:lineRule="auto"/>
        <w:jc w:val="left"/>
        <w:rPr>
          <w:rFonts w:ascii="Sakkal Majalla" w:eastAsia="Times New Roman" w:hAnsi="Sakkal Majalla"/>
          <w:b/>
          <w:bCs/>
          <w:color w:val="C00000"/>
          <w:sz w:val="48"/>
          <w:szCs w:val="36"/>
          <w:rtl/>
        </w:rPr>
      </w:pPr>
    </w:p>
    <w:p w14:paraId="1C0A567B" w14:textId="77777777" w:rsidR="004004F4" w:rsidRDefault="004004F4" w:rsidP="004004F4">
      <w:pPr>
        <w:spacing w:after="200" w:line="240" w:lineRule="auto"/>
        <w:jc w:val="left"/>
        <w:rPr>
          <w:rFonts w:ascii="Sakkal Majalla" w:eastAsia="Times New Roman" w:hAnsi="Sakkal Majalla"/>
          <w:b/>
          <w:bCs/>
          <w:color w:val="C00000"/>
          <w:sz w:val="48"/>
          <w:szCs w:val="36"/>
          <w:rtl/>
        </w:rPr>
      </w:pPr>
    </w:p>
    <w:p w14:paraId="04B8B30E" w14:textId="620CB1B5"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lastRenderedPageBreak/>
        <w:t>مفهوم الاستماع</w:t>
      </w:r>
    </w:p>
    <w:p w14:paraId="3F9FD0DD" w14:textId="53A46B79"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الاستماع هو:</w:t>
      </w:r>
    </w:p>
    <w:p w14:paraId="6FD57754" w14:textId="65BBE309"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"عملية عقلية إرادية تتطلب التركيز والانتباه لفهم الرسالة وتحليلها."</w:t>
      </w:r>
    </w:p>
    <w:p w14:paraId="6CAC79F0" w14:textId="7401C78D"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خصائص الاستماع:</w:t>
      </w:r>
    </w:p>
    <w:p w14:paraId="2FCEE067"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عملية مقصودة.</w:t>
      </w:r>
    </w:p>
    <w:p w14:paraId="2E839EC5"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تحتاج إلى تركيز.</w:t>
      </w:r>
    </w:p>
    <w:p w14:paraId="0A6EACC2"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تهدف إلى الفهم.</w:t>
      </w:r>
    </w:p>
    <w:p w14:paraId="52E6430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تتطلب تفاعلًا.</w:t>
      </w:r>
    </w:p>
    <w:p w14:paraId="66A53D8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مقارنة بين السماع والاستماع</w:t>
      </w:r>
    </w:p>
    <w:p w14:paraId="6C3543EB" w14:textId="0E003838"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السماع</w:t>
      </w:r>
      <w:r w:rsidRPr="002C45FC">
        <w:rPr>
          <w:rFonts w:ascii="Sakkal Majalla" w:eastAsia="Times New Roman" w:hAnsi="Sakkal Majalla"/>
          <w:b/>
          <w:bCs/>
          <w:color w:val="auto"/>
          <w:sz w:val="48"/>
          <w:szCs w:val="36"/>
          <w:rtl/>
        </w:rPr>
        <w:tab/>
      </w:r>
      <w:r w:rsidR="004004F4">
        <w:rPr>
          <w:rFonts w:ascii="Sakkal Majalla" w:eastAsia="Times New Roman" w:hAnsi="Sakkal Majalla" w:hint="cs"/>
          <w:b/>
          <w:bCs/>
          <w:color w:val="auto"/>
          <w:sz w:val="48"/>
          <w:szCs w:val="36"/>
          <w:rtl/>
        </w:rPr>
        <w:t xml:space="preserve">                                                     </w:t>
      </w:r>
      <w:r w:rsidRPr="002C45FC">
        <w:rPr>
          <w:rFonts w:ascii="Sakkal Majalla" w:eastAsia="Times New Roman" w:hAnsi="Sakkal Majalla"/>
          <w:b/>
          <w:bCs/>
          <w:color w:val="auto"/>
          <w:sz w:val="48"/>
          <w:szCs w:val="36"/>
          <w:rtl/>
        </w:rPr>
        <w:t>الاستماع</w:t>
      </w:r>
    </w:p>
    <w:p w14:paraId="527B8834" w14:textId="34FE6778"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عملية طبيعية</w:t>
      </w:r>
      <w:r w:rsidRPr="002C45FC">
        <w:rPr>
          <w:rFonts w:ascii="Sakkal Majalla" w:eastAsia="Times New Roman" w:hAnsi="Sakkal Majalla"/>
          <w:b/>
          <w:bCs/>
          <w:color w:val="auto"/>
          <w:sz w:val="48"/>
          <w:szCs w:val="36"/>
          <w:rtl/>
        </w:rPr>
        <w:tab/>
      </w:r>
      <w:r w:rsidR="004004F4">
        <w:rPr>
          <w:rFonts w:ascii="Sakkal Majalla" w:eastAsia="Times New Roman" w:hAnsi="Sakkal Majalla" w:hint="cs"/>
          <w:b/>
          <w:bCs/>
          <w:color w:val="auto"/>
          <w:sz w:val="48"/>
          <w:szCs w:val="36"/>
          <w:rtl/>
        </w:rPr>
        <w:t xml:space="preserve">                                  </w:t>
      </w:r>
      <w:r w:rsidRPr="002C45FC">
        <w:rPr>
          <w:rFonts w:ascii="Sakkal Majalla" w:eastAsia="Times New Roman" w:hAnsi="Sakkal Majalla"/>
          <w:b/>
          <w:bCs/>
          <w:color w:val="auto"/>
          <w:sz w:val="48"/>
          <w:szCs w:val="36"/>
          <w:rtl/>
        </w:rPr>
        <w:t>عملية إرادية</w:t>
      </w:r>
    </w:p>
    <w:p w14:paraId="68251A37" w14:textId="03FEACEC"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لا يتطلب تركيزًا</w:t>
      </w:r>
      <w:r w:rsidRPr="002C45FC">
        <w:rPr>
          <w:rFonts w:ascii="Sakkal Majalla" w:eastAsia="Times New Roman" w:hAnsi="Sakkal Majalla"/>
          <w:b/>
          <w:bCs/>
          <w:color w:val="auto"/>
          <w:sz w:val="48"/>
          <w:szCs w:val="36"/>
          <w:rtl/>
        </w:rPr>
        <w:tab/>
      </w:r>
      <w:r w:rsidR="004004F4">
        <w:rPr>
          <w:rFonts w:ascii="Sakkal Majalla" w:eastAsia="Times New Roman" w:hAnsi="Sakkal Majalla" w:hint="cs"/>
          <w:b/>
          <w:bCs/>
          <w:color w:val="auto"/>
          <w:sz w:val="48"/>
          <w:szCs w:val="36"/>
          <w:rtl/>
        </w:rPr>
        <w:t xml:space="preserve">                                   </w:t>
      </w:r>
      <w:r w:rsidRPr="002C45FC">
        <w:rPr>
          <w:rFonts w:ascii="Sakkal Majalla" w:eastAsia="Times New Roman" w:hAnsi="Sakkal Majalla"/>
          <w:b/>
          <w:bCs/>
          <w:color w:val="auto"/>
          <w:sz w:val="48"/>
          <w:szCs w:val="36"/>
          <w:rtl/>
        </w:rPr>
        <w:t>يتطلب تركيزًا</w:t>
      </w:r>
    </w:p>
    <w:p w14:paraId="726B9C53" w14:textId="5C3C9E98"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يقتصر على استقبال الصوت</w:t>
      </w:r>
      <w:r w:rsidRPr="002C45FC">
        <w:rPr>
          <w:rFonts w:ascii="Sakkal Majalla" w:eastAsia="Times New Roman" w:hAnsi="Sakkal Majalla"/>
          <w:b/>
          <w:bCs/>
          <w:color w:val="auto"/>
          <w:sz w:val="48"/>
          <w:szCs w:val="36"/>
          <w:rtl/>
        </w:rPr>
        <w:tab/>
      </w:r>
      <w:r w:rsidR="004004F4">
        <w:rPr>
          <w:rFonts w:ascii="Sakkal Majalla" w:eastAsia="Times New Roman" w:hAnsi="Sakkal Majalla" w:hint="cs"/>
          <w:b/>
          <w:bCs/>
          <w:color w:val="auto"/>
          <w:sz w:val="48"/>
          <w:szCs w:val="36"/>
          <w:rtl/>
        </w:rPr>
        <w:t xml:space="preserve"> </w:t>
      </w:r>
      <w:r w:rsidRPr="002C45FC">
        <w:rPr>
          <w:rFonts w:ascii="Sakkal Majalla" w:eastAsia="Times New Roman" w:hAnsi="Sakkal Majalla"/>
          <w:b/>
          <w:bCs/>
          <w:color w:val="auto"/>
          <w:sz w:val="48"/>
          <w:szCs w:val="36"/>
          <w:rtl/>
        </w:rPr>
        <w:t>يشمل الفهم والتحليل</w:t>
      </w:r>
    </w:p>
    <w:p w14:paraId="25590F05" w14:textId="6886376F"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لا يضمن إدراك المعنى</w:t>
      </w:r>
      <w:r w:rsidRPr="002C45FC">
        <w:rPr>
          <w:rFonts w:ascii="Sakkal Majalla" w:eastAsia="Times New Roman" w:hAnsi="Sakkal Majalla"/>
          <w:b/>
          <w:bCs/>
          <w:color w:val="auto"/>
          <w:sz w:val="48"/>
          <w:szCs w:val="36"/>
          <w:rtl/>
        </w:rPr>
        <w:tab/>
      </w:r>
      <w:r w:rsidR="004004F4">
        <w:rPr>
          <w:rFonts w:ascii="Sakkal Majalla" w:eastAsia="Times New Roman" w:hAnsi="Sakkal Majalla" w:hint="cs"/>
          <w:b/>
          <w:bCs/>
          <w:color w:val="auto"/>
          <w:sz w:val="48"/>
          <w:szCs w:val="36"/>
          <w:rtl/>
        </w:rPr>
        <w:t xml:space="preserve">             </w:t>
      </w:r>
      <w:r w:rsidRPr="002C45FC">
        <w:rPr>
          <w:rFonts w:ascii="Sakkal Majalla" w:eastAsia="Times New Roman" w:hAnsi="Sakkal Majalla"/>
          <w:b/>
          <w:bCs/>
          <w:color w:val="auto"/>
          <w:sz w:val="48"/>
          <w:szCs w:val="36"/>
          <w:rtl/>
        </w:rPr>
        <w:t>يهدف إلى فهم المعنى</w:t>
      </w:r>
    </w:p>
    <w:p w14:paraId="64A1F7D3"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يحدث تلقائيًا</w:t>
      </w:r>
      <w:r w:rsidRPr="002C45FC">
        <w:rPr>
          <w:rFonts w:ascii="Sakkal Majalla" w:eastAsia="Times New Roman" w:hAnsi="Sakkal Majalla"/>
          <w:b/>
          <w:bCs/>
          <w:color w:val="auto"/>
          <w:sz w:val="48"/>
          <w:szCs w:val="36"/>
          <w:rtl/>
        </w:rPr>
        <w:tab/>
        <w:t>يحتاج إلى جهد ذهني</w:t>
      </w:r>
    </w:p>
    <w:p w14:paraId="7549872C" w14:textId="000981F5"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مثال عملي</w:t>
      </w:r>
    </w:p>
    <w:p w14:paraId="720E5B6C" w14:textId="07CB454F"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إذا كان المدير يشرح تعليمات مهمة أثناء انشغال الموظف بهاتفه:</w:t>
      </w:r>
    </w:p>
    <w:p w14:paraId="513AEDA5" w14:textId="1C2EAF1C"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فإن الموظف سمع الكلمات لكنه لم يستمع إليها.</w:t>
      </w:r>
    </w:p>
    <w:p w14:paraId="5CBBA6B6"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أما إذا ركز في الشرح ودوّن الملاحظات وطرح أسئلة للتوضيح:</w:t>
      </w:r>
    </w:p>
    <w:p w14:paraId="25F770CE"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p>
    <w:p w14:paraId="02867B16" w14:textId="46008A46"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فإنه مارس الاستماع الفعّال.</w:t>
      </w:r>
    </w:p>
    <w:p w14:paraId="68E0B244" w14:textId="628B8C5B" w:rsidR="002C45FC" w:rsidRPr="004004F4" w:rsidRDefault="002C45FC" w:rsidP="004004F4">
      <w:pPr>
        <w:spacing w:after="200" w:line="240" w:lineRule="auto"/>
        <w:jc w:val="center"/>
        <w:rPr>
          <w:rFonts w:ascii="Sakkal Majalla" w:eastAsia="Times New Roman" w:hAnsi="Sakkal Majalla"/>
          <w:b/>
          <w:bCs/>
          <w:color w:val="006666"/>
          <w:sz w:val="72"/>
          <w:szCs w:val="48"/>
          <w:rtl/>
        </w:rPr>
      </w:pPr>
      <w:r w:rsidRPr="004004F4">
        <w:rPr>
          <w:rFonts w:ascii="Sakkal Majalla" w:eastAsia="Times New Roman" w:hAnsi="Sakkal Majalla"/>
          <w:b/>
          <w:bCs/>
          <w:color w:val="006666"/>
          <w:sz w:val="72"/>
          <w:szCs w:val="48"/>
          <w:rtl/>
        </w:rPr>
        <w:t>ثالثاً: مهارات الإنصات المهني</w:t>
      </w:r>
    </w:p>
    <w:p w14:paraId="6C6F7503" w14:textId="1E9457B3"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الإنصات المهني هو أحد التطبيقات العملية للاستماع الفعّال داخل بيئة العمل، ويُقصد به الاستماع للآخرين باهتمام واحترافية بهدف فهم المعلومات والمشاعر والاحتياجات بصورة دقيقة.</w:t>
      </w:r>
    </w:p>
    <w:p w14:paraId="25021DA7" w14:textId="3BF5434C"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ويُعتبر الإنصات من أهم المهارات القيادية والإدارية التي تساعد على بناء الثقة وتحسين العلاقات المهنية ورفع كفاءة العمل الجماعي.</w:t>
      </w:r>
    </w:p>
    <w:p w14:paraId="57A7983C" w14:textId="4B238935"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مفهوم الإنصات المهني</w:t>
      </w:r>
    </w:p>
    <w:p w14:paraId="273F8135" w14:textId="2D53A4D9"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الإنصات المهني هو:</w:t>
      </w:r>
    </w:p>
    <w:p w14:paraId="74DA4BF0" w14:textId="7CE7F690"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"القدرة على التركيز الكامل مع المتحدث وفهم رسالته اللفظية وغير اللفظية وإظهار الاهتمام والتفاعل الإيجابي معها."</w:t>
      </w:r>
    </w:p>
    <w:p w14:paraId="75A02E5F" w14:textId="77777777" w:rsidR="002C45FC" w:rsidRPr="004004F4" w:rsidRDefault="002C45FC" w:rsidP="002C45FC">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مهارات الإنصات المهني</w:t>
      </w:r>
    </w:p>
    <w:p w14:paraId="69F4D329" w14:textId="69EAFB6E"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أولاً: التركيز الكامل</w:t>
      </w:r>
    </w:p>
    <w:p w14:paraId="258F57C0" w14:textId="76BC9462"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ويتطلب:</w:t>
      </w:r>
    </w:p>
    <w:p w14:paraId="072618E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إبعاد المشتتات.</w:t>
      </w:r>
    </w:p>
    <w:p w14:paraId="5B94FEB9"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إيقاف المقاطعات.</w:t>
      </w:r>
    </w:p>
    <w:p w14:paraId="7DFCE5A1"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توجيه الانتباه للمتحدث.</w:t>
      </w:r>
    </w:p>
    <w:p w14:paraId="77C25113" w14:textId="3B95633F"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ثانياً: التواصل البصري</w:t>
      </w:r>
    </w:p>
    <w:p w14:paraId="34AF7F6B" w14:textId="6D0D343C" w:rsid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النظر إلى المتحدث بطريقة طبيعية يشعره بالاهتمام والتقدير.</w:t>
      </w:r>
    </w:p>
    <w:p w14:paraId="610705BE" w14:textId="77777777" w:rsidR="004004F4" w:rsidRDefault="004004F4" w:rsidP="004004F4">
      <w:pPr>
        <w:spacing w:after="200" w:line="240" w:lineRule="auto"/>
        <w:jc w:val="left"/>
        <w:rPr>
          <w:rFonts w:ascii="Sakkal Majalla" w:eastAsia="Times New Roman" w:hAnsi="Sakkal Majalla"/>
          <w:b/>
          <w:bCs/>
          <w:color w:val="auto"/>
          <w:sz w:val="48"/>
          <w:szCs w:val="36"/>
          <w:rtl/>
        </w:rPr>
      </w:pPr>
    </w:p>
    <w:p w14:paraId="354E32EA" w14:textId="77777777" w:rsidR="004004F4" w:rsidRPr="002C45FC" w:rsidRDefault="004004F4" w:rsidP="004004F4">
      <w:pPr>
        <w:spacing w:after="200" w:line="240" w:lineRule="auto"/>
        <w:jc w:val="left"/>
        <w:rPr>
          <w:rFonts w:ascii="Sakkal Majalla" w:eastAsia="Times New Roman" w:hAnsi="Sakkal Majalla"/>
          <w:b/>
          <w:bCs/>
          <w:color w:val="auto"/>
          <w:sz w:val="48"/>
          <w:szCs w:val="36"/>
          <w:rtl/>
        </w:rPr>
      </w:pPr>
    </w:p>
    <w:p w14:paraId="6C8976C1" w14:textId="1403FB73"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فوائده:</w:t>
      </w:r>
    </w:p>
    <w:p w14:paraId="709DBA94"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تعزيز الثقة.</w:t>
      </w:r>
    </w:p>
    <w:p w14:paraId="6E0BB254"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زيادة التركيز.</w:t>
      </w:r>
    </w:p>
    <w:p w14:paraId="51C53661"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تحسين التفاعل.</w:t>
      </w:r>
    </w:p>
    <w:p w14:paraId="19D2004E" w14:textId="77D22658"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ثالثاً: عدم المقاطعة</w:t>
      </w:r>
    </w:p>
    <w:p w14:paraId="63006432" w14:textId="5415E751"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المقاطعة من أكثر السلوكيات التي تضعف التواصل.</w:t>
      </w:r>
    </w:p>
    <w:p w14:paraId="1B7A87CF" w14:textId="6757F740"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يجب:</w:t>
      </w:r>
    </w:p>
    <w:p w14:paraId="46B8CD44"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ترك المتحدث يكمل فكرته.</w:t>
      </w:r>
    </w:p>
    <w:p w14:paraId="3AA784F7"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الانتظار قبل الرد.</w:t>
      </w:r>
    </w:p>
    <w:p w14:paraId="47A4DAB6"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تجنب الاستنتاجات السريعة.</w:t>
      </w:r>
    </w:p>
    <w:p w14:paraId="0872592C" w14:textId="34B53083"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رابعاً: استخدام الإشارات الداعمة</w:t>
      </w:r>
    </w:p>
    <w:p w14:paraId="421BC7E9" w14:textId="2612D866"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مثل:</w:t>
      </w:r>
    </w:p>
    <w:p w14:paraId="3ED113C1"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هز الرأس.</w:t>
      </w:r>
    </w:p>
    <w:p w14:paraId="75EFB258"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الابتسام.</w:t>
      </w:r>
    </w:p>
    <w:p w14:paraId="338D44BB" w14:textId="3C048D7B"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عبارات التشجيع.</w:t>
      </w:r>
    </w:p>
    <w:p w14:paraId="09E01441" w14:textId="15B48C04"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مثل:</w:t>
      </w:r>
    </w:p>
    <w:p w14:paraId="7475B49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أفهم ما تقصده.</w:t>
      </w:r>
    </w:p>
    <w:p w14:paraId="629CE5EE"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تفضل أكمل.</w:t>
      </w:r>
    </w:p>
    <w:p w14:paraId="382DD1C6"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فكرة جيدة.</w:t>
      </w:r>
    </w:p>
    <w:p w14:paraId="33AA15C7" w14:textId="77777777" w:rsidR="004004F4" w:rsidRDefault="004004F4" w:rsidP="002C45FC">
      <w:pPr>
        <w:spacing w:after="200" w:line="240" w:lineRule="auto"/>
        <w:jc w:val="left"/>
        <w:rPr>
          <w:rFonts w:ascii="Sakkal Majalla" w:eastAsia="Times New Roman" w:hAnsi="Sakkal Majalla"/>
          <w:b/>
          <w:bCs/>
          <w:color w:val="auto"/>
          <w:sz w:val="48"/>
          <w:szCs w:val="36"/>
          <w:rtl/>
        </w:rPr>
      </w:pPr>
    </w:p>
    <w:p w14:paraId="2689EDC9" w14:textId="1F124F9B"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lastRenderedPageBreak/>
        <w:t>خامساً: طرح الأسئلة</w:t>
      </w:r>
    </w:p>
    <w:p w14:paraId="4076FDC8" w14:textId="1C84BEC2"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الأسئلة تساعد على:</w:t>
      </w:r>
    </w:p>
    <w:p w14:paraId="2FF2A9BD"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التوضيح.</w:t>
      </w:r>
    </w:p>
    <w:p w14:paraId="0B668776"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التأكد من الفهم.</w:t>
      </w:r>
    </w:p>
    <w:p w14:paraId="77677E8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جمع معلومات إضافية.</w:t>
      </w:r>
    </w:p>
    <w:p w14:paraId="63681801" w14:textId="2B96DCF6"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سادساً: إعادة الصياغة</w:t>
      </w:r>
    </w:p>
    <w:p w14:paraId="2BEA0CEF" w14:textId="55A7A3F4"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مثال:</w:t>
      </w:r>
    </w:p>
    <w:p w14:paraId="6CACF094" w14:textId="1B49B8A3"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"إذن تقصد أن المشكلة بدأت منذ الأسبوع الماضي بسبب تأخر المورد؟"</w:t>
      </w:r>
    </w:p>
    <w:p w14:paraId="3C1F18C7" w14:textId="763CF564"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وهذا يؤكد الفهم الصحيح.</w:t>
      </w:r>
    </w:p>
    <w:p w14:paraId="5CF203EA" w14:textId="1B9EF5AA"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سابعاً: التعاطف</w:t>
      </w:r>
    </w:p>
    <w:p w14:paraId="4B8D139B"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ويعني:</w:t>
      </w:r>
    </w:p>
    <w:p w14:paraId="76FF3D56" w14:textId="3C4349CF"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فهم مشاعر الطرف الآخر دون إصدار أحكام متسرعة.</w:t>
      </w:r>
    </w:p>
    <w:p w14:paraId="38E10D0B" w14:textId="77777777" w:rsidR="002C45FC" w:rsidRPr="004004F4" w:rsidRDefault="002C45FC" w:rsidP="002C45FC">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معوقات الإنصات المهني</w:t>
      </w:r>
    </w:p>
    <w:p w14:paraId="2CBE4221"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الانشغال الذهني.</w:t>
      </w:r>
    </w:p>
    <w:p w14:paraId="19FBAB61"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التحيز المسبق.</w:t>
      </w:r>
    </w:p>
    <w:p w14:paraId="66EA7556"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التسرع في إصدار الأحكام.</w:t>
      </w:r>
    </w:p>
    <w:p w14:paraId="4BA460EC"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المقاطعة.</w:t>
      </w:r>
    </w:p>
    <w:p w14:paraId="7C272129"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التوتر والانفعال.</w:t>
      </w:r>
    </w:p>
    <w:p w14:paraId="04302386"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كثرة المشتتات.</w:t>
      </w:r>
    </w:p>
    <w:p w14:paraId="6FB25DBF" w14:textId="77777777" w:rsidR="004004F4" w:rsidRDefault="004004F4" w:rsidP="002C45FC">
      <w:pPr>
        <w:spacing w:after="200" w:line="240" w:lineRule="auto"/>
        <w:jc w:val="left"/>
        <w:rPr>
          <w:rFonts w:ascii="Sakkal Majalla" w:eastAsia="Times New Roman" w:hAnsi="Sakkal Majalla"/>
          <w:b/>
          <w:bCs/>
          <w:color w:val="auto"/>
          <w:sz w:val="48"/>
          <w:szCs w:val="36"/>
          <w:rtl/>
        </w:rPr>
      </w:pPr>
    </w:p>
    <w:p w14:paraId="45CF8872" w14:textId="7C7355E0" w:rsidR="002C45FC" w:rsidRPr="004004F4" w:rsidRDefault="002C45FC" w:rsidP="004004F4">
      <w:pPr>
        <w:spacing w:after="200" w:line="240" w:lineRule="auto"/>
        <w:jc w:val="center"/>
        <w:rPr>
          <w:rFonts w:ascii="Sakkal Majalla" w:eastAsia="Times New Roman" w:hAnsi="Sakkal Majalla"/>
          <w:b/>
          <w:bCs/>
          <w:color w:val="006666"/>
          <w:sz w:val="72"/>
          <w:szCs w:val="48"/>
          <w:rtl/>
        </w:rPr>
      </w:pPr>
      <w:r w:rsidRPr="004004F4">
        <w:rPr>
          <w:rFonts w:ascii="Sakkal Majalla" w:eastAsia="Times New Roman" w:hAnsi="Sakkal Majalla"/>
          <w:b/>
          <w:bCs/>
          <w:color w:val="006666"/>
          <w:sz w:val="72"/>
          <w:szCs w:val="48"/>
          <w:rtl/>
        </w:rPr>
        <w:lastRenderedPageBreak/>
        <w:t>رابعاً: فهم الرسائل الضمنية</w:t>
      </w:r>
    </w:p>
    <w:p w14:paraId="09CC881D" w14:textId="6D3340B2"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ليست كل الرسائل التي ينقلها الأشخاص تُقال بصورة مباشرة، فكثير من المعاني والمشاعر تُنقل بصورة غير مباشرة من خلال نبرة الصوت أو تعبيرات الوجه أو اختيار الكلمات أو الصمت نفسه.</w:t>
      </w:r>
    </w:p>
    <w:p w14:paraId="223C064E" w14:textId="6245E4EC"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ولهذا فإن التواصل الفعّال لا يعتمد فقط على فهم الكلمات الظاهرة، بل يتطلب القدرة على فهم الرسائل الضمنية الكامنة خلف الكلام.</w:t>
      </w:r>
    </w:p>
    <w:p w14:paraId="42BACB83" w14:textId="2E6C201B"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مفهوم الرسائل الضمنية</w:t>
      </w:r>
    </w:p>
    <w:p w14:paraId="091366E1" w14:textId="051874A5"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الرسائل الضمنية هي:</w:t>
      </w:r>
    </w:p>
    <w:p w14:paraId="6B62C464" w14:textId="182E586E"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"المعاني والمشاعر والمقاصد غير المعلنة التي يحملها الكلام أو السلوك دون التعبير عنها بصورة مباشرة."</w:t>
      </w:r>
    </w:p>
    <w:p w14:paraId="471527D7" w14:textId="77777777" w:rsidR="002C45FC" w:rsidRPr="004004F4" w:rsidRDefault="002C45FC" w:rsidP="002C45FC">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أهمية فهم الرسائل الضمنية</w:t>
      </w:r>
    </w:p>
    <w:p w14:paraId="2FDEF436" w14:textId="45032FAE"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1- فهم المشاعر الحقيقية</w:t>
      </w:r>
    </w:p>
    <w:p w14:paraId="174B80A1"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قد يقول الموظف:</w:t>
      </w:r>
    </w:p>
    <w:p w14:paraId="78584921" w14:textId="2648F723"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"أنا بخير"</w:t>
      </w:r>
    </w:p>
    <w:p w14:paraId="3CA185C9" w14:textId="583DB3C8"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بينما تظهر عليه علامات الإرهاق أو القلق.</w:t>
      </w:r>
    </w:p>
    <w:p w14:paraId="7173B962" w14:textId="5226F717"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2- اكتشاف المشكلات مبكرًا</w:t>
      </w:r>
    </w:p>
    <w:p w14:paraId="1707EE3A" w14:textId="3BE21BBA"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الرسائل الضمنية تساعد المدير على اكتشاف المشكلات قبل تفاقمها.</w:t>
      </w:r>
    </w:p>
    <w:p w14:paraId="25100C19" w14:textId="6C4E7766"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3- تحسين العلاقات المهنية</w:t>
      </w:r>
    </w:p>
    <w:p w14:paraId="48070F6A" w14:textId="1947732D" w:rsid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فهم ما وراء الكلمات يزيد من التعاطف والتفاهم.</w:t>
      </w:r>
    </w:p>
    <w:p w14:paraId="3C2AAF7F" w14:textId="77777777" w:rsidR="004004F4" w:rsidRDefault="004004F4" w:rsidP="004004F4">
      <w:pPr>
        <w:spacing w:after="200" w:line="240" w:lineRule="auto"/>
        <w:jc w:val="left"/>
        <w:rPr>
          <w:rFonts w:ascii="Sakkal Majalla" w:eastAsia="Times New Roman" w:hAnsi="Sakkal Majalla"/>
          <w:b/>
          <w:bCs/>
          <w:color w:val="auto"/>
          <w:sz w:val="48"/>
          <w:szCs w:val="36"/>
          <w:rtl/>
        </w:rPr>
      </w:pPr>
    </w:p>
    <w:p w14:paraId="7F3A56A6" w14:textId="77777777" w:rsidR="004004F4" w:rsidRPr="002C45FC" w:rsidRDefault="004004F4" w:rsidP="004004F4">
      <w:pPr>
        <w:spacing w:after="200" w:line="240" w:lineRule="auto"/>
        <w:jc w:val="left"/>
        <w:rPr>
          <w:rFonts w:ascii="Sakkal Majalla" w:eastAsia="Times New Roman" w:hAnsi="Sakkal Majalla"/>
          <w:b/>
          <w:bCs/>
          <w:color w:val="auto"/>
          <w:sz w:val="48"/>
          <w:szCs w:val="36"/>
          <w:rtl/>
        </w:rPr>
      </w:pPr>
    </w:p>
    <w:p w14:paraId="2C1EC5DE" w14:textId="7C1B1ECE"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4- تقليل سوء الفهم</w:t>
      </w:r>
    </w:p>
    <w:p w14:paraId="29FF5F4F" w14:textId="3779B275"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الانتباه للرسائل الضمنية يساعد على تفسير المواقف بصورة أدق.</w:t>
      </w:r>
    </w:p>
    <w:p w14:paraId="44F81A5D" w14:textId="77777777" w:rsidR="002C45FC" w:rsidRPr="004004F4" w:rsidRDefault="002C45FC" w:rsidP="002C45FC">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مؤشرات الرسائل الضمنية</w:t>
      </w:r>
    </w:p>
    <w:p w14:paraId="244CEAF7" w14:textId="367A97F9"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نبرة الصوت</w:t>
      </w:r>
    </w:p>
    <w:p w14:paraId="3EDB1C40" w14:textId="182504ED"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قد تدل على:</w:t>
      </w:r>
    </w:p>
    <w:p w14:paraId="76D79D16"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الحماس.</w:t>
      </w:r>
    </w:p>
    <w:p w14:paraId="48B24D07"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القلق.</w:t>
      </w:r>
    </w:p>
    <w:p w14:paraId="7B41DF14"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الغضب.</w:t>
      </w:r>
    </w:p>
    <w:p w14:paraId="291804CB"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الإحباط.</w:t>
      </w:r>
    </w:p>
    <w:p w14:paraId="5D95A771" w14:textId="5F3AA6ED"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تعبيرات الوجه</w:t>
      </w:r>
    </w:p>
    <w:p w14:paraId="74FF4F82" w14:textId="6822C017"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مثل:</w:t>
      </w:r>
    </w:p>
    <w:p w14:paraId="019A26F1"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الابتسامة.</w:t>
      </w:r>
    </w:p>
    <w:p w14:paraId="11D490A5"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العبوس.</w:t>
      </w:r>
    </w:p>
    <w:p w14:paraId="22BDBA0C"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رفع الحاجبين.</w:t>
      </w:r>
    </w:p>
    <w:p w14:paraId="639734DD"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تجنب النظر.</w:t>
      </w:r>
    </w:p>
    <w:p w14:paraId="6DDCEBBE" w14:textId="18302513"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لغة الجسد</w:t>
      </w:r>
    </w:p>
    <w:p w14:paraId="502D108B" w14:textId="0A0B00E7"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مثل:</w:t>
      </w:r>
    </w:p>
    <w:p w14:paraId="6BE086A6"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عقد الذراعين.</w:t>
      </w:r>
    </w:p>
    <w:p w14:paraId="1F9A8C9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التوتر.</w:t>
      </w:r>
    </w:p>
    <w:p w14:paraId="070F2657"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الانحناء.</w:t>
      </w:r>
    </w:p>
    <w:p w14:paraId="6B3E89A8"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الحركات السريعة.</w:t>
      </w:r>
    </w:p>
    <w:p w14:paraId="350F6584" w14:textId="632E5DD4"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اختيار الكلمات</w:t>
      </w:r>
    </w:p>
    <w:p w14:paraId="2DCFBBB9" w14:textId="04D28BE6"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قد تكشف الكلمات عن:</w:t>
      </w:r>
    </w:p>
    <w:p w14:paraId="15617C6E"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التردد.</w:t>
      </w:r>
    </w:p>
    <w:p w14:paraId="57EF41BB"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الثقة.</w:t>
      </w:r>
    </w:p>
    <w:p w14:paraId="10B97E8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القلق.</w:t>
      </w:r>
    </w:p>
    <w:p w14:paraId="3736A6A1"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المقاومة.</w:t>
      </w:r>
    </w:p>
    <w:p w14:paraId="7E549021" w14:textId="6B66BC3B"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الصمت</w:t>
      </w:r>
    </w:p>
    <w:p w14:paraId="2679E34F" w14:textId="1C4DB007"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أحيانًا يكون الصمت رسالة قوية تعبر عن:</w:t>
      </w:r>
    </w:p>
    <w:p w14:paraId="2D121AE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عدم الموافقة.</w:t>
      </w:r>
    </w:p>
    <w:p w14:paraId="2A9DE0AA"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التفكير.</w:t>
      </w:r>
    </w:p>
    <w:p w14:paraId="05C092B5"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الحرج.</w:t>
      </w:r>
    </w:p>
    <w:p w14:paraId="47C8DF07"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الغضب.</w:t>
      </w:r>
    </w:p>
    <w:p w14:paraId="0020EF01" w14:textId="77777777" w:rsidR="002C45FC" w:rsidRPr="004004F4" w:rsidRDefault="002C45FC" w:rsidP="002C45FC">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كيفية فهم الرسائل الضمنية</w:t>
      </w:r>
    </w:p>
    <w:p w14:paraId="0A7DBC94"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التركيز على السلوك.</w:t>
      </w:r>
    </w:p>
    <w:p w14:paraId="14B82AA0"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ملاحظة التناقض بين الكلام ولغة الجسد.</w:t>
      </w:r>
    </w:p>
    <w:p w14:paraId="7847E818"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طرح أسئلة استيضاحية.</w:t>
      </w:r>
    </w:p>
    <w:p w14:paraId="799FE992"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الاستماع باهتمام.</w:t>
      </w:r>
    </w:p>
    <w:p w14:paraId="06D09096"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تجنب التفسيرات المتسرعة.</w:t>
      </w:r>
    </w:p>
    <w:p w14:paraId="1CF8DE0E" w14:textId="77777777" w:rsidR="004004F4" w:rsidRDefault="004004F4" w:rsidP="002C45FC">
      <w:pPr>
        <w:spacing w:after="200" w:line="240" w:lineRule="auto"/>
        <w:jc w:val="left"/>
        <w:rPr>
          <w:rFonts w:ascii="Sakkal Majalla" w:eastAsia="Times New Roman" w:hAnsi="Sakkal Majalla"/>
          <w:b/>
          <w:bCs/>
          <w:color w:val="auto"/>
          <w:sz w:val="48"/>
          <w:szCs w:val="36"/>
          <w:rtl/>
        </w:rPr>
      </w:pPr>
    </w:p>
    <w:p w14:paraId="23A3F0B0" w14:textId="126B849F" w:rsidR="002C45FC" w:rsidRPr="004004F4" w:rsidRDefault="002C45FC" w:rsidP="004004F4">
      <w:pPr>
        <w:spacing w:after="200" w:line="240" w:lineRule="auto"/>
        <w:jc w:val="center"/>
        <w:rPr>
          <w:rFonts w:ascii="Sakkal Majalla" w:eastAsia="Times New Roman" w:hAnsi="Sakkal Majalla"/>
          <w:b/>
          <w:bCs/>
          <w:color w:val="006666"/>
          <w:sz w:val="72"/>
          <w:szCs w:val="48"/>
          <w:rtl/>
        </w:rPr>
      </w:pPr>
      <w:r w:rsidRPr="004004F4">
        <w:rPr>
          <w:rFonts w:ascii="Sakkal Majalla" w:eastAsia="Times New Roman" w:hAnsi="Sakkal Majalla"/>
          <w:b/>
          <w:bCs/>
          <w:color w:val="006666"/>
          <w:sz w:val="72"/>
          <w:szCs w:val="48"/>
          <w:rtl/>
        </w:rPr>
        <w:lastRenderedPageBreak/>
        <w:t>خامساً: التغذية الراجعة الفعالة</w:t>
      </w:r>
    </w:p>
    <w:p w14:paraId="58E58CBB" w14:textId="41CB90D1"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التغذية الراجعة هي العنصر الذي يجعل عملية التواصل مكتملة وفعّالة، لأنها تساعد على التأكد من فهم الرسالة وتحسين الأداء وتطوير العلاقات المهنية.</w:t>
      </w:r>
    </w:p>
    <w:p w14:paraId="444C9A3D" w14:textId="397F7F96"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وفي المؤسسات الحديثة تُعتبر التغذية الراجعة أداة أساسية للتطوير المستمر والتعلم والتحسين.</w:t>
      </w:r>
    </w:p>
    <w:p w14:paraId="480E1343" w14:textId="6B4E7947" w:rsidR="002C45FC" w:rsidRPr="004004F4" w:rsidRDefault="002C45FC" w:rsidP="004004F4">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مفهوم التغذية الراجعة</w:t>
      </w:r>
    </w:p>
    <w:p w14:paraId="7A005005" w14:textId="3C8F8630"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التغذية الراجعة هي:</w:t>
      </w:r>
    </w:p>
    <w:p w14:paraId="2F8799CE" w14:textId="691BC0C4"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"المعلومات أو الاستجابات التي يقدمها المستقبل للمرسل بهدف توضيح مدى فهم الرسالة أو تقييم الأداء أو اقتراح التحسينات."</w:t>
      </w:r>
    </w:p>
    <w:p w14:paraId="00244330" w14:textId="77777777" w:rsidR="002C45FC" w:rsidRPr="004004F4" w:rsidRDefault="002C45FC" w:rsidP="002C45FC">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أهمية التغذية الراجعة</w:t>
      </w:r>
    </w:p>
    <w:p w14:paraId="463F5A04" w14:textId="68BF1D88"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1- تحسين الأداء</w:t>
      </w:r>
    </w:p>
    <w:p w14:paraId="7F8A176E" w14:textId="06DCCDB1"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تساعد الأفراد على معرفة نقاط القوة ومجالات التحسين.</w:t>
      </w:r>
    </w:p>
    <w:p w14:paraId="157B4DDE" w14:textId="5FCBA643"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2- تعزيز التعلم</w:t>
      </w:r>
    </w:p>
    <w:p w14:paraId="2579B318" w14:textId="22B64390"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تمكن الموظفين من تطوير مهاراتهم بصورة مستمرة.</w:t>
      </w:r>
    </w:p>
    <w:p w14:paraId="2FABA370" w14:textId="454AC261"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3- تصحيح الأخطاء</w:t>
      </w:r>
    </w:p>
    <w:p w14:paraId="1C52E9FF" w14:textId="600FDFA0"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تساعد على اكتشاف الأخطاء ومعالجتها مبكرًا.</w:t>
      </w:r>
    </w:p>
    <w:p w14:paraId="54A0E642" w14:textId="5C02D58A"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4- رفع مستوى التحفيز</w:t>
      </w:r>
    </w:p>
    <w:p w14:paraId="2B8AC0F9" w14:textId="73C6F5DB"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عندما تكون التغذية الراجعة إيجابية يشعر الأفراد بالتقدير.</w:t>
      </w:r>
    </w:p>
    <w:p w14:paraId="0519EC8C"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5- تحسين التواصل</w:t>
      </w:r>
    </w:p>
    <w:p w14:paraId="4E947367"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p>
    <w:p w14:paraId="3E4F952B" w14:textId="32D2D3E3"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تؤكد أن الرسالة قد وصلت وفُهمت بصورة صحيحة.</w:t>
      </w:r>
    </w:p>
    <w:p w14:paraId="0E1A67D1" w14:textId="77777777" w:rsidR="002C45FC" w:rsidRPr="004004F4" w:rsidRDefault="002C45FC" w:rsidP="002C45FC">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خصائص التغذية الراجعة الفعالة</w:t>
      </w:r>
    </w:p>
    <w:p w14:paraId="6FA32E4C" w14:textId="5D1772B8"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الوضوح</w:t>
      </w:r>
    </w:p>
    <w:p w14:paraId="04562C4F" w14:textId="6798F314"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يجب أن تكون محددة وواضحة.</w:t>
      </w:r>
    </w:p>
    <w:p w14:paraId="735BC9F9" w14:textId="71B2383B"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الموضوعية</w:t>
      </w:r>
    </w:p>
    <w:p w14:paraId="3DF771DB" w14:textId="5D2413D6"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تركز على السلوك وليس على الشخص.</w:t>
      </w:r>
    </w:p>
    <w:p w14:paraId="63CA7541" w14:textId="4C19E1DE"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التوقيت المناسب</w:t>
      </w:r>
    </w:p>
    <w:p w14:paraId="6DEDDF74" w14:textId="17FAD56C"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كلما كانت أقرب للحدث زادت فعاليتها.</w:t>
      </w:r>
    </w:p>
    <w:p w14:paraId="4128CB6A" w14:textId="0CDA4690"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التوازن</w:t>
      </w:r>
    </w:p>
    <w:p w14:paraId="75306D4D" w14:textId="2CD1A9E0"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الجمع بين الإيجابيات وفرص التحسين.</w:t>
      </w:r>
    </w:p>
    <w:p w14:paraId="2D93AB8C" w14:textId="026ECC9F"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الاحترام</w:t>
      </w:r>
    </w:p>
    <w:p w14:paraId="5DA71C61" w14:textId="6FACA5DB"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تقديم الملاحظات بأسلوب مهني ولائق.</w:t>
      </w:r>
    </w:p>
    <w:p w14:paraId="6EF8AF85" w14:textId="77777777" w:rsidR="002C45FC" w:rsidRPr="004004F4" w:rsidRDefault="002C45FC" w:rsidP="002C45FC">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أنواع التغذية الراجعة</w:t>
      </w:r>
    </w:p>
    <w:p w14:paraId="21A3C250" w14:textId="4D63C84F"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التغذية الراجعة الإيجابية</w:t>
      </w:r>
    </w:p>
    <w:p w14:paraId="2BA4DAB1" w14:textId="080851F3"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تركز على نقاط القوة.</w:t>
      </w:r>
    </w:p>
    <w:p w14:paraId="6E669536"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مثال:</w:t>
      </w:r>
    </w:p>
    <w:p w14:paraId="2464D4BC" w14:textId="423C832F"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"أحسنت في تنظيم العرض وتوضيح الأفكار."</w:t>
      </w:r>
    </w:p>
    <w:p w14:paraId="3B69E1FB" w14:textId="26818CD9"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التغذية الراجعة التصحيحية</w:t>
      </w:r>
    </w:p>
    <w:p w14:paraId="680F2197"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تهدف إلى تحسين الأداء.</w:t>
      </w:r>
    </w:p>
    <w:p w14:paraId="27887BAB"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p>
    <w:p w14:paraId="39FD127B"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lastRenderedPageBreak/>
        <w:t>مثال:</w:t>
      </w:r>
    </w:p>
    <w:p w14:paraId="67DD3CD2" w14:textId="53053473"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"يمكن تحسين العرض بإضافة أمثلة عملية أكثر."</w:t>
      </w:r>
    </w:p>
    <w:p w14:paraId="38C156D6" w14:textId="09BA14E5"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التغذية الراجعة الفورية</w:t>
      </w:r>
    </w:p>
    <w:p w14:paraId="1A50B9EF" w14:textId="42C044FF"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تُقدم مباشرة بعد الموقف.</w:t>
      </w:r>
    </w:p>
    <w:p w14:paraId="7B7CABA7" w14:textId="6523C021"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التغذية الراجعة الدورية</w:t>
      </w:r>
    </w:p>
    <w:p w14:paraId="328A9C2C" w14:textId="278E957F" w:rsidR="002C45FC" w:rsidRPr="002C45FC" w:rsidRDefault="002C45FC" w:rsidP="004004F4">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تُقدم خلال الاجتماعات أو تقييمات الأداء.</w:t>
      </w:r>
    </w:p>
    <w:p w14:paraId="0A960D0B" w14:textId="77777777" w:rsidR="002C45FC" w:rsidRPr="004004F4" w:rsidRDefault="002C45FC" w:rsidP="002C45FC">
      <w:pPr>
        <w:spacing w:after="200" w:line="240" w:lineRule="auto"/>
        <w:jc w:val="left"/>
        <w:rPr>
          <w:rFonts w:ascii="Sakkal Majalla" w:eastAsia="Times New Roman" w:hAnsi="Sakkal Majalla"/>
          <w:b/>
          <w:bCs/>
          <w:color w:val="C00000"/>
          <w:sz w:val="48"/>
          <w:szCs w:val="36"/>
          <w:rtl/>
        </w:rPr>
      </w:pPr>
      <w:r w:rsidRPr="004004F4">
        <w:rPr>
          <w:rFonts w:ascii="Sakkal Majalla" w:eastAsia="Times New Roman" w:hAnsi="Sakkal Majalla"/>
          <w:b/>
          <w:bCs/>
          <w:color w:val="C00000"/>
          <w:sz w:val="48"/>
          <w:szCs w:val="36"/>
          <w:rtl/>
        </w:rPr>
        <w:t>خطوات تقديم تغذية راجعة فعالة</w:t>
      </w:r>
    </w:p>
    <w:p w14:paraId="397F164B"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وصف السلوك بوضوح.</w:t>
      </w:r>
    </w:p>
    <w:p w14:paraId="5B871708"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توضيح أثر السلوك.</w:t>
      </w:r>
    </w:p>
    <w:p w14:paraId="688B7B4D"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مناقشة فرص التحسين.</w:t>
      </w:r>
    </w:p>
    <w:p w14:paraId="4A061A4E" w14:textId="77777777" w:rsidR="002C45FC" w:rsidRPr="002C45FC"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تقديم الدعم والمساندة.</w:t>
      </w:r>
    </w:p>
    <w:p w14:paraId="637F7959" w14:textId="672BFA4D" w:rsidR="002664DD" w:rsidRDefault="002C45FC" w:rsidP="002C45FC">
      <w:pPr>
        <w:spacing w:after="200" w:line="240" w:lineRule="auto"/>
        <w:jc w:val="left"/>
        <w:rPr>
          <w:rFonts w:ascii="Sakkal Majalla" w:eastAsia="Times New Roman" w:hAnsi="Sakkal Majalla"/>
          <w:b/>
          <w:bCs/>
          <w:color w:val="auto"/>
          <w:sz w:val="48"/>
          <w:szCs w:val="36"/>
          <w:rtl/>
        </w:rPr>
      </w:pPr>
      <w:r w:rsidRPr="002C45FC">
        <w:rPr>
          <w:rFonts w:ascii="Sakkal Majalla" w:eastAsia="Times New Roman" w:hAnsi="Sakkal Majalla"/>
          <w:b/>
          <w:bCs/>
          <w:color w:val="auto"/>
          <w:sz w:val="48"/>
          <w:szCs w:val="36"/>
          <w:rtl/>
        </w:rPr>
        <w:t>الاتفاق على خطوات التطوير.</w:t>
      </w:r>
    </w:p>
    <w:p w14:paraId="5B8EBEB8" w14:textId="77777777" w:rsidR="002664DD" w:rsidRDefault="002664DD" w:rsidP="00D013E3">
      <w:pPr>
        <w:spacing w:after="200"/>
        <w:jc w:val="left"/>
        <w:rPr>
          <w:rFonts w:ascii="Sakkal Majalla" w:eastAsia="Times New Roman" w:hAnsi="Sakkal Majalla"/>
          <w:b/>
          <w:bCs/>
          <w:color w:val="auto"/>
          <w:sz w:val="48"/>
          <w:szCs w:val="36"/>
          <w:rtl/>
        </w:rPr>
      </w:pPr>
    </w:p>
    <w:p w14:paraId="04BB0143" w14:textId="77777777" w:rsidR="002664DD" w:rsidRDefault="002664DD" w:rsidP="00D013E3">
      <w:pPr>
        <w:spacing w:after="200"/>
        <w:jc w:val="left"/>
        <w:rPr>
          <w:rFonts w:ascii="Sakkal Majalla" w:eastAsia="Times New Roman" w:hAnsi="Sakkal Majalla"/>
          <w:b/>
          <w:bCs/>
          <w:color w:val="auto"/>
          <w:sz w:val="48"/>
          <w:szCs w:val="36"/>
          <w:rtl/>
        </w:rPr>
      </w:pPr>
    </w:p>
    <w:p w14:paraId="56EE2287" w14:textId="77777777" w:rsidR="002664DD" w:rsidRDefault="002664DD" w:rsidP="00D013E3">
      <w:pPr>
        <w:spacing w:after="200"/>
        <w:jc w:val="left"/>
        <w:rPr>
          <w:rFonts w:ascii="Sakkal Majalla" w:eastAsia="Times New Roman" w:hAnsi="Sakkal Majalla"/>
          <w:b/>
          <w:bCs/>
          <w:color w:val="auto"/>
          <w:sz w:val="48"/>
          <w:szCs w:val="36"/>
          <w:rtl/>
        </w:rPr>
      </w:pPr>
    </w:p>
    <w:p w14:paraId="5170B568" w14:textId="77777777" w:rsidR="002664DD" w:rsidRDefault="002664DD" w:rsidP="00D013E3">
      <w:pPr>
        <w:spacing w:after="200"/>
        <w:jc w:val="left"/>
        <w:rPr>
          <w:rFonts w:ascii="Sakkal Majalla" w:eastAsia="Times New Roman" w:hAnsi="Sakkal Majalla"/>
          <w:b/>
          <w:bCs/>
          <w:color w:val="auto"/>
          <w:sz w:val="48"/>
          <w:szCs w:val="36"/>
          <w:rtl/>
        </w:rPr>
      </w:pPr>
    </w:p>
    <w:p w14:paraId="5DFE21D9" w14:textId="77777777" w:rsidR="002664DD" w:rsidRDefault="002664DD" w:rsidP="00D013E3">
      <w:pPr>
        <w:spacing w:after="200"/>
        <w:jc w:val="left"/>
        <w:rPr>
          <w:rFonts w:ascii="Sakkal Majalla" w:eastAsia="Times New Roman" w:hAnsi="Sakkal Majalla"/>
          <w:b/>
          <w:bCs/>
          <w:color w:val="auto"/>
          <w:sz w:val="48"/>
          <w:szCs w:val="36"/>
          <w:rtl/>
        </w:rPr>
      </w:pPr>
    </w:p>
    <w:p w14:paraId="423B12FB" w14:textId="77777777" w:rsidR="002664DD" w:rsidRDefault="002664DD" w:rsidP="00D013E3">
      <w:pPr>
        <w:spacing w:after="200"/>
        <w:jc w:val="left"/>
        <w:rPr>
          <w:rFonts w:ascii="Sakkal Majalla" w:eastAsia="Times New Roman" w:hAnsi="Sakkal Majalla"/>
          <w:b/>
          <w:bCs/>
          <w:color w:val="auto"/>
          <w:sz w:val="48"/>
          <w:szCs w:val="36"/>
          <w:rtl/>
        </w:rPr>
      </w:pPr>
    </w:p>
    <w:p w14:paraId="06110556" w14:textId="77777777" w:rsidR="002664DD" w:rsidRDefault="002664DD" w:rsidP="00D013E3">
      <w:pPr>
        <w:spacing w:after="200"/>
        <w:jc w:val="left"/>
        <w:rPr>
          <w:rFonts w:ascii="Sakkal Majalla" w:eastAsia="Times New Roman" w:hAnsi="Sakkal Majalla"/>
          <w:b/>
          <w:bCs/>
          <w:color w:val="auto"/>
          <w:sz w:val="48"/>
          <w:szCs w:val="36"/>
          <w:rtl/>
        </w:rPr>
      </w:pPr>
    </w:p>
    <w:p w14:paraId="4F5B48CA" w14:textId="76E6E47A" w:rsidR="002664DD" w:rsidRDefault="004004F4" w:rsidP="00D013E3">
      <w:pPr>
        <w:spacing w:after="200"/>
        <w:jc w:val="left"/>
        <w:rPr>
          <w:rFonts w:ascii="Sakkal Majalla" w:eastAsia="Times New Roman" w:hAnsi="Sakkal Majalla"/>
          <w:b/>
          <w:bCs/>
          <w:color w:val="auto"/>
          <w:sz w:val="48"/>
          <w:szCs w:val="36"/>
          <w:rtl/>
        </w:rPr>
      </w:pPr>
      <w:r w:rsidRPr="004004F4">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13696" behindDoc="0" locked="0" layoutInCell="1" allowOverlap="1" wp14:anchorId="12D80213" wp14:editId="2C2E00E9">
                <wp:simplePos x="0" y="0"/>
                <wp:positionH relativeFrom="page">
                  <wp:align>right</wp:align>
                </wp:positionH>
                <wp:positionV relativeFrom="paragraph">
                  <wp:posOffset>-47625</wp:posOffset>
                </wp:positionV>
                <wp:extent cx="7276478" cy="9724208"/>
                <wp:effectExtent l="0" t="0" r="0" b="0"/>
                <wp:wrapNone/>
                <wp:docPr id="1055481143" name="Group 522"/>
                <wp:cNvGraphicFramePr/>
                <a:graphic xmlns:a="http://schemas.openxmlformats.org/drawingml/2006/main">
                  <a:graphicData uri="http://schemas.microsoft.com/office/word/2010/wordprocessingGroup">
                    <wpg:wgp>
                      <wpg:cNvGrpSpPr/>
                      <wpg:grpSpPr>
                        <a:xfrm>
                          <a:off x="0" y="0"/>
                          <a:ext cx="7276478" cy="9724208"/>
                          <a:chOff x="-647702" y="-65858"/>
                          <a:chExt cx="7276478" cy="9724208"/>
                        </a:xfrm>
                      </wpg:grpSpPr>
                      <wpg:grpSp>
                        <wpg:cNvPr id="1486465791" name="Group 1486465791"/>
                        <wpg:cNvGrpSpPr/>
                        <wpg:grpSpPr>
                          <a:xfrm>
                            <a:off x="-647702" y="-65858"/>
                            <a:ext cx="7276478" cy="9724208"/>
                            <a:chOff x="-1057287" y="-370658"/>
                            <a:chExt cx="7276597" cy="9724208"/>
                          </a:xfrm>
                        </wpg:grpSpPr>
                        <wpg:grpSp>
                          <wpg:cNvPr id="1326653240" name="Group 1326653240"/>
                          <wpg:cNvGrpSpPr/>
                          <wpg:grpSpPr>
                            <a:xfrm>
                              <a:off x="-1057287" y="2571750"/>
                              <a:ext cx="6753337" cy="6781800"/>
                              <a:chOff x="-1219230" y="0"/>
                              <a:chExt cx="6753426" cy="6782280"/>
                            </a:xfrm>
                          </wpg:grpSpPr>
                          <wpg:grpSp>
                            <wpg:cNvPr id="216646610" name="Group 25"/>
                            <wpg:cNvGrpSpPr/>
                            <wpg:grpSpPr>
                              <a:xfrm>
                                <a:off x="3129860" y="0"/>
                                <a:ext cx="2262509" cy="515506"/>
                                <a:chOff x="3849486" y="0"/>
                                <a:chExt cx="2262509" cy="515506"/>
                              </a:xfrm>
                            </wpg:grpSpPr>
                            <wpg:grpSp>
                              <wpg:cNvPr id="198167766" name="Group 198167766"/>
                              <wpg:cNvGrpSpPr/>
                              <wpg:grpSpPr>
                                <a:xfrm>
                                  <a:off x="5606227" y="0"/>
                                  <a:ext cx="505768" cy="515506"/>
                                  <a:chOff x="5606227" y="0"/>
                                  <a:chExt cx="505768" cy="515506"/>
                                </a:xfrm>
                              </wpg:grpSpPr>
                              <wps:wsp>
                                <wps:cNvPr id="190535342" name="Oval 190535342"/>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873602766" name="Picture 873602766" descr="Target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049807112" name="TextBox 34"/>
                              <wps:cNvSpPr txBox="1"/>
                              <wps:spPr>
                                <a:xfrm>
                                  <a:off x="3849486" y="69514"/>
                                  <a:ext cx="1755192" cy="441357"/>
                                </a:xfrm>
                                <a:prstGeom prst="rect">
                                  <a:avLst/>
                                </a:prstGeom>
                                <a:noFill/>
                              </wps:spPr>
                              <wps:txbx>
                                <w:txbxContent>
                                  <w:p w14:paraId="729EC399" w14:textId="77777777" w:rsidR="004004F4" w:rsidRPr="00BC6FB1" w:rsidRDefault="004004F4" w:rsidP="004004F4">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266364520" name="Group 26"/>
                            <wpg:cNvGrpSpPr/>
                            <wpg:grpSpPr>
                              <a:xfrm>
                                <a:off x="-57" y="9939"/>
                                <a:ext cx="2261292" cy="514985"/>
                                <a:chOff x="-57" y="0"/>
                                <a:chExt cx="2261600" cy="515506"/>
                              </a:xfrm>
                            </wpg:grpSpPr>
                            <wps:wsp>
                              <wps:cNvPr id="2041104170" name="Oval 2041104170"/>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295322671" name="TextBox 34"/>
                              <wps:cNvSpPr txBox="1"/>
                              <wps:spPr>
                                <a:xfrm>
                                  <a:off x="-57" y="69511"/>
                                  <a:ext cx="1756066" cy="441803"/>
                                </a:xfrm>
                                <a:prstGeom prst="rect">
                                  <a:avLst/>
                                </a:prstGeom>
                                <a:noFill/>
                              </wps:spPr>
                              <wps:txbx>
                                <w:txbxContent>
                                  <w:p w14:paraId="4FC2BE57" w14:textId="77777777" w:rsidR="004004F4" w:rsidRPr="00BC6FB1" w:rsidRDefault="004004F4" w:rsidP="004004F4">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576962776" name="Picture 576962776" descr="Note "/>
                                <pic:cNvPicPr>
                                  <a:picLocks noChangeAspect="1" noChangeArrowheads="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66836683" name="Text Box 166836683"/>
                            <wps:cNvSpPr txBox="1"/>
                            <wps:spPr>
                              <a:xfrm>
                                <a:off x="2720955" y="874272"/>
                                <a:ext cx="2813241" cy="5908008"/>
                              </a:xfrm>
                              <a:prstGeom prst="rect">
                                <a:avLst/>
                              </a:prstGeom>
                              <a:noFill/>
                              <a:ln w="6350">
                                <a:noFill/>
                              </a:ln>
                            </wps:spPr>
                            <wps:txbx>
                              <w:txbxContent>
                                <w:p w14:paraId="7D0CEFE3" w14:textId="77777777" w:rsidR="004004F4" w:rsidRPr="00DE31C3" w:rsidRDefault="004004F4" w:rsidP="004004F4">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745BC0F6" w14:textId="77777777" w:rsidR="004004F4" w:rsidRPr="000B47C9" w:rsidRDefault="004004F4">
                                  <w:pPr>
                                    <w:pStyle w:val="a5"/>
                                    <w:numPr>
                                      <w:ilvl w:val="0"/>
                                      <w:numId w:val="8"/>
                                    </w:numPr>
                                    <w:rPr>
                                      <w:rFonts w:ascii="Sakkal Majalla" w:eastAsia="GE Dinar One" w:hAnsi="Sakkal Majalla" w:cs="Sakkal Majalla"/>
                                      <w:color w:val="000000"/>
                                      <w:kern w:val="24"/>
                                      <w:sz w:val="36"/>
                                      <w:szCs w:val="36"/>
                                      <w:lang w:bidi="ar-SY"/>
                                    </w:rPr>
                                  </w:pPr>
                                  <w:r w:rsidRPr="000B47C9">
                                    <w:rPr>
                                      <w:rFonts w:ascii="Sakkal Majalla" w:eastAsia="GE Dinar One" w:hAnsi="Sakkal Majalla" w:cs="Sakkal Majalla" w:hint="cs"/>
                                      <w:color w:val="000000"/>
                                      <w:kern w:val="24"/>
                                      <w:sz w:val="36"/>
                                      <w:szCs w:val="36"/>
                                      <w:rtl/>
                                      <w:lang w:bidi="ar-SY"/>
                                    </w:rPr>
                                    <w:t xml:space="preserve">إتقان </w:t>
                                  </w:r>
                                  <w:r w:rsidRPr="000B47C9">
                                    <w:rPr>
                                      <w:rFonts w:ascii="Sakkal Majalla" w:eastAsia="GE Dinar One" w:hAnsi="Sakkal Majalla" w:cs="Sakkal Majalla"/>
                                      <w:color w:val="000000"/>
                                      <w:kern w:val="24"/>
                                      <w:sz w:val="36"/>
                                      <w:szCs w:val="36"/>
                                      <w:rtl/>
                                      <w:lang w:bidi="ar-SY"/>
                                    </w:rPr>
                                    <w:t>أسس الحوار الناجح</w:t>
                                  </w:r>
                                  <w:r w:rsidRPr="000B47C9">
                                    <w:rPr>
                                      <w:rFonts w:ascii="Sakkal Majalla" w:eastAsia="GE Dinar One" w:hAnsi="Sakkal Majalla" w:cs="Sakkal Majalla"/>
                                      <w:color w:val="000000"/>
                                      <w:kern w:val="24"/>
                                      <w:sz w:val="36"/>
                                      <w:szCs w:val="36"/>
                                      <w:lang w:bidi="ar-SY"/>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493094210" name="Text Box 1493094210"/>
                            <wps:cNvSpPr txBox="1"/>
                            <wps:spPr>
                              <a:xfrm>
                                <a:off x="-1219230" y="721582"/>
                                <a:ext cx="3810113" cy="5203047"/>
                              </a:xfrm>
                              <a:prstGeom prst="rect">
                                <a:avLst/>
                              </a:prstGeom>
                              <a:noFill/>
                              <a:ln w="6350">
                                <a:noFill/>
                              </a:ln>
                            </wps:spPr>
                            <wps:txbx>
                              <w:txbxContent>
                                <w:p w14:paraId="7F0693FA" w14:textId="77777777" w:rsidR="004004F4" w:rsidRPr="000B47C9" w:rsidRDefault="004004F4">
                                  <w:pPr>
                                    <w:pStyle w:val="a5"/>
                                    <w:numPr>
                                      <w:ilvl w:val="0"/>
                                      <w:numId w:val="9"/>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أسس الحوار الناجح.</w:t>
                                  </w:r>
                                </w:p>
                                <w:p w14:paraId="3A67CC57" w14:textId="77777777" w:rsidR="004004F4" w:rsidRPr="000B47C9" w:rsidRDefault="004004F4">
                                  <w:pPr>
                                    <w:pStyle w:val="a5"/>
                                    <w:numPr>
                                      <w:ilvl w:val="0"/>
                                      <w:numId w:val="9"/>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إدارة النقاشات المهنية.</w:t>
                                  </w:r>
                                </w:p>
                                <w:p w14:paraId="3B16FC73" w14:textId="77777777" w:rsidR="004004F4" w:rsidRPr="000B47C9" w:rsidRDefault="004004F4">
                                  <w:pPr>
                                    <w:pStyle w:val="a5"/>
                                    <w:numPr>
                                      <w:ilvl w:val="0"/>
                                      <w:numId w:val="9"/>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طرح الأسئلة الفعالة.</w:t>
                                  </w:r>
                                </w:p>
                                <w:p w14:paraId="7BDF8F41" w14:textId="77777777" w:rsidR="004004F4" w:rsidRPr="000B47C9" w:rsidRDefault="004004F4">
                                  <w:pPr>
                                    <w:pStyle w:val="a5"/>
                                    <w:numPr>
                                      <w:ilvl w:val="0"/>
                                      <w:numId w:val="9"/>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التعامل مع الآراء المختلفة.</w:t>
                                  </w:r>
                                </w:p>
                                <w:p w14:paraId="4A87BBC1" w14:textId="77777777" w:rsidR="004004F4" w:rsidRPr="00056680" w:rsidRDefault="004004F4">
                                  <w:pPr>
                                    <w:pStyle w:val="a5"/>
                                    <w:numPr>
                                      <w:ilvl w:val="0"/>
                                      <w:numId w:val="9"/>
                                    </w:numPr>
                                    <w:spacing w:line="240" w:lineRule="auto"/>
                                    <w:rPr>
                                      <w:rFonts w:ascii="Sakkal Majalla" w:eastAsia="GE Dinar One" w:hAnsi="Sakkal Majalla" w:cs="Sakkal Majalla"/>
                                      <w:kern w:val="24"/>
                                      <w:sz w:val="40"/>
                                      <w:szCs w:val="40"/>
                                      <w:lang w:bidi="ar-SY"/>
                                    </w:rPr>
                                  </w:pPr>
                                  <w:r w:rsidRPr="000B47C9">
                                    <w:rPr>
                                      <w:rFonts w:ascii="Sakkal Majalla" w:eastAsia="GE Dinar One" w:hAnsi="Sakkal Majalla" w:cs="Sakkal Majalla"/>
                                      <w:kern w:val="24"/>
                                      <w:sz w:val="40"/>
                                      <w:szCs w:val="40"/>
                                      <w:rtl/>
                                    </w:rPr>
                                    <w:t>المحافظة على إيجابية الحوار.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033262996" name="Group 1033262996"/>
                          <wpg:cNvGrpSpPr/>
                          <wpg:grpSpPr>
                            <a:xfrm>
                              <a:off x="-76242" y="-370658"/>
                              <a:ext cx="6295552" cy="1879975"/>
                              <a:chOff x="-76242" y="-370658"/>
                              <a:chExt cx="6295552" cy="1879975"/>
                            </a:xfrm>
                          </wpg:grpSpPr>
                          <pic:pic xmlns:pic="http://schemas.openxmlformats.org/drawingml/2006/picture">
                            <pic:nvPicPr>
                              <pic:cNvPr id="1876013174" name="Picture 1876013174" descr="Calendar "/>
                              <pic:cNvPicPr>
                                <a:picLocks noChangeAspect="1"/>
                              </pic:cNvPicPr>
                            </pic:nvPicPr>
                            <pic:blipFill>
                              <a:blip r:embed="rId42"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1848233287" name="TextBox 34"/>
                            <wps:cNvSpPr txBox="1"/>
                            <wps:spPr>
                              <a:xfrm>
                                <a:off x="5152493" y="643177"/>
                                <a:ext cx="1066817" cy="866140"/>
                              </a:xfrm>
                              <a:prstGeom prst="rect">
                                <a:avLst/>
                              </a:prstGeom>
                              <a:noFill/>
                            </wps:spPr>
                            <wps:txbx>
                              <w:txbxContent>
                                <w:p w14:paraId="543AC0CA" w14:textId="77777777" w:rsidR="004004F4" w:rsidRPr="004004F4" w:rsidRDefault="004004F4" w:rsidP="004004F4">
                                  <w:pPr>
                                    <w:spacing w:line="240" w:lineRule="auto"/>
                                    <w:jc w:val="center"/>
                                    <w:rPr>
                                      <w:rFonts w:ascii="Adobe Arabic" w:eastAsia="GE Dinar One" w:hAnsi="Adobe Arabic" w:cs="Adobe Arabic"/>
                                      <w:b/>
                                      <w:bCs/>
                                      <w:color w:val="C00000"/>
                                      <w:kern w:val="24"/>
                                      <w:sz w:val="56"/>
                                      <w:szCs w:val="56"/>
                                      <w:lang w:bidi="ar-SY"/>
                                    </w:rPr>
                                  </w:pPr>
                                  <w:r w:rsidRPr="004004F4">
                                    <w:rPr>
                                      <w:rFonts w:ascii="Adobe Arabic" w:eastAsia="GE Dinar One" w:hAnsi="Adobe Arabic" w:cs="Adobe Arabic" w:hint="cs"/>
                                      <w:b/>
                                      <w:bCs/>
                                      <w:color w:val="C00000"/>
                                      <w:kern w:val="24"/>
                                      <w:sz w:val="56"/>
                                      <w:szCs w:val="56"/>
                                      <w:rtl/>
                                      <w:lang w:bidi="ar-SY"/>
                                    </w:rPr>
                                    <w:t>اليوم الثاني</w:t>
                                  </w:r>
                                </w:p>
                              </w:txbxContent>
                            </wps:txbx>
                            <wps:bodyPr wrap="square" rtlCol="0">
                              <a:spAutoFit/>
                            </wps:bodyPr>
                          </wps:wsp>
                          <wps:wsp>
                            <wps:cNvPr id="1031515753" name="TextBox 34"/>
                            <wps:cNvSpPr txBox="1"/>
                            <wps:spPr>
                              <a:xfrm>
                                <a:off x="2485005" y="-370658"/>
                                <a:ext cx="2430185" cy="662305"/>
                              </a:xfrm>
                              <a:prstGeom prst="rect">
                                <a:avLst/>
                              </a:prstGeom>
                              <a:noFill/>
                            </wps:spPr>
                            <wps:txbx>
                              <w:txbxContent>
                                <w:p w14:paraId="6D02F1E0" w14:textId="77777777" w:rsidR="004004F4" w:rsidRPr="00CA7C57" w:rsidRDefault="004004F4" w:rsidP="004004F4">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 xml:space="preserve">الثانية </w:t>
                                  </w:r>
                                </w:p>
                              </w:txbxContent>
                            </wps:txbx>
                            <wps:bodyPr wrap="square" rtlCol="0">
                              <a:spAutoFit/>
                            </wps:bodyPr>
                          </wps:wsp>
                          <wps:wsp>
                            <wps:cNvPr id="1504577650" name="TextBox 34"/>
                            <wps:cNvSpPr txBox="1"/>
                            <wps:spPr>
                              <a:xfrm>
                                <a:off x="-76242" y="909911"/>
                                <a:ext cx="4567630" cy="525780"/>
                              </a:xfrm>
                              <a:prstGeom prst="rect">
                                <a:avLst/>
                              </a:prstGeom>
                              <a:noFill/>
                            </wps:spPr>
                            <wps:txbx>
                              <w:txbxContent>
                                <w:p w14:paraId="25061F2E" w14:textId="77777777" w:rsidR="004004F4" w:rsidRPr="0075673C" w:rsidRDefault="004004F4" w:rsidP="004004F4">
                                  <w:pPr>
                                    <w:spacing w:line="240" w:lineRule="auto"/>
                                    <w:jc w:val="center"/>
                                    <w:rPr>
                                      <w:rFonts w:asciiTheme="majorHAnsi" w:eastAsia="GE Dinar One" w:hAnsiTheme="majorHAnsi" w:cstheme="majorHAnsi"/>
                                      <w:b/>
                                      <w:bCs/>
                                      <w:kern w:val="24"/>
                                      <w:sz w:val="56"/>
                                      <w:szCs w:val="56"/>
                                      <w:lang w:bidi="ar-SY"/>
                                    </w:rPr>
                                  </w:pPr>
                                  <w:r w:rsidRPr="000B47C9">
                                    <w:rPr>
                                      <w:rFonts w:asciiTheme="majorHAnsi" w:eastAsia="GE Dinar One" w:hAnsiTheme="majorHAnsi" w:cs="Calibri Light"/>
                                      <w:b/>
                                      <w:bCs/>
                                      <w:kern w:val="24"/>
                                      <w:sz w:val="56"/>
                                      <w:szCs w:val="56"/>
                                      <w:rtl/>
                                      <w:lang w:bidi="ar-SY"/>
                                    </w:rPr>
                                    <w:t>مهارات الحوار والمناقشة</w:t>
                                  </w:r>
                                </w:p>
                              </w:txbxContent>
                            </wps:txbx>
                            <wps:bodyPr wrap="square" rtlCol="0">
                              <a:spAutoFit/>
                            </wps:bodyPr>
                          </wps:wsp>
                        </wpg:grpSp>
                      </wpg:grpSp>
                      <pic:pic xmlns:pic="http://schemas.openxmlformats.org/drawingml/2006/picture">
                        <pic:nvPicPr>
                          <pic:cNvPr id="380040787" name="Picture 9"/>
                          <pic:cNvPicPr>
                            <a:picLocks noChangeAspect="1"/>
                          </pic:cNvPicPr>
                        </pic:nvPicPr>
                        <pic:blipFill rotWithShape="1">
                          <a:blip r:embed="rId46">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2D80213" id="_x0000_s1128" style="position:absolute;left:0;text-align:left;margin-left:521.75pt;margin-top:-3.75pt;width:572.95pt;height:765.7pt;z-index:253213696;mso-position-horizontal:right;mso-position-horizontal-relative:page;mso-position-vertical-relative:text;mso-width-relative:margin;mso-height-relative:margin" coordorigin="-6477,-658" coordsize="72764,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">
                <v:group id="Group 1486465791" o:spid="_x0000_s1129" style="position:absolute;left:-6477;top:-658;width:72764;height:97241" coordorigin="-10572,-3706" coordsize="72765,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">
                  <v:group id="Group 1326653240" o:spid="_x0000_s1130" style="position:absolute;left:-10572;top:25717;width:67532;height:67818" coordorigin="-12192" coordsize="67534,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">
                    <v:group id="Group 25" o:spid="_x0000_s1131" style="position:absolute;left:31298;width:22625;height:5155" coordorigin="38494" coordsize="2262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">
                      <v:group id="Group 198167766" o:spid="_x0000_s113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">
                        <v:oval id="Oval 190535342" o:spid="_x0000_s113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" fillcolor="#168489" stroked="f" strokeweight="1pt">
                          <v:fill opacity="49087f"/>
                          <v:stroke joinstyle="miter"/>
                        </v:oval>
                        <v:shape id="Picture 873602766" o:spid="_x0000_s113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">
                          <v:imagedata r:id="rId43" o:title="Target " gain="19661f" blacklevel="22938f"/>
                        </v:shape>
                      </v:group>
                      <v:shape id="TextBox 34" o:spid="_x0000_s1135" type="#_x0000_t202" style="position:absolute;left:38494;top:695;width:17552;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" filled="f" stroked="f">
                        <v:textbox style="mso-fit-shape-to-text:t">
                          <w:txbxContent>
                            <w:p w14:paraId="729EC399" w14:textId="77777777" w:rsidR="004004F4" w:rsidRPr="00BC6FB1" w:rsidRDefault="004004F4" w:rsidP="004004F4">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36" style="position:absolute;top:99;width:22612;height:5150" coordorigin="" coordsize="22616,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">
                      <v:oval id="Oval 2041104170" o:spid="_x0000_s113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" fillcolor="#168489" stroked="f" strokeweight="1pt">
                        <v:fill opacity="49087f"/>
                        <v:stroke joinstyle="miter"/>
                      </v:oval>
                      <v:shape id="TextBox 34" o:spid="_x0000_s1138" type="#_x0000_t202" style="position:absolute;top:695;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" filled="f" stroked="f">
                        <v:textbox style="mso-fit-shape-to-text:t">
                          <w:txbxContent>
                            <w:p w14:paraId="4FC2BE57" w14:textId="77777777" w:rsidR="004004F4" w:rsidRPr="00BC6FB1" w:rsidRDefault="004004F4" w:rsidP="004004F4">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576962776" o:spid="_x0000_s113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">
                        <v:imagedata r:id="rId44" o:title="Note " gain="19661f" blacklevel="22938f"/>
                      </v:shape>
                    </v:group>
                    <v:shape id="Text Box 166836683" o:spid="_x0000_s1140"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" filled="f" stroked="f" strokeweight=".5pt">
                      <v:textbox>
                        <w:txbxContent>
                          <w:p w14:paraId="7D0CEFE3" w14:textId="77777777" w:rsidR="004004F4" w:rsidRPr="00DE31C3" w:rsidRDefault="004004F4" w:rsidP="004004F4">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745BC0F6" w14:textId="77777777" w:rsidR="004004F4" w:rsidRPr="000B47C9" w:rsidRDefault="004004F4">
                            <w:pPr>
                              <w:pStyle w:val="a5"/>
                              <w:numPr>
                                <w:ilvl w:val="0"/>
                                <w:numId w:val="8"/>
                              </w:numPr>
                              <w:rPr>
                                <w:rFonts w:ascii="Sakkal Majalla" w:eastAsia="GE Dinar One" w:hAnsi="Sakkal Majalla" w:cs="Sakkal Majalla"/>
                                <w:color w:val="000000"/>
                                <w:kern w:val="24"/>
                                <w:sz w:val="36"/>
                                <w:szCs w:val="36"/>
                                <w:lang w:bidi="ar-SY"/>
                              </w:rPr>
                            </w:pPr>
                            <w:r w:rsidRPr="000B47C9">
                              <w:rPr>
                                <w:rFonts w:ascii="Sakkal Majalla" w:eastAsia="GE Dinar One" w:hAnsi="Sakkal Majalla" w:cs="Sakkal Majalla" w:hint="cs"/>
                                <w:color w:val="000000"/>
                                <w:kern w:val="24"/>
                                <w:sz w:val="36"/>
                                <w:szCs w:val="36"/>
                                <w:rtl/>
                                <w:lang w:bidi="ar-SY"/>
                              </w:rPr>
                              <w:t xml:space="preserve">إتقان </w:t>
                            </w:r>
                            <w:r w:rsidRPr="000B47C9">
                              <w:rPr>
                                <w:rFonts w:ascii="Sakkal Majalla" w:eastAsia="GE Dinar One" w:hAnsi="Sakkal Majalla" w:cs="Sakkal Majalla"/>
                                <w:color w:val="000000"/>
                                <w:kern w:val="24"/>
                                <w:sz w:val="36"/>
                                <w:szCs w:val="36"/>
                                <w:rtl/>
                                <w:lang w:bidi="ar-SY"/>
                              </w:rPr>
                              <w:t>أسس الحوار الناجح</w:t>
                            </w:r>
                            <w:r w:rsidRPr="000B47C9">
                              <w:rPr>
                                <w:rFonts w:ascii="Sakkal Majalla" w:eastAsia="GE Dinar One" w:hAnsi="Sakkal Majalla" w:cs="Sakkal Majalla"/>
                                <w:color w:val="000000"/>
                                <w:kern w:val="24"/>
                                <w:sz w:val="36"/>
                                <w:szCs w:val="36"/>
                                <w:lang w:bidi="ar-SY"/>
                              </w:rPr>
                              <w:t>.</w:t>
                            </w:r>
                          </w:p>
                        </w:txbxContent>
                      </v:textbox>
                    </v:shape>
                    <v:shape id="Text Box 1493094210" o:spid="_x0000_s1141" type="#_x0000_t202" style="position:absolute;left:-12192;top:7215;width:38100;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" filled="f" stroked="f" strokeweight=".5pt">
                      <v:textbox>
                        <w:txbxContent>
                          <w:p w14:paraId="7F0693FA" w14:textId="77777777" w:rsidR="004004F4" w:rsidRPr="000B47C9" w:rsidRDefault="004004F4">
                            <w:pPr>
                              <w:pStyle w:val="a5"/>
                              <w:numPr>
                                <w:ilvl w:val="0"/>
                                <w:numId w:val="9"/>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أسس الحوار الناجح.</w:t>
                            </w:r>
                          </w:p>
                          <w:p w14:paraId="3A67CC57" w14:textId="77777777" w:rsidR="004004F4" w:rsidRPr="000B47C9" w:rsidRDefault="004004F4">
                            <w:pPr>
                              <w:pStyle w:val="a5"/>
                              <w:numPr>
                                <w:ilvl w:val="0"/>
                                <w:numId w:val="9"/>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إدارة النقاشات المهنية.</w:t>
                            </w:r>
                          </w:p>
                          <w:p w14:paraId="3B16FC73" w14:textId="77777777" w:rsidR="004004F4" w:rsidRPr="000B47C9" w:rsidRDefault="004004F4">
                            <w:pPr>
                              <w:pStyle w:val="a5"/>
                              <w:numPr>
                                <w:ilvl w:val="0"/>
                                <w:numId w:val="9"/>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طرح الأسئلة الفعالة.</w:t>
                            </w:r>
                          </w:p>
                          <w:p w14:paraId="7BDF8F41" w14:textId="77777777" w:rsidR="004004F4" w:rsidRPr="000B47C9" w:rsidRDefault="004004F4">
                            <w:pPr>
                              <w:pStyle w:val="a5"/>
                              <w:numPr>
                                <w:ilvl w:val="0"/>
                                <w:numId w:val="9"/>
                              </w:numPr>
                              <w:spacing w:line="240" w:lineRule="auto"/>
                              <w:rPr>
                                <w:rFonts w:ascii="Sakkal Majalla" w:eastAsia="GE Dinar One" w:hAnsi="Sakkal Majalla" w:cs="Sakkal Majalla"/>
                                <w:kern w:val="24"/>
                                <w:sz w:val="40"/>
                                <w:szCs w:val="40"/>
                              </w:rPr>
                            </w:pPr>
                            <w:r w:rsidRPr="000B47C9">
                              <w:rPr>
                                <w:rFonts w:ascii="Sakkal Majalla" w:eastAsia="GE Dinar One" w:hAnsi="Sakkal Majalla" w:cs="Sakkal Majalla"/>
                                <w:kern w:val="24"/>
                                <w:sz w:val="40"/>
                                <w:szCs w:val="40"/>
                                <w:rtl/>
                              </w:rPr>
                              <w:t>التعامل مع الآراء المختلفة.</w:t>
                            </w:r>
                          </w:p>
                          <w:p w14:paraId="4A87BBC1" w14:textId="77777777" w:rsidR="004004F4" w:rsidRPr="00056680" w:rsidRDefault="004004F4">
                            <w:pPr>
                              <w:pStyle w:val="a5"/>
                              <w:numPr>
                                <w:ilvl w:val="0"/>
                                <w:numId w:val="9"/>
                              </w:numPr>
                              <w:spacing w:line="240" w:lineRule="auto"/>
                              <w:rPr>
                                <w:rFonts w:ascii="Sakkal Majalla" w:eastAsia="GE Dinar One" w:hAnsi="Sakkal Majalla" w:cs="Sakkal Majalla"/>
                                <w:kern w:val="24"/>
                                <w:sz w:val="40"/>
                                <w:szCs w:val="40"/>
                                <w:lang w:bidi="ar-SY"/>
                              </w:rPr>
                            </w:pPr>
                            <w:r w:rsidRPr="000B47C9">
                              <w:rPr>
                                <w:rFonts w:ascii="Sakkal Majalla" w:eastAsia="GE Dinar One" w:hAnsi="Sakkal Majalla" w:cs="Sakkal Majalla"/>
                                <w:kern w:val="24"/>
                                <w:sz w:val="40"/>
                                <w:szCs w:val="40"/>
                                <w:rtl/>
                              </w:rPr>
                              <w:t>المحافظة على إيجابية الحوار.</w:t>
                            </w:r>
                          </w:p>
                        </w:txbxContent>
                      </v:textbox>
                    </v:shape>
                  </v:group>
                  <v:group id="Group 1033262996" o:spid="_x0000_s1142" style="position:absolute;left:-762;top:-3706;width:62955;height:18799" coordorigin="-762,-3706" coordsize="62955,18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">
                    <v:shape id="Picture 1876013174" o:spid="_x0000_s1143"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">
                      <v:imagedata r:id="rId45" o:title="Calendar " recolortarget="black"/>
                    </v:shape>
                    <v:shape id="TextBox 34" o:spid="_x0000_s1144" type="#_x0000_t202" style="position:absolute;left:51524;top:6431;width:10669;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" filled="f" stroked="f">
                      <v:textbox style="mso-fit-shape-to-text:t">
                        <w:txbxContent>
                          <w:p w14:paraId="543AC0CA" w14:textId="77777777" w:rsidR="004004F4" w:rsidRPr="004004F4" w:rsidRDefault="004004F4" w:rsidP="004004F4">
                            <w:pPr>
                              <w:spacing w:line="240" w:lineRule="auto"/>
                              <w:jc w:val="center"/>
                              <w:rPr>
                                <w:rFonts w:ascii="Adobe Arabic" w:eastAsia="GE Dinar One" w:hAnsi="Adobe Arabic" w:cs="Adobe Arabic"/>
                                <w:b/>
                                <w:bCs/>
                                <w:color w:val="C00000"/>
                                <w:kern w:val="24"/>
                                <w:sz w:val="56"/>
                                <w:szCs w:val="56"/>
                                <w:lang w:bidi="ar-SY"/>
                              </w:rPr>
                            </w:pPr>
                            <w:r w:rsidRPr="004004F4">
                              <w:rPr>
                                <w:rFonts w:ascii="Adobe Arabic" w:eastAsia="GE Dinar One" w:hAnsi="Adobe Arabic" w:cs="Adobe Arabic" w:hint="cs"/>
                                <w:b/>
                                <w:bCs/>
                                <w:color w:val="C00000"/>
                                <w:kern w:val="24"/>
                                <w:sz w:val="56"/>
                                <w:szCs w:val="56"/>
                                <w:rtl/>
                                <w:lang w:bidi="ar-SY"/>
                              </w:rPr>
                              <w:t>اليوم الثاني</w:t>
                            </w:r>
                          </w:p>
                        </w:txbxContent>
                      </v:textbox>
                    </v:shape>
                    <v:shape id="TextBox 34" o:spid="_x0000_s1145" type="#_x0000_t202" style="position:absolute;left:24850;top:-3706;width:24301;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" filled="f" stroked="f">
                      <v:textbox style="mso-fit-shape-to-text:t">
                        <w:txbxContent>
                          <w:p w14:paraId="6D02F1E0" w14:textId="77777777" w:rsidR="004004F4" w:rsidRPr="00CA7C57" w:rsidRDefault="004004F4" w:rsidP="004004F4">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 xml:space="preserve">الثانية </w:t>
                            </w:r>
                          </w:p>
                        </w:txbxContent>
                      </v:textbox>
                    </v:shape>
                    <v:shape id="TextBox 34" o:spid="_x0000_s1146" type="#_x0000_t202" style="position:absolute;left:-762;top:9099;width:45675;height:52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" filled="f" stroked="f">
                      <v:textbox style="mso-fit-shape-to-text:t">
                        <w:txbxContent>
                          <w:p w14:paraId="25061F2E" w14:textId="77777777" w:rsidR="004004F4" w:rsidRPr="0075673C" w:rsidRDefault="004004F4" w:rsidP="004004F4">
                            <w:pPr>
                              <w:spacing w:line="240" w:lineRule="auto"/>
                              <w:jc w:val="center"/>
                              <w:rPr>
                                <w:rFonts w:asciiTheme="majorHAnsi" w:eastAsia="GE Dinar One" w:hAnsiTheme="majorHAnsi" w:cstheme="majorHAnsi"/>
                                <w:b/>
                                <w:bCs/>
                                <w:kern w:val="24"/>
                                <w:sz w:val="56"/>
                                <w:szCs w:val="56"/>
                                <w:lang w:bidi="ar-SY"/>
                              </w:rPr>
                            </w:pPr>
                            <w:r w:rsidRPr="000B47C9">
                              <w:rPr>
                                <w:rFonts w:asciiTheme="majorHAnsi" w:eastAsia="GE Dinar One" w:hAnsiTheme="majorHAnsi" w:cs="Calibri Light"/>
                                <w:b/>
                                <w:bCs/>
                                <w:kern w:val="24"/>
                                <w:sz w:val="56"/>
                                <w:szCs w:val="56"/>
                                <w:rtl/>
                                <w:lang w:bidi="ar-SY"/>
                              </w:rPr>
                              <w:t>مهارات الحوار والمناقشة</w:t>
                            </w:r>
                          </w:p>
                        </w:txbxContent>
                      </v:textbox>
                    </v:shape>
                  </v:group>
                </v:group>
                <v:shape id="Picture 9" o:spid="_x0000_s1147"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">
                  <v:imagedata r:id="rId51" o:title="" croptop="8759f" cropbottom="38800f" cropleft=".5" cropright="5314f" chromakey="#ebe9ec"/>
                </v:shape>
                <w10:wrap anchorx="page"/>
              </v:group>
            </w:pict>
          </mc:Fallback>
        </mc:AlternateContent>
      </w:r>
    </w:p>
    <w:p w14:paraId="4D7D4CBD" w14:textId="77777777" w:rsidR="002664DD" w:rsidRDefault="002664DD" w:rsidP="00D013E3">
      <w:pPr>
        <w:spacing w:after="200"/>
        <w:jc w:val="left"/>
        <w:rPr>
          <w:rFonts w:ascii="Sakkal Majalla" w:eastAsia="Times New Roman" w:hAnsi="Sakkal Majalla"/>
          <w:b/>
          <w:bCs/>
          <w:color w:val="auto"/>
          <w:sz w:val="48"/>
          <w:szCs w:val="36"/>
          <w:rtl/>
        </w:rPr>
      </w:pPr>
    </w:p>
    <w:p w14:paraId="214AB17C" w14:textId="77777777" w:rsidR="002664DD" w:rsidRDefault="002664DD" w:rsidP="00D013E3">
      <w:pPr>
        <w:spacing w:after="200"/>
        <w:jc w:val="left"/>
        <w:rPr>
          <w:rFonts w:ascii="Sakkal Majalla" w:eastAsia="Times New Roman" w:hAnsi="Sakkal Majalla"/>
          <w:b/>
          <w:bCs/>
          <w:color w:val="auto"/>
          <w:sz w:val="48"/>
          <w:szCs w:val="36"/>
          <w:rtl/>
        </w:rPr>
      </w:pPr>
    </w:p>
    <w:p w14:paraId="75A7977F" w14:textId="77777777" w:rsidR="002664DD" w:rsidRDefault="002664DD" w:rsidP="00D013E3">
      <w:pPr>
        <w:spacing w:after="200"/>
        <w:jc w:val="left"/>
        <w:rPr>
          <w:rFonts w:ascii="Sakkal Majalla" w:eastAsia="Times New Roman" w:hAnsi="Sakkal Majalla"/>
          <w:b/>
          <w:bCs/>
          <w:color w:val="auto"/>
          <w:sz w:val="48"/>
          <w:szCs w:val="36"/>
          <w:rtl/>
        </w:rPr>
      </w:pPr>
    </w:p>
    <w:p w14:paraId="7C61C250" w14:textId="77777777" w:rsidR="002664DD" w:rsidRDefault="002664DD" w:rsidP="00D013E3">
      <w:pPr>
        <w:spacing w:after="200"/>
        <w:jc w:val="left"/>
        <w:rPr>
          <w:rFonts w:ascii="Sakkal Majalla" w:eastAsia="Times New Roman" w:hAnsi="Sakkal Majalla"/>
          <w:b/>
          <w:bCs/>
          <w:color w:val="auto"/>
          <w:sz w:val="48"/>
          <w:szCs w:val="36"/>
          <w:rtl/>
        </w:rPr>
      </w:pPr>
    </w:p>
    <w:p w14:paraId="3AD6E77C" w14:textId="77777777" w:rsidR="002664DD" w:rsidRDefault="002664DD" w:rsidP="00D013E3">
      <w:pPr>
        <w:spacing w:after="200"/>
        <w:jc w:val="left"/>
        <w:rPr>
          <w:rFonts w:ascii="Sakkal Majalla" w:eastAsia="Times New Roman" w:hAnsi="Sakkal Majalla"/>
          <w:b/>
          <w:bCs/>
          <w:color w:val="auto"/>
          <w:sz w:val="48"/>
          <w:szCs w:val="36"/>
          <w:rtl/>
        </w:rPr>
      </w:pPr>
    </w:p>
    <w:p w14:paraId="52096419" w14:textId="77777777" w:rsidR="002664DD" w:rsidRDefault="002664DD" w:rsidP="00D013E3">
      <w:pPr>
        <w:spacing w:after="200"/>
        <w:jc w:val="left"/>
        <w:rPr>
          <w:rFonts w:ascii="Sakkal Majalla" w:eastAsia="Times New Roman" w:hAnsi="Sakkal Majalla"/>
          <w:b/>
          <w:bCs/>
          <w:color w:val="auto"/>
          <w:sz w:val="48"/>
          <w:szCs w:val="36"/>
          <w:rtl/>
        </w:rPr>
      </w:pPr>
    </w:p>
    <w:p w14:paraId="595FDDE6" w14:textId="77777777" w:rsidR="002664DD" w:rsidRDefault="002664DD" w:rsidP="00D013E3">
      <w:pPr>
        <w:spacing w:after="200"/>
        <w:jc w:val="left"/>
        <w:rPr>
          <w:rFonts w:ascii="Sakkal Majalla" w:eastAsia="Times New Roman" w:hAnsi="Sakkal Majalla"/>
          <w:b/>
          <w:bCs/>
          <w:color w:val="auto"/>
          <w:sz w:val="48"/>
          <w:szCs w:val="36"/>
          <w:rtl/>
        </w:rPr>
      </w:pPr>
    </w:p>
    <w:p w14:paraId="58C26F36" w14:textId="77777777" w:rsidR="002664DD" w:rsidRDefault="002664DD" w:rsidP="00D013E3">
      <w:pPr>
        <w:spacing w:after="200"/>
        <w:jc w:val="left"/>
        <w:rPr>
          <w:rFonts w:ascii="Sakkal Majalla" w:eastAsia="Times New Roman" w:hAnsi="Sakkal Majalla"/>
          <w:b/>
          <w:bCs/>
          <w:color w:val="auto"/>
          <w:sz w:val="48"/>
          <w:szCs w:val="36"/>
          <w:rtl/>
        </w:rPr>
      </w:pPr>
    </w:p>
    <w:p w14:paraId="1F7A3BDF" w14:textId="77777777" w:rsidR="002664DD" w:rsidRDefault="002664DD" w:rsidP="00D013E3">
      <w:pPr>
        <w:spacing w:after="200"/>
        <w:jc w:val="left"/>
        <w:rPr>
          <w:rFonts w:ascii="Sakkal Majalla" w:eastAsia="Times New Roman" w:hAnsi="Sakkal Majalla"/>
          <w:b/>
          <w:bCs/>
          <w:color w:val="auto"/>
          <w:sz w:val="48"/>
          <w:szCs w:val="36"/>
          <w:rtl/>
        </w:rPr>
      </w:pPr>
    </w:p>
    <w:p w14:paraId="4E03D8C3" w14:textId="77777777" w:rsidR="002664DD" w:rsidRDefault="002664DD" w:rsidP="00D013E3">
      <w:pPr>
        <w:spacing w:after="200"/>
        <w:jc w:val="left"/>
        <w:rPr>
          <w:rFonts w:ascii="Sakkal Majalla" w:eastAsia="Times New Roman" w:hAnsi="Sakkal Majalla"/>
          <w:b/>
          <w:bCs/>
          <w:color w:val="auto"/>
          <w:sz w:val="48"/>
          <w:szCs w:val="36"/>
          <w:rtl/>
        </w:rPr>
      </w:pPr>
    </w:p>
    <w:p w14:paraId="7727EBEC" w14:textId="77777777" w:rsidR="002664DD" w:rsidRDefault="002664DD" w:rsidP="00D013E3">
      <w:pPr>
        <w:spacing w:after="200"/>
        <w:jc w:val="left"/>
        <w:rPr>
          <w:rFonts w:ascii="Sakkal Majalla" w:eastAsia="Times New Roman" w:hAnsi="Sakkal Majalla"/>
          <w:b/>
          <w:bCs/>
          <w:color w:val="auto"/>
          <w:sz w:val="48"/>
          <w:szCs w:val="36"/>
          <w:rtl/>
        </w:rPr>
      </w:pPr>
    </w:p>
    <w:p w14:paraId="066CA93F" w14:textId="77777777" w:rsidR="002664DD" w:rsidRDefault="002664DD" w:rsidP="00D013E3">
      <w:pPr>
        <w:spacing w:after="200"/>
        <w:jc w:val="left"/>
        <w:rPr>
          <w:rFonts w:ascii="Sakkal Majalla" w:eastAsia="Times New Roman" w:hAnsi="Sakkal Majalla"/>
          <w:b/>
          <w:bCs/>
          <w:color w:val="auto"/>
          <w:sz w:val="48"/>
          <w:szCs w:val="36"/>
          <w:rtl/>
        </w:rPr>
      </w:pPr>
    </w:p>
    <w:p w14:paraId="1423C286" w14:textId="77777777" w:rsidR="002664DD" w:rsidRDefault="002664DD" w:rsidP="00D013E3">
      <w:pPr>
        <w:spacing w:after="200"/>
        <w:jc w:val="left"/>
        <w:rPr>
          <w:rFonts w:ascii="Sakkal Majalla" w:eastAsia="Times New Roman" w:hAnsi="Sakkal Majalla"/>
          <w:b/>
          <w:bCs/>
          <w:color w:val="auto"/>
          <w:sz w:val="48"/>
          <w:szCs w:val="36"/>
          <w:rtl/>
        </w:rPr>
      </w:pPr>
    </w:p>
    <w:p w14:paraId="49B0966A" w14:textId="77777777" w:rsidR="002664DD" w:rsidRDefault="002664DD" w:rsidP="00D013E3">
      <w:pPr>
        <w:spacing w:after="200"/>
        <w:jc w:val="left"/>
        <w:rPr>
          <w:rFonts w:ascii="Sakkal Majalla" w:eastAsia="Times New Roman" w:hAnsi="Sakkal Majalla"/>
          <w:b/>
          <w:bCs/>
          <w:color w:val="auto"/>
          <w:sz w:val="48"/>
          <w:szCs w:val="36"/>
          <w:rtl/>
        </w:rPr>
      </w:pPr>
    </w:p>
    <w:p w14:paraId="6003B567" w14:textId="77777777" w:rsidR="002664DD" w:rsidRDefault="002664DD" w:rsidP="00D013E3">
      <w:pPr>
        <w:spacing w:after="200"/>
        <w:jc w:val="left"/>
        <w:rPr>
          <w:rFonts w:ascii="Sakkal Majalla" w:eastAsia="Times New Roman" w:hAnsi="Sakkal Majalla"/>
          <w:b/>
          <w:bCs/>
          <w:color w:val="auto"/>
          <w:sz w:val="48"/>
          <w:szCs w:val="36"/>
          <w:rtl/>
        </w:rPr>
      </w:pPr>
    </w:p>
    <w:p w14:paraId="551E90B8" w14:textId="77777777" w:rsidR="002664DD" w:rsidRDefault="002664DD" w:rsidP="00D013E3">
      <w:pPr>
        <w:spacing w:after="200"/>
        <w:jc w:val="left"/>
        <w:rPr>
          <w:rFonts w:ascii="Sakkal Majalla" w:eastAsia="Times New Roman" w:hAnsi="Sakkal Majalla"/>
          <w:b/>
          <w:bCs/>
          <w:color w:val="auto"/>
          <w:sz w:val="48"/>
          <w:szCs w:val="36"/>
          <w:rtl/>
        </w:rPr>
      </w:pPr>
    </w:p>
    <w:p w14:paraId="51F04BEC" w14:textId="77777777" w:rsidR="002664DD" w:rsidRDefault="002664DD" w:rsidP="00D013E3">
      <w:pPr>
        <w:spacing w:after="200"/>
        <w:jc w:val="left"/>
        <w:rPr>
          <w:rFonts w:ascii="Sakkal Majalla" w:eastAsia="Times New Roman" w:hAnsi="Sakkal Majalla"/>
          <w:b/>
          <w:bCs/>
          <w:color w:val="auto"/>
          <w:sz w:val="48"/>
          <w:szCs w:val="36"/>
          <w:rtl/>
        </w:rPr>
      </w:pPr>
    </w:p>
    <w:p w14:paraId="18FDC40C" w14:textId="77777777" w:rsidR="00831371" w:rsidRPr="00831371" w:rsidRDefault="00831371" w:rsidP="00831371">
      <w:pPr>
        <w:spacing w:after="200" w:line="240" w:lineRule="auto"/>
        <w:jc w:val="center"/>
        <w:rPr>
          <w:rFonts w:ascii="Sakkal Majalla" w:eastAsia="Times New Roman" w:hAnsi="Sakkal Majalla"/>
          <w:b/>
          <w:bCs/>
          <w:color w:val="006666"/>
          <w:sz w:val="56"/>
          <w:szCs w:val="44"/>
          <w:lang w:val="en-GB"/>
        </w:rPr>
      </w:pPr>
      <w:r w:rsidRPr="00831371">
        <w:rPr>
          <w:rFonts w:ascii="Sakkal Majalla" w:eastAsia="Times New Roman" w:hAnsi="Sakkal Majalla"/>
          <w:b/>
          <w:bCs/>
          <w:color w:val="006666"/>
          <w:sz w:val="56"/>
          <w:szCs w:val="44"/>
          <w:rtl/>
        </w:rPr>
        <w:lastRenderedPageBreak/>
        <w:t>أولاً: أسس الحوار الناجح</w:t>
      </w:r>
    </w:p>
    <w:p w14:paraId="4D8B2FE7"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يُعد الحوار من أهم وسائل التواصل الإنساني وأكثرها تأثيرًا في بناء العلاقات المهنية والشخصية، فهو الأداة التي يتم من خلالها تبادل الأفكار والخبرات والآراء والمعلومات بين الأفراد. ولا يقتصر الحوار على مجرد الحديث المتبادل، بل هو عملية تفاعلية متكاملة تهدف إلى تحقيق الفهم المشترك والوصول إلى نتائج إيجابية تخدم أهداف العمل والعلاقات الإنسانية</w:t>
      </w:r>
      <w:r w:rsidRPr="00831371">
        <w:rPr>
          <w:rFonts w:ascii="Sakkal Majalla" w:eastAsia="Times New Roman" w:hAnsi="Sakkal Majalla"/>
          <w:b/>
          <w:bCs/>
          <w:color w:val="auto"/>
          <w:sz w:val="48"/>
          <w:szCs w:val="36"/>
          <w:lang w:val="en-GB"/>
        </w:rPr>
        <w:t>.</w:t>
      </w:r>
    </w:p>
    <w:p w14:paraId="6FB9897B"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وفي بيئة العمل الحديثة أصبحت مهارات الحوار من المهارات الأساسية التي يحتاج إليها المديرون والقيادات والموظفون على حد سواء، حيث تعتمد الاجتماعات، والمناقشات، وحل المشكلات، وإدارة الفرق، والتفاوض، واتخاذ القرارات على القدرة على إدارة حوار مهني فعّال ومثمر</w:t>
      </w:r>
      <w:r w:rsidRPr="00831371">
        <w:rPr>
          <w:rFonts w:ascii="Sakkal Majalla" w:eastAsia="Times New Roman" w:hAnsi="Sakkal Majalla"/>
          <w:b/>
          <w:bCs/>
          <w:color w:val="auto"/>
          <w:sz w:val="48"/>
          <w:szCs w:val="36"/>
          <w:lang w:val="en-GB"/>
        </w:rPr>
        <w:t>.</w:t>
      </w:r>
    </w:p>
    <w:p w14:paraId="3BDC2859"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ويُعد الحوار الناجح أحد أهم العوامل التي تساعد على</w:t>
      </w:r>
      <w:r w:rsidRPr="00831371">
        <w:rPr>
          <w:rFonts w:ascii="Sakkal Majalla" w:eastAsia="Times New Roman" w:hAnsi="Sakkal Majalla"/>
          <w:b/>
          <w:bCs/>
          <w:color w:val="C00000"/>
          <w:sz w:val="48"/>
          <w:szCs w:val="36"/>
          <w:lang w:val="en-GB"/>
        </w:rPr>
        <w:t>:</w:t>
      </w:r>
    </w:p>
    <w:p w14:paraId="0804B122" w14:textId="77777777" w:rsidR="00831371" w:rsidRPr="00831371" w:rsidRDefault="00831371">
      <w:pPr>
        <w:numPr>
          <w:ilvl w:val="0"/>
          <w:numId w:val="2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تعزيز التعاون بين العاملين</w:t>
      </w:r>
      <w:r w:rsidRPr="00831371">
        <w:rPr>
          <w:rFonts w:ascii="Sakkal Majalla" w:eastAsia="Times New Roman" w:hAnsi="Sakkal Majalla"/>
          <w:b/>
          <w:bCs/>
          <w:color w:val="auto"/>
          <w:sz w:val="48"/>
          <w:szCs w:val="36"/>
          <w:lang w:val="en-GB"/>
        </w:rPr>
        <w:t>.</w:t>
      </w:r>
    </w:p>
    <w:p w14:paraId="370C0DD0" w14:textId="77777777" w:rsidR="00831371" w:rsidRPr="00831371" w:rsidRDefault="00831371">
      <w:pPr>
        <w:numPr>
          <w:ilvl w:val="0"/>
          <w:numId w:val="2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بناء الثقة والاحترام المتبادل</w:t>
      </w:r>
      <w:r w:rsidRPr="00831371">
        <w:rPr>
          <w:rFonts w:ascii="Sakkal Majalla" w:eastAsia="Times New Roman" w:hAnsi="Sakkal Majalla"/>
          <w:b/>
          <w:bCs/>
          <w:color w:val="auto"/>
          <w:sz w:val="48"/>
          <w:szCs w:val="36"/>
          <w:lang w:val="en-GB"/>
        </w:rPr>
        <w:t>.</w:t>
      </w:r>
    </w:p>
    <w:p w14:paraId="647AC1B2" w14:textId="77777777" w:rsidR="00831371" w:rsidRPr="00831371" w:rsidRDefault="00831371">
      <w:pPr>
        <w:numPr>
          <w:ilvl w:val="0"/>
          <w:numId w:val="2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تحسين جودة القرارات</w:t>
      </w:r>
      <w:r w:rsidRPr="00831371">
        <w:rPr>
          <w:rFonts w:ascii="Sakkal Majalla" w:eastAsia="Times New Roman" w:hAnsi="Sakkal Majalla"/>
          <w:b/>
          <w:bCs/>
          <w:color w:val="auto"/>
          <w:sz w:val="48"/>
          <w:szCs w:val="36"/>
          <w:lang w:val="en-GB"/>
        </w:rPr>
        <w:t>.</w:t>
      </w:r>
    </w:p>
    <w:p w14:paraId="5465C166" w14:textId="77777777" w:rsidR="00831371" w:rsidRPr="00831371" w:rsidRDefault="00831371">
      <w:pPr>
        <w:numPr>
          <w:ilvl w:val="0"/>
          <w:numId w:val="2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تقليل الخلافات والصراعات</w:t>
      </w:r>
      <w:r w:rsidRPr="00831371">
        <w:rPr>
          <w:rFonts w:ascii="Sakkal Majalla" w:eastAsia="Times New Roman" w:hAnsi="Sakkal Majalla"/>
          <w:b/>
          <w:bCs/>
          <w:color w:val="auto"/>
          <w:sz w:val="48"/>
          <w:szCs w:val="36"/>
          <w:lang w:val="en-GB"/>
        </w:rPr>
        <w:t>.</w:t>
      </w:r>
    </w:p>
    <w:p w14:paraId="5EB949EF" w14:textId="77777777" w:rsidR="00831371" w:rsidRPr="00831371" w:rsidRDefault="00831371">
      <w:pPr>
        <w:numPr>
          <w:ilvl w:val="0"/>
          <w:numId w:val="2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تعزيز بيئة العمل الإيجابية</w:t>
      </w:r>
      <w:r w:rsidRPr="00831371">
        <w:rPr>
          <w:rFonts w:ascii="Sakkal Majalla" w:eastAsia="Times New Roman" w:hAnsi="Sakkal Majalla"/>
          <w:b/>
          <w:bCs/>
          <w:color w:val="auto"/>
          <w:sz w:val="48"/>
          <w:szCs w:val="36"/>
          <w:lang w:val="en-GB"/>
        </w:rPr>
        <w:t>.</w:t>
      </w:r>
    </w:p>
    <w:p w14:paraId="0556348A" w14:textId="77777777" w:rsidR="00831371" w:rsidRPr="00831371" w:rsidRDefault="00831371">
      <w:pPr>
        <w:numPr>
          <w:ilvl w:val="0"/>
          <w:numId w:val="2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زيادة مستوى التفاهم والتنسيق بين الإدارات</w:t>
      </w:r>
      <w:r w:rsidRPr="00831371">
        <w:rPr>
          <w:rFonts w:ascii="Sakkal Majalla" w:eastAsia="Times New Roman" w:hAnsi="Sakkal Majalla"/>
          <w:b/>
          <w:bCs/>
          <w:color w:val="auto"/>
          <w:sz w:val="48"/>
          <w:szCs w:val="36"/>
          <w:lang w:val="en-GB"/>
        </w:rPr>
        <w:t>.</w:t>
      </w:r>
    </w:p>
    <w:p w14:paraId="248D1AAD"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7921C8B8"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572A3606" w14:textId="5445141F"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lastRenderedPageBreak/>
        <w:t>مفهوم الحوار</w:t>
      </w:r>
    </w:p>
    <w:p w14:paraId="09675E3F"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الحوار هو</w:t>
      </w:r>
      <w:r w:rsidRPr="00831371">
        <w:rPr>
          <w:rFonts w:ascii="Sakkal Majalla" w:eastAsia="Times New Roman" w:hAnsi="Sakkal Majalla"/>
          <w:b/>
          <w:bCs/>
          <w:color w:val="auto"/>
          <w:sz w:val="48"/>
          <w:szCs w:val="36"/>
          <w:lang w:val="en-GB"/>
        </w:rPr>
        <w:t>:</w:t>
      </w:r>
    </w:p>
    <w:p w14:paraId="5D975719" w14:textId="18DB58BE"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b/>
          <w:bCs/>
          <w:color w:val="auto"/>
          <w:sz w:val="48"/>
          <w:szCs w:val="36"/>
          <w:lang w:val="en-GB"/>
        </w:rPr>
        <w:t>“</w:t>
      </w:r>
      <w:r w:rsidRPr="00831371">
        <w:rPr>
          <w:rFonts w:ascii="Sakkal Majalla" w:eastAsia="Times New Roman" w:hAnsi="Sakkal Majalla"/>
          <w:b/>
          <w:bCs/>
          <w:color w:val="auto"/>
          <w:sz w:val="48"/>
          <w:szCs w:val="36"/>
          <w:rtl/>
        </w:rPr>
        <w:t>عملية تواصل تفاعلية يتم من خلالها تبادل الأفكار والآراء والمعلومات بين طرفين أو أكثر بهدف الوصول إلى فهم مشترك أو حل مشكلة أو اتخاذ قرار أو تحقيق هدف معين</w:t>
      </w:r>
      <w:r w:rsidRPr="00831371">
        <w:rPr>
          <w:rFonts w:ascii="Sakkal Majalla" w:eastAsia="Times New Roman" w:hAnsi="Sakkal Majalla"/>
          <w:b/>
          <w:bCs/>
          <w:color w:val="auto"/>
          <w:sz w:val="48"/>
          <w:szCs w:val="36"/>
          <w:lang w:val="en-GB"/>
        </w:rPr>
        <w:t>.</w:t>
      </w:r>
      <w:r>
        <w:rPr>
          <w:rFonts w:ascii="Sakkal Majalla" w:eastAsia="Times New Roman" w:hAnsi="Sakkal Majalla"/>
          <w:b/>
          <w:bCs/>
          <w:color w:val="auto"/>
          <w:sz w:val="48"/>
          <w:szCs w:val="36"/>
          <w:lang w:val="en-GB"/>
        </w:rPr>
        <w:t>”</w:t>
      </w:r>
    </w:p>
    <w:p w14:paraId="11F54D7A"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ويتميز الحوار بأنه يقوم على المشاركة والتفاعل وليس على الإلقاء أو التوجيه فقط</w:t>
      </w:r>
      <w:r w:rsidRPr="00831371">
        <w:rPr>
          <w:rFonts w:ascii="Sakkal Majalla" w:eastAsia="Times New Roman" w:hAnsi="Sakkal Majalla"/>
          <w:b/>
          <w:bCs/>
          <w:color w:val="auto"/>
          <w:sz w:val="48"/>
          <w:szCs w:val="36"/>
          <w:lang w:val="en-GB"/>
        </w:rPr>
        <w:t>.</w:t>
      </w:r>
    </w:p>
    <w:p w14:paraId="0AA9EA4F"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مفهوم الحوار الناجح</w:t>
      </w:r>
    </w:p>
    <w:p w14:paraId="338E99E3"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الحوار الناجح هو</w:t>
      </w:r>
      <w:r w:rsidRPr="00831371">
        <w:rPr>
          <w:rFonts w:ascii="Sakkal Majalla" w:eastAsia="Times New Roman" w:hAnsi="Sakkal Majalla"/>
          <w:b/>
          <w:bCs/>
          <w:color w:val="auto"/>
          <w:sz w:val="48"/>
          <w:szCs w:val="36"/>
          <w:lang w:val="en-GB"/>
        </w:rPr>
        <w:t>:</w:t>
      </w:r>
    </w:p>
    <w:p w14:paraId="00B2745B" w14:textId="1985F7C3"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b/>
          <w:bCs/>
          <w:color w:val="auto"/>
          <w:sz w:val="48"/>
          <w:szCs w:val="36"/>
          <w:lang w:val="en-GB"/>
        </w:rPr>
        <w:t>“</w:t>
      </w:r>
      <w:r w:rsidRPr="00831371">
        <w:rPr>
          <w:rFonts w:ascii="Sakkal Majalla" w:eastAsia="Times New Roman" w:hAnsi="Sakkal Majalla"/>
          <w:b/>
          <w:bCs/>
          <w:color w:val="auto"/>
          <w:sz w:val="48"/>
          <w:szCs w:val="36"/>
          <w:rtl/>
        </w:rPr>
        <w:t>الحوار الذي يتم فيه تبادل الأفكار والآراء بصورة منظمة ومحترمة تحقق الفهم المتبادل وتدعم الوصول إلى نتائج إيجابية دون صراع أو إساءة</w:t>
      </w:r>
      <w:r w:rsidRPr="00831371">
        <w:rPr>
          <w:rFonts w:ascii="Sakkal Majalla" w:eastAsia="Times New Roman" w:hAnsi="Sakkal Majalla"/>
          <w:b/>
          <w:bCs/>
          <w:color w:val="auto"/>
          <w:sz w:val="48"/>
          <w:szCs w:val="36"/>
          <w:lang w:val="en-GB"/>
        </w:rPr>
        <w:t>.</w:t>
      </w:r>
      <w:r>
        <w:rPr>
          <w:rFonts w:ascii="Sakkal Majalla" w:eastAsia="Times New Roman" w:hAnsi="Sakkal Majalla"/>
          <w:b/>
          <w:bCs/>
          <w:color w:val="auto"/>
          <w:sz w:val="48"/>
          <w:szCs w:val="36"/>
          <w:lang w:val="en-GB"/>
        </w:rPr>
        <w:t>”</w:t>
      </w:r>
    </w:p>
    <w:p w14:paraId="59268732"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أهمية الحوار الناجح في بيئة العمل</w:t>
      </w:r>
    </w:p>
    <w:p w14:paraId="361D7596" w14:textId="437EB361"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831371">
        <w:rPr>
          <w:rFonts w:ascii="Sakkal Majalla" w:eastAsia="Times New Roman" w:hAnsi="Sakkal Majalla"/>
          <w:b/>
          <w:bCs/>
          <w:color w:val="auto"/>
          <w:sz w:val="48"/>
          <w:szCs w:val="36"/>
          <w:rtl/>
        </w:rPr>
        <w:t>تعزيز الفهم المشترك</w:t>
      </w:r>
    </w:p>
    <w:p w14:paraId="2334DA6E"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يساعد الحوار على توضيح الأفكار وتفسير المواقف المختلفة</w:t>
      </w:r>
      <w:r w:rsidRPr="00831371">
        <w:rPr>
          <w:rFonts w:ascii="Sakkal Majalla" w:eastAsia="Times New Roman" w:hAnsi="Sakkal Majalla"/>
          <w:b/>
          <w:bCs/>
          <w:color w:val="auto"/>
          <w:sz w:val="48"/>
          <w:szCs w:val="36"/>
          <w:lang w:val="en-GB"/>
        </w:rPr>
        <w:t>.</w:t>
      </w:r>
    </w:p>
    <w:p w14:paraId="3DAC66C2" w14:textId="5C935568"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دعم اتخاذ القرار</w:t>
      </w:r>
    </w:p>
    <w:p w14:paraId="19EEEE2E"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كلما زادت المناقشات الهادفة تحسنت جودة القرارات</w:t>
      </w:r>
      <w:r w:rsidRPr="00831371">
        <w:rPr>
          <w:rFonts w:ascii="Sakkal Majalla" w:eastAsia="Times New Roman" w:hAnsi="Sakkal Majalla"/>
          <w:b/>
          <w:bCs/>
          <w:color w:val="auto"/>
          <w:sz w:val="48"/>
          <w:szCs w:val="36"/>
          <w:lang w:val="en-GB"/>
        </w:rPr>
        <w:t>.</w:t>
      </w:r>
    </w:p>
    <w:p w14:paraId="7E341C0C" w14:textId="6C451244"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831371">
        <w:rPr>
          <w:rFonts w:ascii="Sakkal Majalla" w:eastAsia="Times New Roman" w:hAnsi="Sakkal Majalla"/>
          <w:b/>
          <w:bCs/>
          <w:color w:val="auto"/>
          <w:sz w:val="48"/>
          <w:szCs w:val="36"/>
          <w:rtl/>
        </w:rPr>
        <w:t>حل المشكلات</w:t>
      </w:r>
    </w:p>
    <w:p w14:paraId="3024E12F"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الحوار الفعّال يساعد على تحليل المشكلات والوصول إلى حلول مناسبة</w:t>
      </w:r>
      <w:r w:rsidRPr="00831371">
        <w:rPr>
          <w:rFonts w:ascii="Sakkal Majalla" w:eastAsia="Times New Roman" w:hAnsi="Sakkal Majalla"/>
          <w:b/>
          <w:bCs/>
          <w:color w:val="auto"/>
          <w:sz w:val="48"/>
          <w:szCs w:val="36"/>
          <w:lang w:val="en-GB"/>
        </w:rPr>
        <w:t>.</w:t>
      </w:r>
    </w:p>
    <w:p w14:paraId="11DFA669" w14:textId="210DE4A6"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بناء العلاقات المهنية</w:t>
      </w:r>
    </w:p>
    <w:p w14:paraId="4BFFD7EB"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الحوار الجيد يعزز الثقة والتعاون بين الزملاء</w:t>
      </w:r>
      <w:r w:rsidRPr="00831371">
        <w:rPr>
          <w:rFonts w:ascii="Sakkal Majalla" w:eastAsia="Times New Roman" w:hAnsi="Sakkal Majalla"/>
          <w:b/>
          <w:bCs/>
          <w:color w:val="auto"/>
          <w:sz w:val="48"/>
          <w:szCs w:val="36"/>
          <w:lang w:val="en-GB"/>
        </w:rPr>
        <w:t>.</w:t>
      </w:r>
    </w:p>
    <w:p w14:paraId="310B410B" w14:textId="77E892A0"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lastRenderedPageBreak/>
        <w:t>5.</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تقليل سوء الفهم</w:t>
      </w:r>
    </w:p>
    <w:p w14:paraId="17CB0157"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الكثير من الخلافات المهنية تنتج عن ضعف الحوار أو غموض الرسائل</w:t>
      </w:r>
      <w:r w:rsidRPr="00831371">
        <w:rPr>
          <w:rFonts w:ascii="Sakkal Majalla" w:eastAsia="Times New Roman" w:hAnsi="Sakkal Majalla"/>
          <w:b/>
          <w:bCs/>
          <w:color w:val="auto"/>
          <w:sz w:val="48"/>
          <w:szCs w:val="36"/>
          <w:lang w:val="en-GB"/>
        </w:rPr>
        <w:t>.</w:t>
      </w:r>
    </w:p>
    <w:p w14:paraId="61FF1EE0"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أسس الحوار الناجح</w:t>
      </w:r>
    </w:p>
    <w:p w14:paraId="13506107"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أولاً: الاحترام المتبادل</w:t>
      </w:r>
    </w:p>
    <w:p w14:paraId="0DA7015E"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الاحترام هو أساس أي حوار ناجح</w:t>
      </w:r>
      <w:r w:rsidRPr="00831371">
        <w:rPr>
          <w:rFonts w:ascii="Sakkal Majalla" w:eastAsia="Times New Roman" w:hAnsi="Sakkal Majalla"/>
          <w:b/>
          <w:bCs/>
          <w:color w:val="auto"/>
          <w:sz w:val="48"/>
          <w:szCs w:val="36"/>
          <w:lang w:val="en-GB"/>
        </w:rPr>
        <w:t>.</w:t>
      </w:r>
    </w:p>
    <w:p w14:paraId="5AEC32FC"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ويتطلب</w:t>
      </w:r>
      <w:r w:rsidRPr="00831371">
        <w:rPr>
          <w:rFonts w:ascii="Sakkal Majalla" w:eastAsia="Times New Roman" w:hAnsi="Sakkal Majalla"/>
          <w:b/>
          <w:bCs/>
          <w:color w:val="auto"/>
          <w:sz w:val="48"/>
          <w:szCs w:val="36"/>
          <w:lang w:val="en-GB"/>
        </w:rPr>
        <w:t>:</w:t>
      </w:r>
    </w:p>
    <w:p w14:paraId="326CE476" w14:textId="77777777" w:rsidR="00831371" w:rsidRPr="00831371" w:rsidRDefault="00831371">
      <w:pPr>
        <w:numPr>
          <w:ilvl w:val="0"/>
          <w:numId w:val="2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احترام الشخص الآخر</w:t>
      </w:r>
      <w:r w:rsidRPr="00831371">
        <w:rPr>
          <w:rFonts w:ascii="Sakkal Majalla" w:eastAsia="Times New Roman" w:hAnsi="Sakkal Majalla"/>
          <w:b/>
          <w:bCs/>
          <w:color w:val="auto"/>
          <w:sz w:val="48"/>
          <w:szCs w:val="36"/>
          <w:lang w:val="en-GB"/>
        </w:rPr>
        <w:t>.</w:t>
      </w:r>
    </w:p>
    <w:p w14:paraId="16854076" w14:textId="77777777" w:rsidR="00831371" w:rsidRPr="00831371" w:rsidRDefault="00831371">
      <w:pPr>
        <w:numPr>
          <w:ilvl w:val="0"/>
          <w:numId w:val="2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احترام حقه في التعبير</w:t>
      </w:r>
      <w:r w:rsidRPr="00831371">
        <w:rPr>
          <w:rFonts w:ascii="Sakkal Majalla" w:eastAsia="Times New Roman" w:hAnsi="Sakkal Majalla"/>
          <w:b/>
          <w:bCs/>
          <w:color w:val="auto"/>
          <w:sz w:val="48"/>
          <w:szCs w:val="36"/>
          <w:lang w:val="en-GB"/>
        </w:rPr>
        <w:t>.</w:t>
      </w:r>
    </w:p>
    <w:p w14:paraId="1106AE2F" w14:textId="77777777" w:rsidR="00831371" w:rsidRPr="00831371" w:rsidRDefault="00831371">
      <w:pPr>
        <w:numPr>
          <w:ilvl w:val="0"/>
          <w:numId w:val="2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احترام الاختلاف في الرأي</w:t>
      </w:r>
      <w:r w:rsidRPr="00831371">
        <w:rPr>
          <w:rFonts w:ascii="Sakkal Majalla" w:eastAsia="Times New Roman" w:hAnsi="Sakkal Majalla"/>
          <w:b/>
          <w:bCs/>
          <w:color w:val="auto"/>
          <w:sz w:val="48"/>
          <w:szCs w:val="36"/>
          <w:lang w:val="en-GB"/>
        </w:rPr>
        <w:t>.</w:t>
      </w:r>
    </w:p>
    <w:p w14:paraId="48550735"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ثانياً: الاستماع الفعّال</w:t>
      </w:r>
    </w:p>
    <w:p w14:paraId="010256B2"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الحوار الحقيقي لا يقوم على الحديث فقط، بل يعتمد على الإنصات الجيد</w:t>
      </w:r>
      <w:r w:rsidRPr="00831371">
        <w:rPr>
          <w:rFonts w:ascii="Sakkal Majalla" w:eastAsia="Times New Roman" w:hAnsi="Sakkal Majalla"/>
          <w:b/>
          <w:bCs/>
          <w:color w:val="auto"/>
          <w:sz w:val="48"/>
          <w:szCs w:val="36"/>
          <w:lang w:val="en-GB"/>
        </w:rPr>
        <w:t>.</w:t>
      </w:r>
    </w:p>
    <w:p w14:paraId="51C4A75B"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ويتضمن</w:t>
      </w:r>
      <w:r w:rsidRPr="00831371">
        <w:rPr>
          <w:rFonts w:ascii="Sakkal Majalla" w:eastAsia="Times New Roman" w:hAnsi="Sakkal Majalla"/>
          <w:b/>
          <w:bCs/>
          <w:color w:val="auto"/>
          <w:sz w:val="48"/>
          <w:szCs w:val="36"/>
          <w:lang w:val="en-GB"/>
        </w:rPr>
        <w:t>:</w:t>
      </w:r>
    </w:p>
    <w:p w14:paraId="00552CD9" w14:textId="77777777" w:rsidR="00831371" w:rsidRPr="00831371" w:rsidRDefault="00831371">
      <w:pPr>
        <w:numPr>
          <w:ilvl w:val="0"/>
          <w:numId w:val="2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التركيز الكامل</w:t>
      </w:r>
      <w:r w:rsidRPr="00831371">
        <w:rPr>
          <w:rFonts w:ascii="Sakkal Majalla" w:eastAsia="Times New Roman" w:hAnsi="Sakkal Majalla"/>
          <w:b/>
          <w:bCs/>
          <w:color w:val="auto"/>
          <w:sz w:val="48"/>
          <w:szCs w:val="36"/>
          <w:lang w:val="en-GB"/>
        </w:rPr>
        <w:t>.</w:t>
      </w:r>
    </w:p>
    <w:p w14:paraId="5EA63727" w14:textId="77777777" w:rsidR="00831371" w:rsidRPr="00831371" w:rsidRDefault="00831371">
      <w:pPr>
        <w:numPr>
          <w:ilvl w:val="0"/>
          <w:numId w:val="2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عدم المقاطعة</w:t>
      </w:r>
      <w:r w:rsidRPr="00831371">
        <w:rPr>
          <w:rFonts w:ascii="Sakkal Majalla" w:eastAsia="Times New Roman" w:hAnsi="Sakkal Majalla"/>
          <w:b/>
          <w:bCs/>
          <w:color w:val="auto"/>
          <w:sz w:val="48"/>
          <w:szCs w:val="36"/>
          <w:lang w:val="en-GB"/>
        </w:rPr>
        <w:t>.</w:t>
      </w:r>
    </w:p>
    <w:p w14:paraId="299EC776" w14:textId="77777777" w:rsidR="00831371" w:rsidRPr="00831371" w:rsidRDefault="00831371">
      <w:pPr>
        <w:numPr>
          <w:ilvl w:val="0"/>
          <w:numId w:val="2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فهم الرسالة</w:t>
      </w:r>
      <w:r w:rsidRPr="00831371">
        <w:rPr>
          <w:rFonts w:ascii="Sakkal Majalla" w:eastAsia="Times New Roman" w:hAnsi="Sakkal Majalla"/>
          <w:b/>
          <w:bCs/>
          <w:color w:val="auto"/>
          <w:sz w:val="48"/>
          <w:szCs w:val="36"/>
          <w:lang w:val="en-GB"/>
        </w:rPr>
        <w:t>.</w:t>
      </w:r>
    </w:p>
    <w:p w14:paraId="4B56B822" w14:textId="77777777" w:rsidR="00831371" w:rsidRPr="00831371" w:rsidRDefault="00831371">
      <w:pPr>
        <w:numPr>
          <w:ilvl w:val="0"/>
          <w:numId w:val="2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طرح الأسئلة التوضيحية</w:t>
      </w:r>
      <w:r w:rsidRPr="00831371">
        <w:rPr>
          <w:rFonts w:ascii="Sakkal Majalla" w:eastAsia="Times New Roman" w:hAnsi="Sakkal Majalla"/>
          <w:b/>
          <w:bCs/>
          <w:color w:val="auto"/>
          <w:sz w:val="48"/>
          <w:szCs w:val="36"/>
          <w:lang w:val="en-GB"/>
        </w:rPr>
        <w:t>.</w:t>
      </w:r>
    </w:p>
    <w:p w14:paraId="39D295D1"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58E2C804" w14:textId="304DF591"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lastRenderedPageBreak/>
        <w:t>ثالثاً: الوضوح</w:t>
      </w:r>
    </w:p>
    <w:p w14:paraId="0F202F3A"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يجب أن تكون الأفكار</w:t>
      </w:r>
      <w:r w:rsidRPr="00831371">
        <w:rPr>
          <w:rFonts w:ascii="Sakkal Majalla" w:eastAsia="Times New Roman" w:hAnsi="Sakkal Majalla"/>
          <w:b/>
          <w:bCs/>
          <w:color w:val="auto"/>
          <w:sz w:val="48"/>
          <w:szCs w:val="36"/>
          <w:lang w:val="en-GB"/>
        </w:rPr>
        <w:t>:</w:t>
      </w:r>
    </w:p>
    <w:p w14:paraId="60C07B84" w14:textId="77777777" w:rsidR="00831371" w:rsidRPr="00831371" w:rsidRDefault="00831371">
      <w:pPr>
        <w:numPr>
          <w:ilvl w:val="0"/>
          <w:numId w:val="23"/>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واضحة</w:t>
      </w:r>
      <w:r w:rsidRPr="00831371">
        <w:rPr>
          <w:rFonts w:ascii="Sakkal Majalla" w:eastAsia="Times New Roman" w:hAnsi="Sakkal Majalla"/>
          <w:b/>
          <w:bCs/>
          <w:color w:val="auto"/>
          <w:sz w:val="48"/>
          <w:szCs w:val="36"/>
          <w:lang w:val="en-GB"/>
        </w:rPr>
        <w:t>.</w:t>
      </w:r>
    </w:p>
    <w:p w14:paraId="534F60AD" w14:textId="77777777" w:rsidR="00831371" w:rsidRPr="00831371" w:rsidRDefault="00831371">
      <w:pPr>
        <w:numPr>
          <w:ilvl w:val="0"/>
          <w:numId w:val="23"/>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منظمة</w:t>
      </w:r>
      <w:r w:rsidRPr="00831371">
        <w:rPr>
          <w:rFonts w:ascii="Sakkal Majalla" w:eastAsia="Times New Roman" w:hAnsi="Sakkal Majalla"/>
          <w:b/>
          <w:bCs/>
          <w:color w:val="auto"/>
          <w:sz w:val="48"/>
          <w:szCs w:val="36"/>
          <w:lang w:val="en-GB"/>
        </w:rPr>
        <w:t>.</w:t>
      </w:r>
    </w:p>
    <w:p w14:paraId="273CB201" w14:textId="77777777" w:rsidR="00831371" w:rsidRPr="00831371" w:rsidRDefault="00831371">
      <w:pPr>
        <w:numPr>
          <w:ilvl w:val="0"/>
          <w:numId w:val="23"/>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مباشرة</w:t>
      </w:r>
      <w:r w:rsidRPr="00831371">
        <w:rPr>
          <w:rFonts w:ascii="Sakkal Majalla" w:eastAsia="Times New Roman" w:hAnsi="Sakkal Majalla"/>
          <w:b/>
          <w:bCs/>
          <w:color w:val="auto"/>
          <w:sz w:val="48"/>
          <w:szCs w:val="36"/>
          <w:lang w:val="en-GB"/>
        </w:rPr>
        <w:t>.</w:t>
      </w:r>
    </w:p>
    <w:p w14:paraId="5E858C14"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رابعاً: الموضوعية</w:t>
      </w:r>
    </w:p>
    <w:p w14:paraId="445BD28D"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التركيز على الحقائق بدلاً من المشاعر والانفعالات</w:t>
      </w:r>
      <w:r w:rsidRPr="00831371">
        <w:rPr>
          <w:rFonts w:ascii="Sakkal Majalla" w:eastAsia="Times New Roman" w:hAnsi="Sakkal Majalla"/>
          <w:b/>
          <w:bCs/>
          <w:color w:val="auto"/>
          <w:sz w:val="48"/>
          <w:szCs w:val="36"/>
          <w:lang w:val="en-GB"/>
        </w:rPr>
        <w:t>.</w:t>
      </w:r>
    </w:p>
    <w:p w14:paraId="11A94BA9"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خامساً: الصدق والمصداقية</w:t>
      </w:r>
    </w:p>
    <w:p w14:paraId="26C83D1B"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الثقة لا تُبنى إلا من خلال الصراحة والشفافية</w:t>
      </w:r>
      <w:r w:rsidRPr="00831371">
        <w:rPr>
          <w:rFonts w:ascii="Sakkal Majalla" w:eastAsia="Times New Roman" w:hAnsi="Sakkal Majalla"/>
          <w:b/>
          <w:bCs/>
          <w:color w:val="auto"/>
          <w:sz w:val="48"/>
          <w:szCs w:val="36"/>
          <w:lang w:val="en-GB"/>
        </w:rPr>
        <w:t>.</w:t>
      </w:r>
    </w:p>
    <w:p w14:paraId="6ADCFCD0"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سادساً: المرونة</w:t>
      </w:r>
    </w:p>
    <w:p w14:paraId="3ADBA6C2"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القدرة على تقبل الآراء الجديدة وتعديل المواقف عند الحاجة</w:t>
      </w:r>
      <w:r w:rsidRPr="00831371">
        <w:rPr>
          <w:rFonts w:ascii="Sakkal Majalla" w:eastAsia="Times New Roman" w:hAnsi="Sakkal Majalla"/>
          <w:b/>
          <w:bCs/>
          <w:color w:val="auto"/>
          <w:sz w:val="48"/>
          <w:szCs w:val="36"/>
          <w:lang w:val="en-GB"/>
        </w:rPr>
        <w:t>.</w:t>
      </w:r>
    </w:p>
    <w:p w14:paraId="1799293C"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سابعاً: التحكم في الانفعالات</w:t>
      </w:r>
    </w:p>
    <w:p w14:paraId="69CFA495"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الهدوء والاتزان من أهم عوامل نجاح الحوار</w:t>
      </w:r>
      <w:r w:rsidRPr="00831371">
        <w:rPr>
          <w:rFonts w:ascii="Sakkal Majalla" w:eastAsia="Times New Roman" w:hAnsi="Sakkal Majalla"/>
          <w:b/>
          <w:bCs/>
          <w:color w:val="auto"/>
          <w:sz w:val="48"/>
          <w:szCs w:val="36"/>
          <w:lang w:val="en-GB"/>
        </w:rPr>
        <w:t>.</w:t>
      </w:r>
    </w:p>
    <w:p w14:paraId="5DE9D466"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أخطاء شائعة تُفشل الحوار</w:t>
      </w:r>
    </w:p>
    <w:p w14:paraId="6E8638F3" w14:textId="77777777" w:rsidR="00831371" w:rsidRPr="00831371" w:rsidRDefault="00831371">
      <w:pPr>
        <w:numPr>
          <w:ilvl w:val="0"/>
          <w:numId w:val="2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المقاطعة المستمرة</w:t>
      </w:r>
      <w:r w:rsidRPr="00831371">
        <w:rPr>
          <w:rFonts w:ascii="Sakkal Majalla" w:eastAsia="Times New Roman" w:hAnsi="Sakkal Majalla"/>
          <w:b/>
          <w:bCs/>
          <w:color w:val="auto"/>
          <w:sz w:val="48"/>
          <w:szCs w:val="36"/>
          <w:lang w:val="en-GB"/>
        </w:rPr>
        <w:t>.</w:t>
      </w:r>
    </w:p>
    <w:p w14:paraId="2E43B1B2" w14:textId="77777777" w:rsidR="00831371" w:rsidRPr="00831371" w:rsidRDefault="00831371">
      <w:pPr>
        <w:numPr>
          <w:ilvl w:val="0"/>
          <w:numId w:val="2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رفع الصوت</w:t>
      </w:r>
      <w:r w:rsidRPr="00831371">
        <w:rPr>
          <w:rFonts w:ascii="Sakkal Majalla" w:eastAsia="Times New Roman" w:hAnsi="Sakkal Majalla"/>
          <w:b/>
          <w:bCs/>
          <w:color w:val="auto"/>
          <w:sz w:val="48"/>
          <w:szCs w:val="36"/>
          <w:lang w:val="en-GB"/>
        </w:rPr>
        <w:t>.</w:t>
      </w:r>
    </w:p>
    <w:p w14:paraId="7604D765" w14:textId="77777777" w:rsidR="00831371" w:rsidRPr="00831371" w:rsidRDefault="00831371">
      <w:pPr>
        <w:numPr>
          <w:ilvl w:val="0"/>
          <w:numId w:val="2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السخرية</w:t>
      </w:r>
      <w:r w:rsidRPr="00831371">
        <w:rPr>
          <w:rFonts w:ascii="Sakkal Majalla" w:eastAsia="Times New Roman" w:hAnsi="Sakkal Majalla"/>
          <w:b/>
          <w:bCs/>
          <w:color w:val="auto"/>
          <w:sz w:val="48"/>
          <w:szCs w:val="36"/>
          <w:lang w:val="en-GB"/>
        </w:rPr>
        <w:t>.</w:t>
      </w:r>
    </w:p>
    <w:p w14:paraId="32C846D0" w14:textId="77777777" w:rsidR="00831371" w:rsidRPr="00831371" w:rsidRDefault="00831371">
      <w:pPr>
        <w:numPr>
          <w:ilvl w:val="0"/>
          <w:numId w:val="2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lastRenderedPageBreak/>
        <w:t>الهجوم الشخصي</w:t>
      </w:r>
      <w:r w:rsidRPr="00831371">
        <w:rPr>
          <w:rFonts w:ascii="Sakkal Majalla" w:eastAsia="Times New Roman" w:hAnsi="Sakkal Majalla"/>
          <w:b/>
          <w:bCs/>
          <w:color w:val="auto"/>
          <w:sz w:val="48"/>
          <w:szCs w:val="36"/>
          <w:lang w:val="en-GB"/>
        </w:rPr>
        <w:t>.</w:t>
      </w:r>
    </w:p>
    <w:p w14:paraId="48515CA0" w14:textId="77777777" w:rsidR="00831371" w:rsidRPr="00831371" w:rsidRDefault="00831371">
      <w:pPr>
        <w:numPr>
          <w:ilvl w:val="0"/>
          <w:numId w:val="2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التعصب للرأي</w:t>
      </w:r>
      <w:r w:rsidRPr="00831371">
        <w:rPr>
          <w:rFonts w:ascii="Sakkal Majalla" w:eastAsia="Times New Roman" w:hAnsi="Sakkal Majalla"/>
          <w:b/>
          <w:bCs/>
          <w:color w:val="auto"/>
          <w:sz w:val="48"/>
          <w:szCs w:val="36"/>
          <w:lang w:val="en-GB"/>
        </w:rPr>
        <w:t>.</w:t>
      </w:r>
    </w:p>
    <w:p w14:paraId="745B2F67" w14:textId="77777777" w:rsidR="00831371" w:rsidRPr="00831371" w:rsidRDefault="00831371">
      <w:pPr>
        <w:numPr>
          <w:ilvl w:val="0"/>
          <w:numId w:val="2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إصدار الأحكام المسبقة</w:t>
      </w:r>
      <w:r w:rsidRPr="00831371">
        <w:rPr>
          <w:rFonts w:ascii="Sakkal Majalla" w:eastAsia="Times New Roman" w:hAnsi="Sakkal Majalla"/>
          <w:b/>
          <w:bCs/>
          <w:color w:val="auto"/>
          <w:sz w:val="48"/>
          <w:szCs w:val="36"/>
          <w:lang w:val="en-GB"/>
        </w:rPr>
        <w:t>.</w:t>
      </w:r>
    </w:p>
    <w:p w14:paraId="6932B70B" w14:textId="023BE5B3" w:rsidR="00831371" w:rsidRPr="00831371" w:rsidRDefault="00831371">
      <w:pPr>
        <w:numPr>
          <w:ilvl w:val="0"/>
          <w:numId w:val="2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تجاهل الطرف الآخر</w:t>
      </w:r>
      <w:r w:rsidRPr="00831371">
        <w:rPr>
          <w:rFonts w:ascii="Sakkal Majalla" w:eastAsia="Times New Roman" w:hAnsi="Sakkal Majalla"/>
          <w:b/>
          <w:bCs/>
          <w:color w:val="auto"/>
          <w:sz w:val="48"/>
          <w:szCs w:val="36"/>
          <w:lang w:val="en-GB"/>
        </w:rPr>
        <w:t>.</w:t>
      </w:r>
    </w:p>
    <w:p w14:paraId="59A5167B" w14:textId="77777777" w:rsidR="00831371" w:rsidRPr="00831371" w:rsidRDefault="00831371" w:rsidP="00831371">
      <w:pPr>
        <w:spacing w:after="200" w:line="240" w:lineRule="auto"/>
        <w:jc w:val="center"/>
        <w:rPr>
          <w:rFonts w:ascii="Sakkal Majalla" w:eastAsia="Times New Roman" w:hAnsi="Sakkal Majalla"/>
          <w:b/>
          <w:bCs/>
          <w:color w:val="006666"/>
          <w:sz w:val="72"/>
          <w:szCs w:val="48"/>
          <w:lang w:val="en-GB"/>
        </w:rPr>
      </w:pPr>
      <w:r w:rsidRPr="00831371">
        <w:rPr>
          <w:rFonts w:ascii="Sakkal Majalla" w:eastAsia="Times New Roman" w:hAnsi="Sakkal Majalla"/>
          <w:b/>
          <w:bCs/>
          <w:color w:val="006666"/>
          <w:sz w:val="72"/>
          <w:szCs w:val="48"/>
          <w:rtl/>
        </w:rPr>
        <w:t>ثانياً: إدارة النقاشات المهنية</w:t>
      </w:r>
    </w:p>
    <w:p w14:paraId="4CB61E8D"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النقاش المهني هو أحد أشكال الحوار المنظم الذي يهدف إلى تبادل المعلومات وتحليل القضايا ومناقشة الحلول واتخاذ القرارات داخل بيئة العمل</w:t>
      </w:r>
      <w:r w:rsidRPr="00831371">
        <w:rPr>
          <w:rFonts w:ascii="Sakkal Majalla" w:eastAsia="Times New Roman" w:hAnsi="Sakkal Majalla"/>
          <w:b/>
          <w:bCs/>
          <w:color w:val="auto"/>
          <w:sz w:val="48"/>
          <w:szCs w:val="36"/>
          <w:lang w:val="en-GB"/>
        </w:rPr>
        <w:t>.</w:t>
      </w:r>
    </w:p>
    <w:p w14:paraId="01BEEC9B"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وتُعتبر القدرة على إدارة النقاشات المهنية من المهارات المهمة للقادة والمديرين وأعضاء فرق العمل، لأنها تساعد على توجيه الحوار نحو تحقيق الأهداف المطلوبة بطريقة فعالة ومنظمة</w:t>
      </w:r>
      <w:r w:rsidRPr="00831371">
        <w:rPr>
          <w:rFonts w:ascii="Sakkal Majalla" w:eastAsia="Times New Roman" w:hAnsi="Sakkal Majalla"/>
          <w:b/>
          <w:bCs/>
          <w:color w:val="auto"/>
          <w:sz w:val="48"/>
          <w:szCs w:val="36"/>
          <w:lang w:val="en-GB"/>
        </w:rPr>
        <w:t>.</w:t>
      </w:r>
    </w:p>
    <w:p w14:paraId="1487A092"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مفهوم النقاش المهني</w:t>
      </w:r>
    </w:p>
    <w:p w14:paraId="3227C59A"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النقاش المهني هو</w:t>
      </w:r>
      <w:r w:rsidRPr="00831371">
        <w:rPr>
          <w:rFonts w:ascii="Sakkal Majalla" w:eastAsia="Times New Roman" w:hAnsi="Sakkal Majalla"/>
          <w:b/>
          <w:bCs/>
          <w:color w:val="auto"/>
          <w:sz w:val="48"/>
          <w:szCs w:val="36"/>
          <w:lang w:val="en-GB"/>
        </w:rPr>
        <w:t>:</w:t>
      </w:r>
    </w:p>
    <w:p w14:paraId="3AD47724"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lang w:val="en-GB"/>
        </w:rPr>
        <w:t>"</w:t>
      </w:r>
      <w:r w:rsidRPr="00831371">
        <w:rPr>
          <w:rFonts w:ascii="Sakkal Majalla" w:eastAsia="Times New Roman" w:hAnsi="Sakkal Majalla"/>
          <w:b/>
          <w:bCs/>
          <w:color w:val="auto"/>
          <w:sz w:val="48"/>
          <w:szCs w:val="36"/>
          <w:rtl/>
        </w:rPr>
        <w:t>عملية منظمة لتبادل الآراء والمعلومات بين مجموعة من الأفراد حول موضوع محدد بهدف الوصول إلى نتائج أو قرارات أو حلول عملية</w:t>
      </w:r>
      <w:r w:rsidRPr="00831371">
        <w:rPr>
          <w:rFonts w:ascii="Sakkal Majalla" w:eastAsia="Times New Roman" w:hAnsi="Sakkal Majalla"/>
          <w:b/>
          <w:bCs/>
          <w:color w:val="auto"/>
          <w:sz w:val="48"/>
          <w:szCs w:val="36"/>
          <w:lang w:val="en-GB"/>
        </w:rPr>
        <w:t>."</w:t>
      </w:r>
    </w:p>
    <w:p w14:paraId="03EB83E3"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أهداف النقاشات المهنية</w:t>
      </w:r>
    </w:p>
    <w:p w14:paraId="7D2F4CD7" w14:textId="77777777" w:rsidR="00831371" w:rsidRPr="00831371" w:rsidRDefault="00831371">
      <w:pPr>
        <w:numPr>
          <w:ilvl w:val="0"/>
          <w:numId w:val="25"/>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تبادل الخبرات</w:t>
      </w:r>
      <w:r w:rsidRPr="00831371">
        <w:rPr>
          <w:rFonts w:ascii="Sakkal Majalla" w:eastAsia="Times New Roman" w:hAnsi="Sakkal Majalla"/>
          <w:b/>
          <w:bCs/>
          <w:color w:val="auto"/>
          <w:sz w:val="48"/>
          <w:szCs w:val="36"/>
          <w:lang w:val="en-GB"/>
        </w:rPr>
        <w:t>.</w:t>
      </w:r>
    </w:p>
    <w:p w14:paraId="1AA3C8D9" w14:textId="77777777" w:rsidR="00831371" w:rsidRPr="00831371" w:rsidRDefault="00831371">
      <w:pPr>
        <w:numPr>
          <w:ilvl w:val="0"/>
          <w:numId w:val="25"/>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مناقشة المشكلات</w:t>
      </w:r>
      <w:r w:rsidRPr="00831371">
        <w:rPr>
          <w:rFonts w:ascii="Sakkal Majalla" w:eastAsia="Times New Roman" w:hAnsi="Sakkal Majalla"/>
          <w:b/>
          <w:bCs/>
          <w:color w:val="auto"/>
          <w:sz w:val="48"/>
          <w:szCs w:val="36"/>
          <w:lang w:val="en-GB"/>
        </w:rPr>
        <w:t>.</w:t>
      </w:r>
    </w:p>
    <w:p w14:paraId="185CE04F" w14:textId="77777777" w:rsidR="00831371" w:rsidRPr="00831371" w:rsidRDefault="00831371">
      <w:pPr>
        <w:numPr>
          <w:ilvl w:val="0"/>
          <w:numId w:val="25"/>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تحليل القضايا</w:t>
      </w:r>
      <w:r w:rsidRPr="00831371">
        <w:rPr>
          <w:rFonts w:ascii="Sakkal Majalla" w:eastAsia="Times New Roman" w:hAnsi="Sakkal Majalla"/>
          <w:b/>
          <w:bCs/>
          <w:color w:val="auto"/>
          <w:sz w:val="48"/>
          <w:szCs w:val="36"/>
          <w:lang w:val="en-GB"/>
        </w:rPr>
        <w:t>.</w:t>
      </w:r>
    </w:p>
    <w:p w14:paraId="3E16085F" w14:textId="77777777" w:rsidR="00831371" w:rsidRPr="00831371" w:rsidRDefault="00831371">
      <w:pPr>
        <w:numPr>
          <w:ilvl w:val="0"/>
          <w:numId w:val="25"/>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lastRenderedPageBreak/>
        <w:t>اتخاذ القرارات</w:t>
      </w:r>
      <w:r w:rsidRPr="00831371">
        <w:rPr>
          <w:rFonts w:ascii="Sakkal Majalla" w:eastAsia="Times New Roman" w:hAnsi="Sakkal Majalla"/>
          <w:b/>
          <w:bCs/>
          <w:color w:val="auto"/>
          <w:sz w:val="48"/>
          <w:szCs w:val="36"/>
          <w:lang w:val="en-GB"/>
        </w:rPr>
        <w:t>.</w:t>
      </w:r>
    </w:p>
    <w:p w14:paraId="6E4BFDE6" w14:textId="77777777" w:rsidR="00831371" w:rsidRPr="00831371" w:rsidRDefault="00831371">
      <w:pPr>
        <w:numPr>
          <w:ilvl w:val="0"/>
          <w:numId w:val="25"/>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تطوير الأداء</w:t>
      </w:r>
      <w:r w:rsidRPr="00831371">
        <w:rPr>
          <w:rFonts w:ascii="Sakkal Majalla" w:eastAsia="Times New Roman" w:hAnsi="Sakkal Majalla"/>
          <w:b/>
          <w:bCs/>
          <w:color w:val="auto"/>
          <w:sz w:val="48"/>
          <w:szCs w:val="36"/>
          <w:lang w:val="en-GB"/>
        </w:rPr>
        <w:t>.</w:t>
      </w:r>
    </w:p>
    <w:p w14:paraId="74585524" w14:textId="77777777" w:rsidR="00831371" w:rsidRPr="00831371" w:rsidRDefault="00831371">
      <w:pPr>
        <w:numPr>
          <w:ilvl w:val="0"/>
          <w:numId w:val="25"/>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تعزيز المشاركة</w:t>
      </w:r>
      <w:r w:rsidRPr="00831371">
        <w:rPr>
          <w:rFonts w:ascii="Sakkal Majalla" w:eastAsia="Times New Roman" w:hAnsi="Sakkal Majalla"/>
          <w:b/>
          <w:bCs/>
          <w:color w:val="auto"/>
          <w:sz w:val="48"/>
          <w:szCs w:val="36"/>
          <w:lang w:val="en-GB"/>
        </w:rPr>
        <w:t>.</w:t>
      </w:r>
    </w:p>
    <w:p w14:paraId="7BC73831"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مراحل إدارة النقاش المهني</w:t>
      </w:r>
    </w:p>
    <w:p w14:paraId="24C3A238"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المرحلة الأولى: الإعداد للنقاش</w:t>
      </w:r>
    </w:p>
    <w:p w14:paraId="0032FFE9"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تشمل</w:t>
      </w:r>
      <w:r w:rsidRPr="00831371">
        <w:rPr>
          <w:rFonts w:ascii="Sakkal Majalla" w:eastAsia="Times New Roman" w:hAnsi="Sakkal Majalla"/>
          <w:b/>
          <w:bCs/>
          <w:color w:val="auto"/>
          <w:sz w:val="48"/>
          <w:szCs w:val="36"/>
          <w:lang w:val="en-GB"/>
        </w:rPr>
        <w:t>:</w:t>
      </w:r>
    </w:p>
    <w:p w14:paraId="3F903EA6" w14:textId="77777777" w:rsidR="00831371" w:rsidRPr="00831371" w:rsidRDefault="00831371">
      <w:pPr>
        <w:numPr>
          <w:ilvl w:val="0"/>
          <w:numId w:val="26"/>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تحديد الهدف</w:t>
      </w:r>
      <w:r w:rsidRPr="00831371">
        <w:rPr>
          <w:rFonts w:ascii="Sakkal Majalla" w:eastAsia="Times New Roman" w:hAnsi="Sakkal Majalla"/>
          <w:b/>
          <w:bCs/>
          <w:color w:val="auto"/>
          <w:sz w:val="48"/>
          <w:szCs w:val="36"/>
          <w:lang w:val="en-GB"/>
        </w:rPr>
        <w:t>.</w:t>
      </w:r>
    </w:p>
    <w:p w14:paraId="1BC03835" w14:textId="77777777" w:rsidR="00831371" w:rsidRPr="00831371" w:rsidRDefault="00831371">
      <w:pPr>
        <w:numPr>
          <w:ilvl w:val="0"/>
          <w:numId w:val="26"/>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جمع المعلومات</w:t>
      </w:r>
      <w:r w:rsidRPr="00831371">
        <w:rPr>
          <w:rFonts w:ascii="Sakkal Majalla" w:eastAsia="Times New Roman" w:hAnsi="Sakkal Majalla"/>
          <w:b/>
          <w:bCs/>
          <w:color w:val="auto"/>
          <w:sz w:val="48"/>
          <w:szCs w:val="36"/>
          <w:lang w:val="en-GB"/>
        </w:rPr>
        <w:t>.</w:t>
      </w:r>
    </w:p>
    <w:p w14:paraId="3838F935" w14:textId="77777777" w:rsidR="00831371" w:rsidRPr="00831371" w:rsidRDefault="00831371">
      <w:pPr>
        <w:numPr>
          <w:ilvl w:val="0"/>
          <w:numId w:val="26"/>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تحديد المشاركين</w:t>
      </w:r>
      <w:r w:rsidRPr="00831371">
        <w:rPr>
          <w:rFonts w:ascii="Sakkal Majalla" w:eastAsia="Times New Roman" w:hAnsi="Sakkal Majalla"/>
          <w:b/>
          <w:bCs/>
          <w:color w:val="auto"/>
          <w:sz w:val="48"/>
          <w:szCs w:val="36"/>
          <w:lang w:val="en-GB"/>
        </w:rPr>
        <w:t>.</w:t>
      </w:r>
    </w:p>
    <w:p w14:paraId="7CBD49AE" w14:textId="77777777" w:rsidR="00831371" w:rsidRPr="00831371" w:rsidRDefault="00831371">
      <w:pPr>
        <w:numPr>
          <w:ilvl w:val="0"/>
          <w:numId w:val="26"/>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إعداد جدول الأعمال</w:t>
      </w:r>
      <w:r w:rsidRPr="00831371">
        <w:rPr>
          <w:rFonts w:ascii="Sakkal Majalla" w:eastAsia="Times New Roman" w:hAnsi="Sakkal Majalla"/>
          <w:b/>
          <w:bCs/>
          <w:color w:val="auto"/>
          <w:sz w:val="48"/>
          <w:szCs w:val="36"/>
          <w:lang w:val="en-GB"/>
        </w:rPr>
        <w:t>.</w:t>
      </w:r>
    </w:p>
    <w:p w14:paraId="04C099D7"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المرحلة الثانية: افتتاح النقاش</w:t>
      </w:r>
    </w:p>
    <w:p w14:paraId="6BDA89DF"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ويتضمن</w:t>
      </w:r>
      <w:r w:rsidRPr="00831371">
        <w:rPr>
          <w:rFonts w:ascii="Sakkal Majalla" w:eastAsia="Times New Roman" w:hAnsi="Sakkal Majalla"/>
          <w:b/>
          <w:bCs/>
          <w:color w:val="auto"/>
          <w:sz w:val="48"/>
          <w:szCs w:val="36"/>
          <w:lang w:val="en-GB"/>
        </w:rPr>
        <w:t>:</w:t>
      </w:r>
    </w:p>
    <w:p w14:paraId="39E815C4" w14:textId="77777777" w:rsidR="00831371" w:rsidRPr="00831371" w:rsidRDefault="00831371">
      <w:pPr>
        <w:numPr>
          <w:ilvl w:val="0"/>
          <w:numId w:val="27"/>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الترحيب بالمشاركين</w:t>
      </w:r>
      <w:r w:rsidRPr="00831371">
        <w:rPr>
          <w:rFonts w:ascii="Sakkal Majalla" w:eastAsia="Times New Roman" w:hAnsi="Sakkal Majalla"/>
          <w:b/>
          <w:bCs/>
          <w:color w:val="auto"/>
          <w:sz w:val="48"/>
          <w:szCs w:val="36"/>
          <w:lang w:val="en-GB"/>
        </w:rPr>
        <w:t>.</w:t>
      </w:r>
    </w:p>
    <w:p w14:paraId="1797CD75" w14:textId="77777777" w:rsidR="00831371" w:rsidRPr="00831371" w:rsidRDefault="00831371">
      <w:pPr>
        <w:numPr>
          <w:ilvl w:val="0"/>
          <w:numId w:val="27"/>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توضيح الهدف</w:t>
      </w:r>
      <w:r w:rsidRPr="00831371">
        <w:rPr>
          <w:rFonts w:ascii="Sakkal Majalla" w:eastAsia="Times New Roman" w:hAnsi="Sakkal Majalla"/>
          <w:b/>
          <w:bCs/>
          <w:color w:val="auto"/>
          <w:sz w:val="48"/>
          <w:szCs w:val="36"/>
          <w:lang w:val="en-GB"/>
        </w:rPr>
        <w:t>.</w:t>
      </w:r>
    </w:p>
    <w:p w14:paraId="35B1BF65" w14:textId="77777777" w:rsidR="00831371" w:rsidRPr="00831371" w:rsidRDefault="00831371">
      <w:pPr>
        <w:numPr>
          <w:ilvl w:val="0"/>
          <w:numId w:val="27"/>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تحديد قواعد الحوار</w:t>
      </w:r>
      <w:r w:rsidRPr="00831371">
        <w:rPr>
          <w:rFonts w:ascii="Sakkal Majalla" w:eastAsia="Times New Roman" w:hAnsi="Sakkal Majalla"/>
          <w:b/>
          <w:bCs/>
          <w:color w:val="auto"/>
          <w:sz w:val="48"/>
          <w:szCs w:val="36"/>
          <w:lang w:val="en-GB"/>
        </w:rPr>
        <w:t>.</w:t>
      </w:r>
    </w:p>
    <w:p w14:paraId="4F175B3C"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6B10FD91"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7F0860E0" w14:textId="4E13DCF8"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lastRenderedPageBreak/>
        <w:t>المرحلة الثالثة: إدارة الحوار</w:t>
      </w:r>
    </w:p>
    <w:p w14:paraId="7F7973BF"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تشمل</w:t>
      </w:r>
      <w:r w:rsidRPr="00831371">
        <w:rPr>
          <w:rFonts w:ascii="Sakkal Majalla" w:eastAsia="Times New Roman" w:hAnsi="Sakkal Majalla"/>
          <w:b/>
          <w:bCs/>
          <w:color w:val="auto"/>
          <w:sz w:val="48"/>
          <w:szCs w:val="36"/>
          <w:lang w:val="en-GB"/>
        </w:rPr>
        <w:t>:</w:t>
      </w:r>
    </w:p>
    <w:p w14:paraId="715A68AF" w14:textId="77777777" w:rsidR="00831371" w:rsidRPr="00831371" w:rsidRDefault="00831371">
      <w:pPr>
        <w:numPr>
          <w:ilvl w:val="0"/>
          <w:numId w:val="28"/>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إعطاء الفرصة للجميع</w:t>
      </w:r>
      <w:r w:rsidRPr="00831371">
        <w:rPr>
          <w:rFonts w:ascii="Sakkal Majalla" w:eastAsia="Times New Roman" w:hAnsi="Sakkal Majalla"/>
          <w:b/>
          <w:bCs/>
          <w:color w:val="auto"/>
          <w:sz w:val="48"/>
          <w:szCs w:val="36"/>
          <w:lang w:val="en-GB"/>
        </w:rPr>
        <w:t>.</w:t>
      </w:r>
    </w:p>
    <w:p w14:paraId="346EFCFB" w14:textId="77777777" w:rsidR="00831371" w:rsidRPr="00831371" w:rsidRDefault="00831371">
      <w:pPr>
        <w:numPr>
          <w:ilvl w:val="0"/>
          <w:numId w:val="28"/>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تنظيم المداخلات</w:t>
      </w:r>
      <w:r w:rsidRPr="00831371">
        <w:rPr>
          <w:rFonts w:ascii="Sakkal Majalla" w:eastAsia="Times New Roman" w:hAnsi="Sakkal Majalla"/>
          <w:b/>
          <w:bCs/>
          <w:color w:val="auto"/>
          <w:sz w:val="48"/>
          <w:szCs w:val="36"/>
          <w:lang w:val="en-GB"/>
        </w:rPr>
        <w:t>.</w:t>
      </w:r>
    </w:p>
    <w:p w14:paraId="20EC0952" w14:textId="77777777" w:rsidR="00831371" w:rsidRPr="00831371" w:rsidRDefault="00831371">
      <w:pPr>
        <w:numPr>
          <w:ilvl w:val="0"/>
          <w:numId w:val="28"/>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توجيه الحوار نحو الموضوع</w:t>
      </w:r>
      <w:r w:rsidRPr="00831371">
        <w:rPr>
          <w:rFonts w:ascii="Sakkal Majalla" w:eastAsia="Times New Roman" w:hAnsi="Sakkal Majalla"/>
          <w:b/>
          <w:bCs/>
          <w:color w:val="auto"/>
          <w:sz w:val="48"/>
          <w:szCs w:val="36"/>
          <w:lang w:val="en-GB"/>
        </w:rPr>
        <w:t>.</w:t>
      </w:r>
    </w:p>
    <w:p w14:paraId="1A2E43FE" w14:textId="77777777" w:rsidR="00831371" w:rsidRPr="00831371" w:rsidRDefault="00831371">
      <w:pPr>
        <w:numPr>
          <w:ilvl w:val="0"/>
          <w:numId w:val="28"/>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منع المقاطعات</w:t>
      </w:r>
      <w:r w:rsidRPr="00831371">
        <w:rPr>
          <w:rFonts w:ascii="Sakkal Majalla" w:eastAsia="Times New Roman" w:hAnsi="Sakkal Majalla"/>
          <w:b/>
          <w:bCs/>
          <w:color w:val="auto"/>
          <w:sz w:val="48"/>
          <w:szCs w:val="36"/>
          <w:lang w:val="en-GB"/>
        </w:rPr>
        <w:t>.</w:t>
      </w:r>
    </w:p>
    <w:p w14:paraId="7BF31966"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المرحلة الرابعة: معالجة الخلافات</w:t>
      </w:r>
    </w:p>
    <w:p w14:paraId="38224BC0"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ويتطلب</w:t>
      </w:r>
      <w:r w:rsidRPr="00831371">
        <w:rPr>
          <w:rFonts w:ascii="Sakkal Majalla" w:eastAsia="Times New Roman" w:hAnsi="Sakkal Majalla"/>
          <w:b/>
          <w:bCs/>
          <w:color w:val="auto"/>
          <w:sz w:val="48"/>
          <w:szCs w:val="36"/>
          <w:lang w:val="en-GB"/>
        </w:rPr>
        <w:t>:</w:t>
      </w:r>
    </w:p>
    <w:p w14:paraId="16C0DB98" w14:textId="77777777" w:rsidR="00831371" w:rsidRPr="00831371" w:rsidRDefault="00831371">
      <w:pPr>
        <w:numPr>
          <w:ilvl w:val="0"/>
          <w:numId w:val="29"/>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الحياد</w:t>
      </w:r>
      <w:r w:rsidRPr="00831371">
        <w:rPr>
          <w:rFonts w:ascii="Sakkal Majalla" w:eastAsia="Times New Roman" w:hAnsi="Sakkal Majalla"/>
          <w:b/>
          <w:bCs/>
          <w:color w:val="auto"/>
          <w:sz w:val="48"/>
          <w:szCs w:val="36"/>
          <w:lang w:val="en-GB"/>
        </w:rPr>
        <w:t>.</w:t>
      </w:r>
    </w:p>
    <w:p w14:paraId="7FB51DB2" w14:textId="77777777" w:rsidR="00831371" w:rsidRPr="00831371" w:rsidRDefault="00831371">
      <w:pPr>
        <w:numPr>
          <w:ilvl w:val="0"/>
          <w:numId w:val="29"/>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التركيز على الحقائق</w:t>
      </w:r>
      <w:r w:rsidRPr="00831371">
        <w:rPr>
          <w:rFonts w:ascii="Sakkal Majalla" w:eastAsia="Times New Roman" w:hAnsi="Sakkal Majalla"/>
          <w:b/>
          <w:bCs/>
          <w:color w:val="auto"/>
          <w:sz w:val="48"/>
          <w:szCs w:val="36"/>
          <w:lang w:val="en-GB"/>
        </w:rPr>
        <w:t>.</w:t>
      </w:r>
    </w:p>
    <w:p w14:paraId="624140CE" w14:textId="77777777" w:rsidR="00831371" w:rsidRPr="00831371" w:rsidRDefault="00831371">
      <w:pPr>
        <w:numPr>
          <w:ilvl w:val="0"/>
          <w:numId w:val="29"/>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تهدئة التوتر</w:t>
      </w:r>
      <w:r w:rsidRPr="00831371">
        <w:rPr>
          <w:rFonts w:ascii="Sakkal Majalla" w:eastAsia="Times New Roman" w:hAnsi="Sakkal Majalla"/>
          <w:b/>
          <w:bCs/>
          <w:color w:val="auto"/>
          <w:sz w:val="48"/>
          <w:szCs w:val="36"/>
          <w:lang w:val="en-GB"/>
        </w:rPr>
        <w:t>.</w:t>
      </w:r>
    </w:p>
    <w:p w14:paraId="7C600483" w14:textId="77777777" w:rsidR="00831371" w:rsidRPr="00831371" w:rsidRDefault="00831371">
      <w:pPr>
        <w:numPr>
          <w:ilvl w:val="0"/>
          <w:numId w:val="29"/>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إعادة توجيه الحوار</w:t>
      </w:r>
      <w:r w:rsidRPr="00831371">
        <w:rPr>
          <w:rFonts w:ascii="Sakkal Majalla" w:eastAsia="Times New Roman" w:hAnsi="Sakkal Majalla"/>
          <w:b/>
          <w:bCs/>
          <w:color w:val="auto"/>
          <w:sz w:val="48"/>
          <w:szCs w:val="36"/>
          <w:lang w:val="en-GB"/>
        </w:rPr>
        <w:t>.</w:t>
      </w:r>
    </w:p>
    <w:p w14:paraId="0A9A0217"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المرحلة الخامسة: تلخيص النتائج</w:t>
      </w:r>
    </w:p>
    <w:p w14:paraId="514EE06E"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تشمل</w:t>
      </w:r>
      <w:r w:rsidRPr="00831371">
        <w:rPr>
          <w:rFonts w:ascii="Sakkal Majalla" w:eastAsia="Times New Roman" w:hAnsi="Sakkal Majalla"/>
          <w:b/>
          <w:bCs/>
          <w:color w:val="auto"/>
          <w:sz w:val="48"/>
          <w:szCs w:val="36"/>
          <w:lang w:val="en-GB"/>
        </w:rPr>
        <w:t>:</w:t>
      </w:r>
    </w:p>
    <w:p w14:paraId="5A04BF04" w14:textId="77777777" w:rsidR="00831371" w:rsidRPr="00831371" w:rsidRDefault="00831371">
      <w:pPr>
        <w:numPr>
          <w:ilvl w:val="0"/>
          <w:numId w:val="3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تلخيص النقاط الرئيسية</w:t>
      </w:r>
      <w:r w:rsidRPr="00831371">
        <w:rPr>
          <w:rFonts w:ascii="Sakkal Majalla" w:eastAsia="Times New Roman" w:hAnsi="Sakkal Majalla"/>
          <w:b/>
          <w:bCs/>
          <w:color w:val="auto"/>
          <w:sz w:val="48"/>
          <w:szCs w:val="36"/>
          <w:lang w:val="en-GB"/>
        </w:rPr>
        <w:t>.</w:t>
      </w:r>
    </w:p>
    <w:p w14:paraId="0320DB3E" w14:textId="77777777" w:rsidR="00831371" w:rsidRPr="00831371" w:rsidRDefault="00831371">
      <w:pPr>
        <w:numPr>
          <w:ilvl w:val="0"/>
          <w:numId w:val="3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تحديد القرارات</w:t>
      </w:r>
      <w:r w:rsidRPr="00831371">
        <w:rPr>
          <w:rFonts w:ascii="Sakkal Majalla" w:eastAsia="Times New Roman" w:hAnsi="Sakkal Majalla"/>
          <w:b/>
          <w:bCs/>
          <w:color w:val="auto"/>
          <w:sz w:val="48"/>
          <w:szCs w:val="36"/>
          <w:lang w:val="en-GB"/>
        </w:rPr>
        <w:t>.</w:t>
      </w:r>
    </w:p>
    <w:p w14:paraId="1E878463" w14:textId="77777777" w:rsidR="00831371" w:rsidRPr="00831371" w:rsidRDefault="00831371">
      <w:pPr>
        <w:numPr>
          <w:ilvl w:val="0"/>
          <w:numId w:val="3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lastRenderedPageBreak/>
        <w:t>توزيع المسؤوليات</w:t>
      </w:r>
      <w:r w:rsidRPr="00831371">
        <w:rPr>
          <w:rFonts w:ascii="Sakkal Majalla" w:eastAsia="Times New Roman" w:hAnsi="Sakkal Majalla"/>
          <w:b/>
          <w:bCs/>
          <w:color w:val="auto"/>
          <w:sz w:val="48"/>
          <w:szCs w:val="36"/>
          <w:lang w:val="en-GB"/>
        </w:rPr>
        <w:t>.</w:t>
      </w:r>
    </w:p>
    <w:p w14:paraId="4FEE798C"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صفات مدير النقاش الناجح</w:t>
      </w:r>
    </w:p>
    <w:p w14:paraId="0AB9C774" w14:textId="77777777" w:rsidR="00831371" w:rsidRPr="00831371" w:rsidRDefault="00831371">
      <w:pPr>
        <w:numPr>
          <w:ilvl w:val="0"/>
          <w:numId w:val="3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الحياد</w:t>
      </w:r>
      <w:r w:rsidRPr="00831371">
        <w:rPr>
          <w:rFonts w:ascii="Sakkal Majalla" w:eastAsia="Times New Roman" w:hAnsi="Sakkal Majalla"/>
          <w:b/>
          <w:bCs/>
          <w:color w:val="auto"/>
          <w:sz w:val="48"/>
          <w:szCs w:val="36"/>
          <w:lang w:val="en-GB"/>
        </w:rPr>
        <w:t>.</w:t>
      </w:r>
    </w:p>
    <w:p w14:paraId="14256D95" w14:textId="77777777" w:rsidR="00831371" w:rsidRPr="00831371" w:rsidRDefault="00831371">
      <w:pPr>
        <w:numPr>
          <w:ilvl w:val="0"/>
          <w:numId w:val="3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القيادة</w:t>
      </w:r>
      <w:r w:rsidRPr="00831371">
        <w:rPr>
          <w:rFonts w:ascii="Sakkal Majalla" w:eastAsia="Times New Roman" w:hAnsi="Sakkal Majalla"/>
          <w:b/>
          <w:bCs/>
          <w:color w:val="auto"/>
          <w:sz w:val="48"/>
          <w:szCs w:val="36"/>
          <w:lang w:val="en-GB"/>
        </w:rPr>
        <w:t>.</w:t>
      </w:r>
    </w:p>
    <w:p w14:paraId="7AE9A8B2" w14:textId="77777777" w:rsidR="00831371" w:rsidRPr="00831371" w:rsidRDefault="00831371">
      <w:pPr>
        <w:numPr>
          <w:ilvl w:val="0"/>
          <w:numId w:val="3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المرونة</w:t>
      </w:r>
      <w:r w:rsidRPr="00831371">
        <w:rPr>
          <w:rFonts w:ascii="Sakkal Majalla" w:eastAsia="Times New Roman" w:hAnsi="Sakkal Majalla"/>
          <w:b/>
          <w:bCs/>
          <w:color w:val="auto"/>
          <w:sz w:val="48"/>
          <w:szCs w:val="36"/>
          <w:lang w:val="en-GB"/>
        </w:rPr>
        <w:t>.</w:t>
      </w:r>
    </w:p>
    <w:p w14:paraId="70F99E03" w14:textId="77777777" w:rsidR="00831371" w:rsidRPr="00831371" w:rsidRDefault="00831371">
      <w:pPr>
        <w:numPr>
          <w:ilvl w:val="0"/>
          <w:numId w:val="3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حسن الاستماع</w:t>
      </w:r>
      <w:r w:rsidRPr="00831371">
        <w:rPr>
          <w:rFonts w:ascii="Sakkal Majalla" w:eastAsia="Times New Roman" w:hAnsi="Sakkal Majalla"/>
          <w:b/>
          <w:bCs/>
          <w:color w:val="auto"/>
          <w:sz w:val="48"/>
          <w:szCs w:val="36"/>
          <w:lang w:val="en-GB"/>
        </w:rPr>
        <w:t>.</w:t>
      </w:r>
    </w:p>
    <w:p w14:paraId="332FC1EA" w14:textId="77777777" w:rsidR="00831371" w:rsidRPr="00831371" w:rsidRDefault="00831371">
      <w:pPr>
        <w:numPr>
          <w:ilvl w:val="0"/>
          <w:numId w:val="3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إدارة الوقت</w:t>
      </w:r>
      <w:r w:rsidRPr="00831371">
        <w:rPr>
          <w:rFonts w:ascii="Sakkal Majalla" w:eastAsia="Times New Roman" w:hAnsi="Sakkal Majalla"/>
          <w:b/>
          <w:bCs/>
          <w:color w:val="auto"/>
          <w:sz w:val="48"/>
          <w:szCs w:val="36"/>
          <w:lang w:val="en-GB"/>
        </w:rPr>
        <w:t>.</w:t>
      </w:r>
    </w:p>
    <w:p w14:paraId="4A2F0C58" w14:textId="77777777" w:rsidR="00831371" w:rsidRPr="00831371" w:rsidRDefault="00831371">
      <w:pPr>
        <w:numPr>
          <w:ilvl w:val="0"/>
          <w:numId w:val="3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الذكاء العاطفي</w:t>
      </w:r>
      <w:r w:rsidRPr="00831371">
        <w:rPr>
          <w:rFonts w:ascii="Sakkal Majalla" w:eastAsia="Times New Roman" w:hAnsi="Sakkal Majalla"/>
          <w:b/>
          <w:bCs/>
          <w:color w:val="auto"/>
          <w:sz w:val="48"/>
          <w:szCs w:val="36"/>
          <w:lang w:val="en-GB"/>
        </w:rPr>
        <w:t>.</w:t>
      </w:r>
    </w:p>
    <w:p w14:paraId="09F959BF" w14:textId="77777777" w:rsidR="00831371" w:rsidRPr="00831371" w:rsidRDefault="00831371">
      <w:pPr>
        <w:numPr>
          <w:ilvl w:val="0"/>
          <w:numId w:val="3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القدرة على حل المشكلات</w:t>
      </w:r>
      <w:r w:rsidRPr="00831371">
        <w:rPr>
          <w:rFonts w:ascii="Sakkal Majalla" w:eastAsia="Times New Roman" w:hAnsi="Sakkal Majalla"/>
          <w:b/>
          <w:bCs/>
          <w:color w:val="auto"/>
          <w:sz w:val="48"/>
          <w:szCs w:val="36"/>
          <w:lang w:val="en-GB"/>
        </w:rPr>
        <w:t>.</w:t>
      </w:r>
    </w:p>
    <w:p w14:paraId="3DF4BCB1"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معوقات النقاشات المهنية</w:t>
      </w:r>
    </w:p>
    <w:p w14:paraId="70F7B700" w14:textId="77777777" w:rsidR="00831371" w:rsidRPr="00831371" w:rsidRDefault="00831371">
      <w:pPr>
        <w:numPr>
          <w:ilvl w:val="0"/>
          <w:numId w:val="3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الخروج عن الموضوع</w:t>
      </w:r>
      <w:r w:rsidRPr="00831371">
        <w:rPr>
          <w:rFonts w:ascii="Sakkal Majalla" w:eastAsia="Times New Roman" w:hAnsi="Sakkal Majalla"/>
          <w:b/>
          <w:bCs/>
          <w:color w:val="auto"/>
          <w:sz w:val="48"/>
          <w:szCs w:val="36"/>
          <w:lang w:val="en-GB"/>
        </w:rPr>
        <w:t>.</w:t>
      </w:r>
    </w:p>
    <w:p w14:paraId="6A347FFF" w14:textId="77777777" w:rsidR="00831371" w:rsidRPr="00831371" w:rsidRDefault="00831371">
      <w:pPr>
        <w:numPr>
          <w:ilvl w:val="0"/>
          <w:numId w:val="3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سيطرة شخص واحد</w:t>
      </w:r>
      <w:r w:rsidRPr="00831371">
        <w:rPr>
          <w:rFonts w:ascii="Sakkal Majalla" w:eastAsia="Times New Roman" w:hAnsi="Sakkal Majalla"/>
          <w:b/>
          <w:bCs/>
          <w:color w:val="auto"/>
          <w:sz w:val="48"/>
          <w:szCs w:val="36"/>
          <w:lang w:val="en-GB"/>
        </w:rPr>
        <w:t>.</w:t>
      </w:r>
    </w:p>
    <w:p w14:paraId="7B1F435B" w14:textId="77777777" w:rsidR="00831371" w:rsidRPr="00831371" w:rsidRDefault="00831371">
      <w:pPr>
        <w:numPr>
          <w:ilvl w:val="0"/>
          <w:numId w:val="3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ضعف المشاركة</w:t>
      </w:r>
      <w:r w:rsidRPr="00831371">
        <w:rPr>
          <w:rFonts w:ascii="Sakkal Majalla" w:eastAsia="Times New Roman" w:hAnsi="Sakkal Majalla"/>
          <w:b/>
          <w:bCs/>
          <w:color w:val="auto"/>
          <w:sz w:val="48"/>
          <w:szCs w:val="36"/>
          <w:lang w:val="en-GB"/>
        </w:rPr>
        <w:t>.</w:t>
      </w:r>
    </w:p>
    <w:p w14:paraId="79680592" w14:textId="77777777" w:rsidR="00831371" w:rsidRPr="00831371" w:rsidRDefault="00831371">
      <w:pPr>
        <w:numPr>
          <w:ilvl w:val="0"/>
          <w:numId w:val="3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الانفعالات</w:t>
      </w:r>
      <w:r w:rsidRPr="00831371">
        <w:rPr>
          <w:rFonts w:ascii="Sakkal Majalla" w:eastAsia="Times New Roman" w:hAnsi="Sakkal Majalla"/>
          <w:b/>
          <w:bCs/>
          <w:color w:val="auto"/>
          <w:sz w:val="48"/>
          <w:szCs w:val="36"/>
          <w:lang w:val="en-GB"/>
        </w:rPr>
        <w:t>.</w:t>
      </w:r>
    </w:p>
    <w:p w14:paraId="26AABAA3" w14:textId="77777777" w:rsidR="00831371" w:rsidRPr="00831371" w:rsidRDefault="00831371">
      <w:pPr>
        <w:numPr>
          <w:ilvl w:val="0"/>
          <w:numId w:val="3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نقص المعلومات</w:t>
      </w:r>
      <w:r w:rsidRPr="00831371">
        <w:rPr>
          <w:rFonts w:ascii="Sakkal Majalla" w:eastAsia="Times New Roman" w:hAnsi="Sakkal Majalla"/>
          <w:b/>
          <w:bCs/>
          <w:color w:val="auto"/>
          <w:sz w:val="48"/>
          <w:szCs w:val="36"/>
          <w:lang w:val="en-GB"/>
        </w:rPr>
        <w:t>.</w:t>
      </w:r>
    </w:p>
    <w:p w14:paraId="2885792E" w14:textId="47E6C1AE" w:rsidR="00831371" w:rsidRPr="00831371" w:rsidRDefault="00831371">
      <w:pPr>
        <w:numPr>
          <w:ilvl w:val="0"/>
          <w:numId w:val="3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غموض الأهداف</w:t>
      </w:r>
      <w:r w:rsidRPr="00831371">
        <w:rPr>
          <w:rFonts w:ascii="Sakkal Majalla" w:eastAsia="Times New Roman" w:hAnsi="Sakkal Majalla"/>
          <w:b/>
          <w:bCs/>
          <w:color w:val="auto"/>
          <w:sz w:val="48"/>
          <w:szCs w:val="36"/>
          <w:lang w:val="en-GB"/>
        </w:rPr>
        <w:t>.</w:t>
      </w:r>
    </w:p>
    <w:p w14:paraId="2386A790" w14:textId="77777777" w:rsidR="00831371" w:rsidRPr="00831371" w:rsidRDefault="00831371" w:rsidP="00831371">
      <w:pPr>
        <w:spacing w:after="200" w:line="240" w:lineRule="auto"/>
        <w:jc w:val="center"/>
        <w:rPr>
          <w:rFonts w:ascii="Sakkal Majalla" w:eastAsia="Times New Roman" w:hAnsi="Sakkal Majalla"/>
          <w:b/>
          <w:bCs/>
          <w:color w:val="006666"/>
          <w:sz w:val="56"/>
          <w:szCs w:val="44"/>
          <w:lang w:val="en-GB"/>
        </w:rPr>
      </w:pPr>
      <w:r w:rsidRPr="00831371">
        <w:rPr>
          <w:rFonts w:ascii="Sakkal Majalla" w:eastAsia="Times New Roman" w:hAnsi="Sakkal Majalla"/>
          <w:b/>
          <w:bCs/>
          <w:color w:val="006666"/>
          <w:sz w:val="56"/>
          <w:szCs w:val="44"/>
          <w:rtl/>
        </w:rPr>
        <w:lastRenderedPageBreak/>
        <w:t>ثالثاً: طرح الأسئلة الفعالة</w:t>
      </w:r>
    </w:p>
    <w:p w14:paraId="78577112"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تُعد الأسئلة من أقوى أدوات التواصل والحوار، فهي تساعد على جمع المعلومات، وفهم وجهات النظر، وتحفيز التفكير، واكتشاف المشكلات، والوصول إلى حلول مبتكرة</w:t>
      </w:r>
      <w:r w:rsidRPr="00831371">
        <w:rPr>
          <w:rFonts w:ascii="Sakkal Majalla" w:eastAsia="Times New Roman" w:hAnsi="Sakkal Majalla"/>
          <w:b/>
          <w:bCs/>
          <w:color w:val="auto"/>
          <w:sz w:val="48"/>
          <w:szCs w:val="36"/>
          <w:lang w:val="en-GB"/>
        </w:rPr>
        <w:t>.</w:t>
      </w:r>
    </w:p>
    <w:p w14:paraId="4D99C4FC"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وقد قيل</w:t>
      </w:r>
      <w:r w:rsidRPr="00831371">
        <w:rPr>
          <w:rFonts w:ascii="Sakkal Majalla" w:eastAsia="Times New Roman" w:hAnsi="Sakkal Majalla"/>
          <w:b/>
          <w:bCs/>
          <w:color w:val="auto"/>
          <w:sz w:val="48"/>
          <w:szCs w:val="36"/>
          <w:lang w:val="en-GB"/>
        </w:rPr>
        <w:t>:</w:t>
      </w:r>
      <w:r w:rsidRPr="00831371">
        <w:rPr>
          <w:rFonts w:ascii="Sakkal Majalla" w:eastAsia="Times New Roman" w:hAnsi="Sakkal Majalla"/>
          <w:b/>
          <w:bCs/>
          <w:color w:val="auto"/>
          <w:sz w:val="48"/>
          <w:szCs w:val="36"/>
          <w:lang w:val="en-GB"/>
        </w:rPr>
        <w:br/>
        <w:t>"</w:t>
      </w:r>
      <w:r w:rsidRPr="00831371">
        <w:rPr>
          <w:rFonts w:ascii="Sakkal Majalla" w:eastAsia="Times New Roman" w:hAnsi="Sakkal Majalla"/>
          <w:b/>
          <w:bCs/>
          <w:color w:val="auto"/>
          <w:sz w:val="48"/>
          <w:szCs w:val="36"/>
          <w:rtl/>
        </w:rPr>
        <w:t>جودة الإجابات تعتمد على جودة الأسئلة</w:t>
      </w:r>
      <w:r w:rsidRPr="00831371">
        <w:rPr>
          <w:rFonts w:ascii="Sakkal Majalla" w:eastAsia="Times New Roman" w:hAnsi="Sakkal Majalla"/>
          <w:b/>
          <w:bCs/>
          <w:color w:val="auto"/>
          <w:sz w:val="48"/>
          <w:szCs w:val="36"/>
          <w:lang w:val="en-GB"/>
        </w:rPr>
        <w:t>."</w:t>
      </w:r>
    </w:p>
    <w:p w14:paraId="1F26E4B8"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مفهوم السؤال الفعّال</w:t>
      </w:r>
    </w:p>
    <w:p w14:paraId="32213346"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السؤال الفعّال هو</w:t>
      </w:r>
      <w:r w:rsidRPr="00831371">
        <w:rPr>
          <w:rFonts w:ascii="Sakkal Majalla" w:eastAsia="Times New Roman" w:hAnsi="Sakkal Majalla"/>
          <w:b/>
          <w:bCs/>
          <w:color w:val="auto"/>
          <w:sz w:val="48"/>
          <w:szCs w:val="36"/>
          <w:lang w:val="en-GB"/>
        </w:rPr>
        <w:t>:</w:t>
      </w:r>
    </w:p>
    <w:p w14:paraId="3EB8C265"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lang w:val="en-GB"/>
        </w:rPr>
        <w:t>"</w:t>
      </w:r>
      <w:r w:rsidRPr="00831371">
        <w:rPr>
          <w:rFonts w:ascii="Sakkal Majalla" w:eastAsia="Times New Roman" w:hAnsi="Sakkal Majalla"/>
          <w:b/>
          <w:bCs/>
          <w:color w:val="auto"/>
          <w:sz w:val="48"/>
          <w:szCs w:val="36"/>
          <w:rtl/>
        </w:rPr>
        <w:t>سؤال واضح ومحدد يُطرح بهدف الحصول على معلومات أو توضيحات أو أفكار تساعد على تحقيق هدف معين</w:t>
      </w:r>
      <w:r w:rsidRPr="00831371">
        <w:rPr>
          <w:rFonts w:ascii="Sakkal Majalla" w:eastAsia="Times New Roman" w:hAnsi="Sakkal Majalla"/>
          <w:b/>
          <w:bCs/>
          <w:color w:val="auto"/>
          <w:sz w:val="48"/>
          <w:szCs w:val="36"/>
          <w:lang w:val="en-GB"/>
        </w:rPr>
        <w:t>."</w:t>
      </w:r>
    </w:p>
    <w:p w14:paraId="51067ED9"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أهمية الأسئلة الفعالة</w:t>
      </w:r>
    </w:p>
    <w:p w14:paraId="013D22BA" w14:textId="6A8E8433"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831371">
        <w:rPr>
          <w:rFonts w:ascii="Sakkal Majalla" w:eastAsia="Times New Roman" w:hAnsi="Sakkal Majalla"/>
          <w:b/>
          <w:bCs/>
          <w:color w:val="auto"/>
          <w:sz w:val="48"/>
          <w:szCs w:val="36"/>
          <w:rtl/>
        </w:rPr>
        <w:t>جمع المعلومات</w:t>
      </w:r>
    </w:p>
    <w:p w14:paraId="2169EF85"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تساعد على الحصول على بيانات دقيقة</w:t>
      </w:r>
      <w:r w:rsidRPr="00831371">
        <w:rPr>
          <w:rFonts w:ascii="Sakkal Majalla" w:eastAsia="Times New Roman" w:hAnsi="Sakkal Majalla"/>
          <w:b/>
          <w:bCs/>
          <w:color w:val="auto"/>
          <w:sz w:val="48"/>
          <w:szCs w:val="36"/>
          <w:lang w:val="en-GB"/>
        </w:rPr>
        <w:t>.</w:t>
      </w:r>
    </w:p>
    <w:p w14:paraId="781692C3" w14:textId="2F4B9150"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فهم الآخرين</w:t>
      </w:r>
    </w:p>
    <w:p w14:paraId="15093931"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تمكن من معرفة احتياجات وآراء الآخرين</w:t>
      </w:r>
      <w:r w:rsidRPr="00831371">
        <w:rPr>
          <w:rFonts w:ascii="Sakkal Majalla" w:eastAsia="Times New Roman" w:hAnsi="Sakkal Majalla"/>
          <w:b/>
          <w:bCs/>
          <w:color w:val="auto"/>
          <w:sz w:val="48"/>
          <w:szCs w:val="36"/>
          <w:lang w:val="en-GB"/>
        </w:rPr>
        <w:t>.</w:t>
      </w:r>
    </w:p>
    <w:p w14:paraId="1DE3CFB7" w14:textId="04C0C7C1"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تحفيز التفكير</w:t>
      </w:r>
    </w:p>
    <w:p w14:paraId="47A45AD3"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تشجع على التحليل والإبداع</w:t>
      </w:r>
      <w:r w:rsidRPr="00831371">
        <w:rPr>
          <w:rFonts w:ascii="Sakkal Majalla" w:eastAsia="Times New Roman" w:hAnsi="Sakkal Majalla"/>
          <w:b/>
          <w:bCs/>
          <w:color w:val="auto"/>
          <w:sz w:val="48"/>
          <w:szCs w:val="36"/>
          <w:lang w:val="en-GB"/>
        </w:rPr>
        <w:t>.</w:t>
      </w:r>
    </w:p>
    <w:p w14:paraId="073D251A" w14:textId="29715A4D"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توضيح الغموض</w:t>
      </w:r>
    </w:p>
    <w:p w14:paraId="4FC4FEC2"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تساعد على فهم التفاصيل غير الواضحة</w:t>
      </w:r>
      <w:r w:rsidRPr="00831371">
        <w:rPr>
          <w:rFonts w:ascii="Sakkal Majalla" w:eastAsia="Times New Roman" w:hAnsi="Sakkal Majalla"/>
          <w:b/>
          <w:bCs/>
          <w:color w:val="auto"/>
          <w:sz w:val="48"/>
          <w:szCs w:val="36"/>
          <w:lang w:val="en-GB"/>
        </w:rPr>
        <w:t>.</w:t>
      </w:r>
    </w:p>
    <w:p w14:paraId="536E27AD" w14:textId="323C0903"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lastRenderedPageBreak/>
        <w:t>5.</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دعم اتخاذ القرار</w:t>
      </w:r>
    </w:p>
    <w:p w14:paraId="43F4F176"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تُسهم في جمع المعلومات اللازمة لاتخاذ قرارات أفضل</w:t>
      </w:r>
      <w:r w:rsidRPr="00831371">
        <w:rPr>
          <w:rFonts w:ascii="Sakkal Majalla" w:eastAsia="Times New Roman" w:hAnsi="Sakkal Majalla"/>
          <w:b/>
          <w:bCs/>
          <w:color w:val="auto"/>
          <w:sz w:val="48"/>
          <w:szCs w:val="36"/>
          <w:lang w:val="en-GB"/>
        </w:rPr>
        <w:t>.</w:t>
      </w:r>
    </w:p>
    <w:p w14:paraId="26E01F00"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أنواع الأسئلة</w:t>
      </w:r>
    </w:p>
    <w:p w14:paraId="7F120263"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الأسئلة المفتوحة</w:t>
      </w:r>
    </w:p>
    <w:p w14:paraId="70F2836D"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تتطلب إجابات تفصيلية</w:t>
      </w:r>
      <w:r w:rsidRPr="00831371">
        <w:rPr>
          <w:rFonts w:ascii="Sakkal Majalla" w:eastAsia="Times New Roman" w:hAnsi="Sakkal Majalla"/>
          <w:b/>
          <w:bCs/>
          <w:color w:val="auto"/>
          <w:sz w:val="48"/>
          <w:szCs w:val="36"/>
          <w:lang w:val="en-GB"/>
        </w:rPr>
        <w:t>.</w:t>
      </w:r>
    </w:p>
    <w:p w14:paraId="22A8E95B"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أمثلة</w:t>
      </w:r>
      <w:r w:rsidRPr="00831371">
        <w:rPr>
          <w:rFonts w:ascii="Sakkal Majalla" w:eastAsia="Times New Roman" w:hAnsi="Sakkal Majalla"/>
          <w:b/>
          <w:bCs/>
          <w:color w:val="auto"/>
          <w:sz w:val="48"/>
          <w:szCs w:val="36"/>
          <w:lang w:val="en-GB"/>
        </w:rPr>
        <w:t>:</w:t>
      </w:r>
    </w:p>
    <w:p w14:paraId="450D0C2B" w14:textId="77777777" w:rsidR="00831371" w:rsidRPr="00831371" w:rsidRDefault="00831371">
      <w:pPr>
        <w:numPr>
          <w:ilvl w:val="0"/>
          <w:numId w:val="33"/>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ما رأيك في المشروع؟</w:t>
      </w:r>
    </w:p>
    <w:p w14:paraId="2098ABBC" w14:textId="77777777" w:rsidR="00831371" w:rsidRPr="00831371" w:rsidRDefault="00831371">
      <w:pPr>
        <w:numPr>
          <w:ilvl w:val="0"/>
          <w:numId w:val="33"/>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كيف يمكن تحسين الأداء؟</w:t>
      </w:r>
    </w:p>
    <w:p w14:paraId="1C01042C"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فوائدها</w:t>
      </w:r>
      <w:r w:rsidRPr="00831371">
        <w:rPr>
          <w:rFonts w:ascii="Sakkal Majalla" w:eastAsia="Times New Roman" w:hAnsi="Sakkal Majalla"/>
          <w:b/>
          <w:bCs/>
          <w:color w:val="auto"/>
          <w:sz w:val="48"/>
          <w:szCs w:val="36"/>
          <w:lang w:val="en-GB"/>
        </w:rPr>
        <w:t>:</w:t>
      </w:r>
    </w:p>
    <w:p w14:paraId="6E09BA4A" w14:textId="77777777" w:rsidR="00831371" w:rsidRPr="00831371" w:rsidRDefault="00831371">
      <w:pPr>
        <w:numPr>
          <w:ilvl w:val="0"/>
          <w:numId w:val="3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تشجيع الحوار</w:t>
      </w:r>
      <w:r w:rsidRPr="00831371">
        <w:rPr>
          <w:rFonts w:ascii="Sakkal Majalla" w:eastAsia="Times New Roman" w:hAnsi="Sakkal Majalla"/>
          <w:b/>
          <w:bCs/>
          <w:color w:val="auto"/>
          <w:sz w:val="48"/>
          <w:szCs w:val="36"/>
          <w:lang w:val="en-GB"/>
        </w:rPr>
        <w:t>.</w:t>
      </w:r>
    </w:p>
    <w:p w14:paraId="063C8C77" w14:textId="77777777" w:rsidR="00831371" w:rsidRPr="00831371" w:rsidRDefault="00831371">
      <w:pPr>
        <w:numPr>
          <w:ilvl w:val="0"/>
          <w:numId w:val="3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جمع معلومات أوسع</w:t>
      </w:r>
      <w:r w:rsidRPr="00831371">
        <w:rPr>
          <w:rFonts w:ascii="Sakkal Majalla" w:eastAsia="Times New Roman" w:hAnsi="Sakkal Majalla"/>
          <w:b/>
          <w:bCs/>
          <w:color w:val="auto"/>
          <w:sz w:val="48"/>
          <w:szCs w:val="36"/>
          <w:lang w:val="en-GB"/>
        </w:rPr>
        <w:t>.</w:t>
      </w:r>
    </w:p>
    <w:p w14:paraId="5BE57424"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الأسئلة المغلقة</w:t>
      </w:r>
    </w:p>
    <w:p w14:paraId="0CA56ACA"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تتطلب إجابات قصيرة</w:t>
      </w:r>
      <w:r w:rsidRPr="00831371">
        <w:rPr>
          <w:rFonts w:ascii="Sakkal Majalla" w:eastAsia="Times New Roman" w:hAnsi="Sakkal Majalla"/>
          <w:b/>
          <w:bCs/>
          <w:color w:val="auto"/>
          <w:sz w:val="48"/>
          <w:szCs w:val="36"/>
          <w:lang w:val="en-GB"/>
        </w:rPr>
        <w:t>.</w:t>
      </w:r>
    </w:p>
    <w:p w14:paraId="40FE7577"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أمثلة</w:t>
      </w:r>
      <w:r w:rsidRPr="00831371">
        <w:rPr>
          <w:rFonts w:ascii="Sakkal Majalla" w:eastAsia="Times New Roman" w:hAnsi="Sakkal Majalla"/>
          <w:b/>
          <w:bCs/>
          <w:color w:val="auto"/>
          <w:sz w:val="48"/>
          <w:szCs w:val="36"/>
          <w:lang w:val="en-GB"/>
        </w:rPr>
        <w:t>:</w:t>
      </w:r>
    </w:p>
    <w:p w14:paraId="7CED24E7" w14:textId="77777777" w:rsidR="00831371" w:rsidRPr="00831371" w:rsidRDefault="00831371">
      <w:pPr>
        <w:numPr>
          <w:ilvl w:val="0"/>
          <w:numId w:val="35"/>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هل تم الانتهاء من المهمة؟</w:t>
      </w:r>
    </w:p>
    <w:p w14:paraId="30ADA77B" w14:textId="77777777" w:rsidR="00831371" w:rsidRPr="00831371" w:rsidRDefault="00831371">
      <w:pPr>
        <w:numPr>
          <w:ilvl w:val="0"/>
          <w:numId w:val="35"/>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هل توافق على الاقتراح؟</w:t>
      </w:r>
    </w:p>
    <w:p w14:paraId="5FD94E61"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667BCADA"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10FEF360" w14:textId="2EA0B63B"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lastRenderedPageBreak/>
        <w:t>فوائدها</w:t>
      </w:r>
      <w:r w:rsidRPr="00831371">
        <w:rPr>
          <w:rFonts w:ascii="Sakkal Majalla" w:eastAsia="Times New Roman" w:hAnsi="Sakkal Majalla"/>
          <w:b/>
          <w:bCs/>
          <w:color w:val="auto"/>
          <w:sz w:val="48"/>
          <w:szCs w:val="36"/>
          <w:lang w:val="en-GB"/>
        </w:rPr>
        <w:t>:</w:t>
      </w:r>
    </w:p>
    <w:p w14:paraId="1FCB6D9D" w14:textId="77777777" w:rsidR="00831371" w:rsidRPr="00831371" w:rsidRDefault="00831371">
      <w:pPr>
        <w:numPr>
          <w:ilvl w:val="0"/>
          <w:numId w:val="36"/>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السرعة</w:t>
      </w:r>
      <w:r w:rsidRPr="00831371">
        <w:rPr>
          <w:rFonts w:ascii="Sakkal Majalla" w:eastAsia="Times New Roman" w:hAnsi="Sakkal Majalla"/>
          <w:b/>
          <w:bCs/>
          <w:color w:val="auto"/>
          <w:sz w:val="48"/>
          <w:szCs w:val="36"/>
          <w:lang w:val="en-GB"/>
        </w:rPr>
        <w:t>.</w:t>
      </w:r>
    </w:p>
    <w:p w14:paraId="5A38DB4D" w14:textId="77777777" w:rsidR="00831371" w:rsidRPr="00831371" w:rsidRDefault="00831371">
      <w:pPr>
        <w:numPr>
          <w:ilvl w:val="0"/>
          <w:numId w:val="36"/>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الحصول على إجابات محددة</w:t>
      </w:r>
      <w:r w:rsidRPr="00831371">
        <w:rPr>
          <w:rFonts w:ascii="Sakkal Majalla" w:eastAsia="Times New Roman" w:hAnsi="Sakkal Majalla"/>
          <w:b/>
          <w:bCs/>
          <w:color w:val="auto"/>
          <w:sz w:val="48"/>
          <w:szCs w:val="36"/>
          <w:lang w:val="en-GB"/>
        </w:rPr>
        <w:t>.</w:t>
      </w:r>
    </w:p>
    <w:p w14:paraId="52420CD0"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الأسئلة الاستيضاحية</w:t>
      </w:r>
    </w:p>
    <w:p w14:paraId="4AF25A5C"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تهدف إلى زيادة الفهم</w:t>
      </w:r>
      <w:r w:rsidRPr="00831371">
        <w:rPr>
          <w:rFonts w:ascii="Sakkal Majalla" w:eastAsia="Times New Roman" w:hAnsi="Sakkal Majalla"/>
          <w:b/>
          <w:bCs/>
          <w:color w:val="auto"/>
          <w:sz w:val="48"/>
          <w:szCs w:val="36"/>
          <w:lang w:val="en-GB"/>
        </w:rPr>
        <w:t>.</w:t>
      </w:r>
    </w:p>
    <w:p w14:paraId="4E814A3F"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مثال</w:t>
      </w:r>
      <w:r w:rsidRPr="00831371">
        <w:rPr>
          <w:rFonts w:ascii="Sakkal Majalla" w:eastAsia="Times New Roman" w:hAnsi="Sakkal Majalla"/>
          <w:b/>
          <w:bCs/>
          <w:color w:val="auto"/>
          <w:sz w:val="48"/>
          <w:szCs w:val="36"/>
          <w:lang w:val="en-GB"/>
        </w:rPr>
        <w:t>:</w:t>
      </w:r>
    </w:p>
    <w:p w14:paraId="510A3006" w14:textId="77777777" w:rsidR="00831371" w:rsidRPr="00831371" w:rsidRDefault="00831371">
      <w:pPr>
        <w:numPr>
          <w:ilvl w:val="0"/>
          <w:numId w:val="37"/>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هل يمكن توضيح هذه النقطة أكثر؟</w:t>
      </w:r>
    </w:p>
    <w:p w14:paraId="0EE1278E"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الأسئلة التحليلية</w:t>
      </w:r>
    </w:p>
    <w:p w14:paraId="6EB73019"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تساعد على فهم الأسباب والنتائج</w:t>
      </w:r>
      <w:r w:rsidRPr="00831371">
        <w:rPr>
          <w:rFonts w:ascii="Sakkal Majalla" w:eastAsia="Times New Roman" w:hAnsi="Sakkal Majalla"/>
          <w:b/>
          <w:bCs/>
          <w:color w:val="auto"/>
          <w:sz w:val="48"/>
          <w:szCs w:val="36"/>
          <w:lang w:val="en-GB"/>
        </w:rPr>
        <w:t>.</w:t>
      </w:r>
    </w:p>
    <w:p w14:paraId="04BD3429"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مثال</w:t>
      </w:r>
      <w:r w:rsidRPr="00831371">
        <w:rPr>
          <w:rFonts w:ascii="Sakkal Majalla" w:eastAsia="Times New Roman" w:hAnsi="Sakkal Majalla"/>
          <w:b/>
          <w:bCs/>
          <w:color w:val="auto"/>
          <w:sz w:val="48"/>
          <w:szCs w:val="36"/>
          <w:lang w:val="en-GB"/>
        </w:rPr>
        <w:t>:</w:t>
      </w:r>
    </w:p>
    <w:p w14:paraId="6986ACC8" w14:textId="77777777" w:rsidR="00831371" w:rsidRPr="00831371" w:rsidRDefault="00831371">
      <w:pPr>
        <w:numPr>
          <w:ilvl w:val="0"/>
          <w:numId w:val="38"/>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ما الأسباب التي أدت إلى هذه المشكلة؟</w:t>
      </w:r>
    </w:p>
    <w:p w14:paraId="6E9F7515"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الأسئلة المستقبلية</w:t>
      </w:r>
    </w:p>
    <w:p w14:paraId="765B8D34"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تركز على الحلول والتطوير</w:t>
      </w:r>
      <w:r w:rsidRPr="00831371">
        <w:rPr>
          <w:rFonts w:ascii="Sakkal Majalla" w:eastAsia="Times New Roman" w:hAnsi="Sakkal Majalla"/>
          <w:b/>
          <w:bCs/>
          <w:color w:val="auto"/>
          <w:sz w:val="48"/>
          <w:szCs w:val="36"/>
          <w:lang w:val="en-GB"/>
        </w:rPr>
        <w:t>.</w:t>
      </w:r>
    </w:p>
    <w:p w14:paraId="3144F75B"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مثال</w:t>
      </w:r>
      <w:r w:rsidRPr="00831371">
        <w:rPr>
          <w:rFonts w:ascii="Sakkal Majalla" w:eastAsia="Times New Roman" w:hAnsi="Sakkal Majalla"/>
          <w:b/>
          <w:bCs/>
          <w:color w:val="auto"/>
          <w:sz w:val="48"/>
          <w:szCs w:val="36"/>
          <w:lang w:val="en-GB"/>
        </w:rPr>
        <w:t>:</w:t>
      </w:r>
    </w:p>
    <w:p w14:paraId="3DD23474" w14:textId="77777777" w:rsidR="00831371" w:rsidRPr="00831371" w:rsidRDefault="00831371">
      <w:pPr>
        <w:numPr>
          <w:ilvl w:val="0"/>
          <w:numId w:val="39"/>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ما الخطوات التي يمكن اتخاذها مستقبلاً؟</w:t>
      </w:r>
    </w:p>
    <w:p w14:paraId="4E109149"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307C0E14"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5FE8DCF8"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44330A2D" w14:textId="2234D555"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lastRenderedPageBreak/>
        <w:t>خصائص السؤال الفعّال</w:t>
      </w:r>
    </w:p>
    <w:p w14:paraId="751A377D" w14:textId="77777777" w:rsidR="00831371" w:rsidRPr="00831371" w:rsidRDefault="00831371">
      <w:pPr>
        <w:numPr>
          <w:ilvl w:val="0"/>
          <w:numId w:val="4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واضح</w:t>
      </w:r>
      <w:r w:rsidRPr="00831371">
        <w:rPr>
          <w:rFonts w:ascii="Sakkal Majalla" w:eastAsia="Times New Roman" w:hAnsi="Sakkal Majalla"/>
          <w:b/>
          <w:bCs/>
          <w:color w:val="auto"/>
          <w:sz w:val="48"/>
          <w:szCs w:val="36"/>
          <w:lang w:val="en-GB"/>
        </w:rPr>
        <w:t>.</w:t>
      </w:r>
    </w:p>
    <w:p w14:paraId="09CF99C5" w14:textId="77777777" w:rsidR="00831371" w:rsidRPr="00831371" w:rsidRDefault="00831371">
      <w:pPr>
        <w:numPr>
          <w:ilvl w:val="0"/>
          <w:numId w:val="4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مختصر</w:t>
      </w:r>
      <w:r w:rsidRPr="00831371">
        <w:rPr>
          <w:rFonts w:ascii="Sakkal Majalla" w:eastAsia="Times New Roman" w:hAnsi="Sakkal Majalla"/>
          <w:b/>
          <w:bCs/>
          <w:color w:val="auto"/>
          <w:sz w:val="48"/>
          <w:szCs w:val="36"/>
          <w:lang w:val="en-GB"/>
        </w:rPr>
        <w:t>.</w:t>
      </w:r>
    </w:p>
    <w:p w14:paraId="7C4AC8A5" w14:textId="77777777" w:rsidR="00831371" w:rsidRPr="00831371" w:rsidRDefault="00831371">
      <w:pPr>
        <w:numPr>
          <w:ilvl w:val="0"/>
          <w:numId w:val="4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محدد</w:t>
      </w:r>
      <w:r w:rsidRPr="00831371">
        <w:rPr>
          <w:rFonts w:ascii="Sakkal Majalla" w:eastAsia="Times New Roman" w:hAnsi="Sakkal Majalla"/>
          <w:b/>
          <w:bCs/>
          <w:color w:val="auto"/>
          <w:sz w:val="48"/>
          <w:szCs w:val="36"/>
          <w:lang w:val="en-GB"/>
        </w:rPr>
        <w:t>.</w:t>
      </w:r>
    </w:p>
    <w:p w14:paraId="5C0056FA" w14:textId="77777777" w:rsidR="00831371" w:rsidRPr="00831371" w:rsidRDefault="00831371">
      <w:pPr>
        <w:numPr>
          <w:ilvl w:val="0"/>
          <w:numId w:val="4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مرتبط بالموضوع</w:t>
      </w:r>
      <w:r w:rsidRPr="00831371">
        <w:rPr>
          <w:rFonts w:ascii="Sakkal Majalla" w:eastAsia="Times New Roman" w:hAnsi="Sakkal Majalla"/>
          <w:b/>
          <w:bCs/>
          <w:color w:val="auto"/>
          <w:sz w:val="48"/>
          <w:szCs w:val="36"/>
          <w:lang w:val="en-GB"/>
        </w:rPr>
        <w:t>.</w:t>
      </w:r>
    </w:p>
    <w:p w14:paraId="1415AA89" w14:textId="77777777" w:rsidR="00831371" w:rsidRPr="00831371" w:rsidRDefault="00831371">
      <w:pPr>
        <w:numPr>
          <w:ilvl w:val="0"/>
          <w:numId w:val="40"/>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خالٍ من التحيز</w:t>
      </w:r>
      <w:r w:rsidRPr="00831371">
        <w:rPr>
          <w:rFonts w:ascii="Sakkal Majalla" w:eastAsia="Times New Roman" w:hAnsi="Sakkal Majalla"/>
          <w:b/>
          <w:bCs/>
          <w:color w:val="auto"/>
          <w:sz w:val="48"/>
          <w:szCs w:val="36"/>
          <w:lang w:val="en-GB"/>
        </w:rPr>
        <w:t>.</w:t>
      </w:r>
    </w:p>
    <w:p w14:paraId="1E3C0AF6"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أخطاء شائعة عند طرح الأسئلة</w:t>
      </w:r>
    </w:p>
    <w:p w14:paraId="007D33E5" w14:textId="77777777" w:rsidR="00831371" w:rsidRPr="00831371" w:rsidRDefault="00831371">
      <w:pPr>
        <w:numPr>
          <w:ilvl w:val="0"/>
          <w:numId w:val="4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طرح عدة أسئلة دفعة واحدة</w:t>
      </w:r>
      <w:r w:rsidRPr="00831371">
        <w:rPr>
          <w:rFonts w:ascii="Sakkal Majalla" w:eastAsia="Times New Roman" w:hAnsi="Sakkal Majalla"/>
          <w:b/>
          <w:bCs/>
          <w:color w:val="auto"/>
          <w:sz w:val="48"/>
          <w:szCs w:val="36"/>
          <w:lang w:val="en-GB"/>
        </w:rPr>
        <w:t>.</w:t>
      </w:r>
    </w:p>
    <w:p w14:paraId="5E3C9854" w14:textId="77777777" w:rsidR="00831371" w:rsidRPr="00831371" w:rsidRDefault="00831371">
      <w:pPr>
        <w:numPr>
          <w:ilvl w:val="0"/>
          <w:numId w:val="4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استخدام أسئلة غامضة</w:t>
      </w:r>
      <w:r w:rsidRPr="00831371">
        <w:rPr>
          <w:rFonts w:ascii="Sakkal Majalla" w:eastAsia="Times New Roman" w:hAnsi="Sakkal Majalla"/>
          <w:b/>
          <w:bCs/>
          <w:color w:val="auto"/>
          <w:sz w:val="48"/>
          <w:szCs w:val="36"/>
          <w:lang w:val="en-GB"/>
        </w:rPr>
        <w:t>.</w:t>
      </w:r>
    </w:p>
    <w:p w14:paraId="55ACBAF0" w14:textId="77777777" w:rsidR="00831371" w:rsidRPr="00831371" w:rsidRDefault="00831371">
      <w:pPr>
        <w:numPr>
          <w:ilvl w:val="0"/>
          <w:numId w:val="4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المقاطعة قبل الإجابة</w:t>
      </w:r>
      <w:r w:rsidRPr="00831371">
        <w:rPr>
          <w:rFonts w:ascii="Sakkal Majalla" w:eastAsia="Times New Roman" w:hAnsi="Sakkal Majalla"/>
          <w:b/>
          <w:bCs/>
          <w:color w:val="auto"/>
          <w:sz w:val="48"/>
          <w:szCs w:val="36"/>
          <w:lang w:val="en-GB"/>
        </w:rPr>
        <w:t>.</w:t>
      </w:r>
    </w:p>
    <w:p w14:paraId="4B834C6C" w14:textId="373E14F0" w:rsidR="00831371" w:rsidRPr="00831371" w:rsidRDefault="00831371">
      <w:pPr>
        <w:numPr>
          <w:ilvl w:val="0"/>
          <w:numId w:val="41"/>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طرح أسئلة تحمل أحكامًا مسبقة</w:t>
      </w:r>
      <w:r w:rsidRPr="00831371">
        <w:rPr>
          <w:rFonts w:ascii="Sakkal Majalla" w:eastAsia="Times New Roman" w:hAnsi="Sakkal Majalla"/>
          <w:b/>
          <w:bCs/>
          <w:color w:val="auto"/>
          <w:sz w:val="48"/>
          <w:szCs w:val="36"/>
          <w:lang w:val="en-GB"/>
        </w:rPr>
        <w:t>.</w:t>
      </w:r>
    </w:p>
    <w:p w14:paraId="071798F0" w14:textId="77777777" w:rsidR="00831371" w:rsidRPr="00831371" w:rsidRDefault="00831371" w:rsidP="00831371">
      <w:pPr>
        <w:spacing w:after="200" w:line="240" w:lineRule="auto"/>
        <w:jc w:val="center"/>
        <w:rPr>
          <w:rFonts w:ascii="Sakkal Majalla" w:eastAsia="Times New Roman" w:hAnsi="Sakkal Majalla"/>
          <w:b/>
          <w:bCs/>
          <w:color w:val="006666"/>
          <w:sz w:val="72"/>
          <w:szCs w:val="48"/>
          <w:lang w:val="en-GB"/>
        </w:rPr>
      </w:pPr>
      <w:r w:rsidRPr="00831371">
        <w:rPr>
          <w:rFonts w:ascii="Sakkal Majalla" w:eastAsia="Times New Roman" w:hAnsi="Sakkal Majalla"/>
          <w:b/>
          <w:bCs/>
          <w:color w:val="006666"/>
          <w:sz w:val="72"/>
          <w:szCs w:val="48"/>
          <w:rtl/>
        </w:rPr>
        <w:t>رابعاً: التعامل مع الآراء المختلفة</w:t>
      </w:r>
    </w:p>
    <w:p w14:paraId="1BE22D82"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الاختلاف في الآراء أمر طبيعي وصحي داخل بيئة العمل، بل إن المؤسسات الناجحة تشجع تنوع الأفكار ووجهات النظر لأنه يساهم في الإبداع وتحسين القرارات وتطوير الأداء</w:t>
      </w:r>
      <w:r w:rsidRPr="00831371">
        <w:rPr>
          <w:rFonts w:ascii="Sakkal Majalla" w:eastAsia="Times New Roman" w:hAnsi="Sakkal Majalla"/>
          <w:b/>
          <w:bCs/>
          <w:color w:val="auto"/>
          <w:sz w:val="48"/>
          <w:szCs w:val="36"/>
          <w:lang w:val="en-GB"/>
        </w:rPr>
        <w:t>.</w:t>
      </w:r>
    </w:p>
    <w:p w14:paraId="4EF88C1F"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والمشكلة ليست في وجود الاختلاف، بل في طريقة التعامل معه</w:t>
      </w:r>
      <w:r w:rsidRPr="00831371">
        <w:rPr>
          <w:rFonts w:ascii="Sakkal Majalla" w:eastAsia="Times New Roman" w:hAnsi="Sakkal Majalla"/>
          <w:b/>
          <w:bCs/>
          <w:color w:val="auto"/>
          <w:sz w:val="48"/>
          <w:szCs w:val="36"/>
          <w:lang w:val="en-GB"/>
        </w:rPr>
        <w:t>.</w:t>
      </w:r>
    </w:p>
    <w:p w14:paraId="0EC81A2E"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14AF1505" w14:textId="77777777" w:rsidR="00831371" w:rsidRDefault="00831371" w:rsidP="00831371">
      <w:pPr>
        <w:spacing w:after="200" w:line="240" w:lineRule="auto"/>
        <w:jc w:val="left"/>
        <w:rPr>
          <w:rFonts w:ascii="Sakkal Majalla" w:eastAsia="Times New Roman" w:hAnsi="Sakkal Majalla"/>
          <w:b/>
          <w:bCs/>
          <w:color w:val="auto"/>
          <w:sz w:val="48"/>
          <w:szCs w:val="36"/>
          <w:rtl/>
        </w:rPr>
      </w:pPr>
    </w:p>
    <w:p w14:paraId="30246E6F" w14:textId="2DA100F9"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lastRenderedPageBreak/>
        <w:t>مفهوم الاختلاف في الرأي</w:t>
      </w:r>
    </w:p>
    <w:p w14:paraId="00AD64C1"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هو</w:t>
      </w:r>
      <w:r w:rsidRPr="00831371">
        <w:rPr>
          <w:rFonts w:ascii="Sakkal Majalla" w:eastAsia="Times New Roman" w:hAnsi="Sakkal Majalla"/>
          <w:b/>
          <w:bCs/>
          <w:color w:val="auto"/>
          <w:sz w:val="48"/>
          <w:szCs w:val="36"/>
          <w:lang w:val="en-GB"/>
        </w:rPr>
        <w:t>:</w:t>
      </w:r>
    </w:p>
    <w:p w14:paraId="16FEFE15"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lang w:val="en-GB"/>
        </w:rPr>
        <w:t>"</w:t>
      </w:r>
      <w:r w:rsidRPr="00831371">
        <w:rPr>
          <w:rFonts w:ascii="Sakkal Majalla" w:eastAsia="Times New Roman" w:hAnsi="Sakkal Majalla"/>
          <w:b/>
          <w:bCs/>
          <w:color w:val="auto"/>
          <w:sz w:val="48"/>
          <w:szCs w:val="36"/>
          <w:rtl/>
        </w:rPr>
        <w:t>وجود وجهات نظر أو أفكار أو تفسيرات مختلفة حول موضوع معين بين شخصين أو أكثر</w:t>
      </w:r>
      <w:r w:rsidRPr="00831371">
        <w:rPr>
          <w:rFonts w:ascii="Sakkal Majalla" w:eastAsia="Times New Roman" w:hAnsi="Sakkal Majalla"/>
          <w:b/>
          <w:bCs/>
          <w:color w:val="auto"/>
          <w:sz w:val="48"/>
          <w:szCs w:val="36"/>
          <w:lang w:val="en-GB"/>
        </w:rPr>
        <w:t>."</w:t>
      </w:r>
    </w:p>
    <w:p w14:paraId="4F66276C"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أهمية تقبل الآراء المختلفة</w:t>
      </w:r>
    </w:p>
    <w:p w14:paraId="1D033DA1" w14:textId="5A9F757F"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تعزيز الإبداع</w:t>
      </w:r>
    </w:p>
    <w:p w14:paraId="20600E20"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تنوع الأفكار يؤدي إلى حلول أكثر ابتكارًا</w:t>
      </w:r>
      <w:r w:rsidRPr="00831371">
        <w:rPr>
          <w:rFonts w:ascii="Sakkal Majalla" w:eastAsia="Times New Roman" w:hAnsi="Sakkal Majalla"/>
          <w:b/>
          <w:bCs/>
          <w:color w:val="auto"/>
          <w:sz w:val="48"/>
          <w:szCs w:val="36"/>
          <w:lang w:val="en-GB"/>
        </w:rPr>
        <w:t>.</w:t>
      </w:r>
    </w:p>
    <w:p w14:paraId="200AA3CA" w14:textId="01C2BDCE"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تحسين القرارات</w:t>
      </w:r>
    </w:p>
    <w:p w14:paraId="533A3EC5"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دراسة وجهات النظر المختلفة تساعد على اتخاذ قرارات أكثر دقة</w:t>
      </w:r>
      <w:r w:rsidRPr="00831371">
        <w:rPr>
          <w:rFonts w:ascii="Sakkal Majalla" w:eastAsia="Times New Roman" w:hAnsi="Sakkal Majalla"/>
          <w:b/>
          <w:bCs/>
          <w:color w:val="auto"/>
          <w:sz w:val="48"/>
          <w:szCs w:val="36"/>
          <w:lang w:val="en-GB"/>
        </w:rPr>
        <w:t>.</w:t>
      </w:r>
    </w:p>
    <w:p w14:paraId="7C86E2DB" w14:textId="77305BC5"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831371">
        <w:rPr>
          <w:rFonts w:ascii="Sakkal Majalla" w:eastAsia="Times New Roman" w:hAnsi="Sakkal Majalla"/>
          <w:b/>
          <w:bCs/>
          <w:color w:val="auto"/>
          <w:sz w:val="48"/>
          <w:szCs w:val="36"/>
          <w:rtl/>
        </w:rPr>
        <w:t>تعزيز التعلم</w:t>
      </w:r>
    </w:p>
    <w:p w14:paraId="5DB9DCD9"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الاستفادة من خبرات الآخرين</w:t>
      </w:r>
      <w:r w:rsidRPr="00831371">
        <w:rPr>
          <w:rFonts w:ascii="Sakkal Majalla" w:eastAsia="Times New Roman" w:hAnsi="Sakkal Majalla"/>
          <w:b/>
          <w:bCs/>
          <w:color w:val="auto"/>
          <w:sz w:val="48"/>
          <w:szCs w:val="36"/>
          <w:lang w:val="en-GB"/>
        </w:rPr>
        <w:t>.</w:t>
      </w:r>
    </w:p>
    <w:p w14:paraId="3E5A633F" w14:textId="2528491F"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بناء بيئة عمل إيجابية</w:t>
      </w:r>
    </w:p>
    <w:p w14:paraId="2C9E4FBD"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تشجيع الاحترام والتعاون</w:t>
      </w:r>
      <w:r w:rsidRPr="00831371">
        <w:rPr>
          <w:rFonts w:ascii="Sakkal Majalla" w:eastAsia="Times New Roman" w:hAnsi="Sakkal Majalla"/>
          <w:b/>
          <w:bCs/>
          <w:color w:val="auto"/>
          <w:sz w:val="48"/>
          <w:szCs w:val="36"/>
          <w:lang w:val="en-GB"/>
        </w:rPr>
        <w:t>.</w:t>
      </w:r>
    </w:p>
    <w:p w14:paraId="5065D60F"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أسباب اختلاف الآراء</w:t>
      </w:r>
    </w:p>
    <w:p w14:paraId="6DD1D377" w14:textId="77777777" w:rsidR="00831371" w:rsidRPr="00831371" w:rsidRDefault="00831371">
      <w:pPr>
        <w:numPr>
          <w:ilvl w:val="0"/>
          <w:numId w:val="4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اختلاف الخبرات</w:t>
      </w:r>
      <w:r w:rsidRPr="00831371">
        <w:rPr>
          <w:rFonts w:ascii="Sakkal Majalla" w:eastAsia="Times New Roman" w:hAnsi="Sakkal Majalla"/>
          <w:b/>
          <w:bCs/>
          <w:color w:val="auto"/>
          <w:sz w:val="48"/>
          <w:szCs w:val="36"/>
          <w:lang w:val="en-GB"/>
        </w:rPr>
        <w:t>.</w:t>
      </w:r>
    </w:p>
    <w:p w14:paraId="25AA6A27" w14:textId="77777777" w:rsidR="00831371" w:rsidRPr="00831371" w:rsidRDefault="00831371">
      <w:pPr>
        <w:numPr>
          <w:ilvl w:val="0"/>
          <w:numId w:val="4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اختلاف الثقافة</w:t>
      </w:r>
      <w:r w:rsidRPr="00831371">
        <w:rPr>
          <w:rFonts w:ascii="Sakkal Majalla" w:eastAsia="Times New Roman" w:hAnsi="Sakkal Majalla"/>
          <w:b/>
          <w:bCs/>
          <w:color w:val="auto"/>
          <w:sz w:val="48"/>
          <w:szCs w:val="36"/>
          <w:lang w:val="en-GB"/>
        </w:rPr>
        <w:t>.</w:t>
      </w:r>
    </w:p>
    <w:p w14:paraId="15B71FA1" w14:textId="77777777" w:rsidR="00831371" w:rsidRPr="00831371" w:rsidRDefault="00831371">
      <w:pPr>
        <w:numPr>
          <w:ilvl w:val="0"/>
          <w:numId w:val="4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اختلاف القيم</w:t>
      </w:r>
      <w:r w:rsidRPr="00831371">
        <w:rPr>
          <w:rFonts w:ascii="Sakkal Majalla" w:eastAsia="Times New Roman" w:hAnsi="Sakkal Majalla"/>
          <w:b/>
          <w:bCs/>
          <w:color w:val="auto"/>
          <w:sz w:val="48"/>
          <w:szCs w:val="36"/>
          <w:lang w:val="en-GB"/>
        </w:rPr>
        <w:t>.</w:t>
      </w:r>
    </w:p>
    <w:p w14:paraId="2D452594" w14:textId="77777777" w:rsidR="00831371" w:rsidRPr="00831371" w:rsidRDefault="00831371">
      <w:pPr>
        <w:numPr>
          <w:ilvl w:val="0"/>
          <w:numId w:val="4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lastRenderedPageBreak/>
        <w:t>اختلاف المعلومات المتاحة</w:t>
      </w:r>
      <w:r w:rsidRPr="00831371">
        <w:rPr>
          <w:rFonts w:ascii="Sakkal Majalla" w:eastAsia="Times New Roman" w:hAnsi="Sakkal Majalla"/>
          <w:b/>
          <w:bCs/>
          <w:color w:val="auto"/>
          <w:sz w:val="48"/>
          <w:szCs w:val="36"/>
          <w:lang w:val="en-GB"/>
        </w:rPr>
        <w:t>.</w:t>
      </w:r>
    </w:p>
    <w:p w14:paraId="50BF5A2F" w14:textId="77777777" w:rsidR="00831371" w:rsidRPr="00831371" w:rsidRDefault="00831371">
      <w:pPr>
        <w:numPr>
          <w:ilvl w:val="0"/>
          <w:numId w:val="42"/>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اختلاف الأهداف</w:t>
      </w:r>
      <w:r w:rsidRPr="00831371">
        <w:rPr>
          <w:rFonts w:ascii="Sakkal Majalla" w:eastAsia="Times New Roman" w:hAnsi="Sakkal Majalla"/>
          <w:b/>
          <w:bCs/>
          <w:color w:val="auto"/>
          <w:sz w:val="48"/>
          <w:szCs w:val="36"/>
          <w:lang w:val="en-GB"/>
        </w:rPr>
        <w:t>.</w:t>
      </w:r>
    </w:p>
    <w:p w14:paraId="57F3987C"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مهارات التعامل مع الآراء المختلفة</w:t>
      </w:r>
    </w:p>
    <w:p w14:paraId="372DBDF7"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أولاً: الاستماع دون مقاطعة</w:t>
      </w:r>
    </w:p>
    <w:p w14:paraId="70DD7C4D"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منح الطرف الآخر فرصة كاملة للتعبير</w:t>
      </w:r>
      <w:r w:rsidRPr="00831371">
        <w:rPr>
          <w:rFonts w:ascii="Sakkal Majalla" w:eastAsia="Times New Roman" w:hAnsi="Sakkal Majalla"/>
          <w:b/>
          <w:bCs/>
          <w:color w:val="auto"/>
          <w:sz w:val="48"/>
          <w:szCs w:val="36"/>
          <w:lang w:val="en-GB"/>
        </w:rPr>
        <w:t>.</w:t>
      </w:r>
    </w:p>
    <w:p w14:paraId="7BF6926D"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ثانياً: احترام الرأي</w:t>
      </w:r>
    </w:p>
    <w:p w14:paraId="3D5C5490"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احترام الرأي لا يعني الموافقة عليه</w:t>
      </w:r>
      <w:r w:rsidRPr="00831371">
        <w:rPr>
          <w:rFonts w:ascii="Sakkal Majalla" w:eastAsia="Times New Roman" w:hAnsi="Sakkal Majalla"/>
          <w:b/>
          <w:bCs/>
          <w:color w:val="auto"/>
          <w:sz w:val="48"/>
          <w:szCs w:val="36"/>
          <w:lang w:val="en-GB"/>
        </w:rPr>
        <w:t>.</w:t>
      </w:r>
    </w:p>
    <w:p w14:paraId="1A24E09F"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ثالثاً: التركيز على الفكرة</w:t>
      </w:r>
    </w:p>
    <w:p w14:paraId="13C9F21B"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وليس على الشخص</w:t>
      </w:r>
      <w:r w:rsidRPr="00831371">
        <w:rPr>
          <w:rFonts w:ascii="Sakkal Majalla" w:eastAsia="Times New Roman" w:hAnsi="Sakkal Majalla"/>
          <w:b/>
          <w:bCs/>
          <w:color w:val="auto"/>
          <w:sz w:val="48"/>
          <w:szCs w:val="36"/>
          <w:lang w:val="en-GB"/>
        </w:rPr>
        <w:t>.</w:t>
      </w:r>
    </w:p>
    <w:p w14:paraId="4559AE14"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رابعاً: البحث عن نقاط الاتفاق</w:t>
      </w:r>
    </w:p>
    <w:p w14:paraId="1C781EEB"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بدلاً من التركيز على نقاط الخلاف فقط</w:t>
      </w:r>
      <w:r w:rsidRPr="00831371">
        <w:rPr>
          <w:rFonts w:ascii="Sakkal Majalla" w:eastAsia="Times New Roman" w:hAnsi="Sakkal Majalla"/>
          <w:b/>
          <w:bCs/>
          <w:color w:val="auto"/>
          <w:sz w:val="48"/>
          <w:szCs w:val="36"/>
          <w:lang w:val="en-GB"/>
        </w:rPr>
        <w:t>.</w:t>
      </w:r>
    </w:p>
    <w:p w14:paraId="4746D531"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خامساً: استخدام الأدلة</w:t>
      </w:r>
    </w:p>
    <w:p w14:paraId="036D9F02"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الاعتماد على الحقائق والمنطق</w:t>
      </w:r>
      <w:r w:rsidRPr="00831371">
        <w:rPr>
          <w:rFonts w:ascii="Sakkal Majalla" w:eastAsia="Times New Roman" w:hAnsi="Sakkal Majalla"/>
          <w:b/>
          <w:bCs/>
          <w:color w:val="auto"/>
          <w:sz w:val="48"/>
          <w:szCs w:val="36"/>
          <w:lang w:val="en-GB"/>
        </w:rPr>
        <w:t>.</w:t>
      </w:r>
    </w:p>
    <w:p w14:paraId="1F79B9EA"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سادساً: تجنب الانفعال</w:t>
      </w:r>
    </w:p>
    <w:p w14:paraId="1BDE039A"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الهدوء يساعد على الوصول إلى حلول أفضل</w:t>
      </w:r>
      <w:r w:rsidRPr="00831371">
        <w:rPr>
          <w:rFonts w:ascii="Sakkal Majalla" w:eastAsia="Times New Roman" w:hAnsi="Sakkal Majalla"/>
          <w:b/>
          <w:bCs/>
          <w:color w:val="auto"/>
          <w:sz w:val="48"/>
          <w:szCs w:val="36"/>
          <w:lang w:val="en-GB"/>
        </w:rPr>
        <w:t>.</w:t>
      </w:r>
    </w:p>
    <w:p w14:paraId="2F3CEA43"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أخطاء يجب تجنبها</w:t>
      </w:r>
    </w:p>
    <w:p w14:paraId="4EF3D279" w14:textId="77777777" w:rsidR="00831371" w:rsidRPr="00831371" w:rsidRDefault="00831371">
      <w:pPr>
        <w:numPr>
          <w:ilvl w:val="0"/>
          <w:numId w:val="43"/>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السخرية</w:t>
      </w:r>
      <w:r w:rsidRPr="00831371">
        <w:rPr>
          <w:rFonts w:ascii="Sakkal Majalla" w:eastAsia="Times New Roman" w:hAnsi="Sakkal Majalla"/>
          <w:b/>
          <w:bCs/>
          <w:color w:val="auto"/>
          <w:sz w:val="48"/>
          <w:szCs w:val="36"/>
          <w:lang w:val="en-GB"/>
        </w:rPr>
        <w:t>.</w:t>
      </w:r>
    </w:p>
    <w:p w14:paraId="7ADE4664" w14:textId="77777777" w:rsidR="00831371" w:rsidRPr="00831371" w:rsidRDefault="00831371">
      <w:pPr>
        <w:numPr>
          <w:ilvl w:val="0"/>
          <w:numId w:val="43"/>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lastRenderedPageBreak/>
        <w:t>التقليل من الآخرين</w:t>
      </w:r>
      <w:r w:rsidRPr="00831371">
        <w:rPr>
          <w:rFonts w:ascii="Sakkal Majalla" w:eastAsia="Times New Roman" w:hAnsi="Sakkal Majalla"/>
          <w:b/>
          <w:bCs/>
          <w:color w:val="auto"/>
          <w:sz w:val="48"/>
          <w:szCs w:val="36"/>
          <w:lang w:val="en-GB"/>
        </w:rPr>
        <w:t>.</w:t>
      </w:r>
    </w:p>
    <w:p w14:paraId="3C3F73BF" w14:textId="77777777" w:rsidR="00831371" w:rsidRPr="00831371" w:rsidRDefault="00831371">
      <w:pPr>
        <w:numPr>
          <w:ilvl w:val="0"/>
          <w:numId w:val="43"/>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التعصب للرأي</w:t>
      </w:r>
      <w:r w:rsidRPr="00831371">
        <w:rPr>
          <w:rFonts w:ascii="Sakkal Majalla" w:eastAsia="Times New Roman" w:hAnsi="Sakkal Majalla"/>
          <w:b/>
          <w:bCs/>
          <w:color w:val="auto"/>
          <w:sz w:val="48"/>
          <w:szCs w:val="36"/>
          <w:lang w:val="en-GB"/>
        </w:rPr>
        <w:t>.</w:t>
      </w:r>
    </w:p>
    <w:p w14:paraId="69484552" w14:textId="77777777" w:rsidR="00831371" w:rsidRPr="00831371" w:rsidRDefault="00831371">
      <w:pPr>
        <w:numPr>
          <w:ilvl w:val="0"/>
          <w:numId w:val="43"/>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المقاطعة</w:t>
      </w:r>
      <w:r w:rsidRPr="00831371">
        <w:rPr>
          <w:rFonts w:ascii="Sakkal Majalla" w:eastAsia="Times New Roman" w:hAnsi="Sakkal Majalla"/>
          <w:b/>
          <w:bCs/>
          <w:color w:val="auto"/>
          <w:sz w:val="48"/>
          <w:szCs w:val="36"/>
          <w:lang w:val="en-GB"/>
        </w:rPr>
        <w:t>.</w:t>
      </w:r>
    </w:p>
    <w:p w14:paraId="2EF3ECFB" w14:textId="72B7D39D" w:rsidR="00831371" w:rsidRPr="00831371" w:rsidRDefault="00831371">
      <w:pPr>
        <w:numPr>
          <w:ilvl w:val="0"/>
          <w:numId w:val="43"/>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الهجوم الشخصي</w:t>
      </w:r>
      <w:r w:rsidRPr="00831371">
        <w:rPr>
          <w:rFonts w:ascii="Sakkal Majalla" w:eastAsia="Times New Roman" w:hAnsi="Sakkal Majalla"/>
          <w:b/>
          <w:bCs/>
          <w:color w:val="auto"/>
          <w:sz w:val="48"/>
          <w:szCs w:val="36"/>
          <w:lang w:val="en-GB"/>
        </w:rPr>
        <w:t>.</w:t>
      </w:r>
    </w:p>
    <w:p w14:paraId="5ED71A85" w14:textId="77777777" w:rsidR="00831371" w:rsidRPr="00831371" w:rsidRDefault="00831371" w:rsidP="00831371">
      <w:pPr>
        <w:spacing w:after="200" w:line="240" w:lineRule="auto"/>
        <w:jc w:val="center"/>
        <w:rPr>
          <w:rFonts w:ascii="Sakkal Majalla" w:eastAsia="Times New Roman" w:hAnsi="Sakkal Majalla"/>
          <w:b/>
          <w:bCs/>
          <w:color w:val="006666"/>
          <w:sz w:val="72"/>
          <w:szCs w:val="48"/>
          <w:lang w:val="en-GB"/>
        </w:rPr>
      </w:pPr>
      <w:r w:rsidRPr="00831371">
        <w:rPr>
          <w:rFonts w:ascii="Sakkal Majalla" w:eastAsia="Times New Roman" w:hAnsi="Sakkal Majalla"/>
          <w:b/>
          <w:bCs/>
          <w:color w:val="006666"/>
          <w:sz w:val="72"/>
          <w:szCs w:val="48"/>
          <w:rtl/>
        </w:rPr>
        <w:t>خامساً: المحافظة على إيجابية الحوار</w:t>
      </w:r>
    </w:p>
    <w:p w14:paraId="00FFC858"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الحوار الإيجابي هو الحوار الذي يسوده الاحترام والتقدير والتعاون ويهدف إلى تحقيق نتائج بناءة بعيدًا عن التوتر والصراعات</w:t>
      </w:r>
      <w:r w:rsidRPr="00831371">
        <w:rPr>
          <w:rFonts w:ascii="Sakkal Majalla" w:eastAsia="Times New Roman" w:hAnsi="Sakkal Majalla"/>
          <w:b/>
          <w:bCs/>
          <w:color w:val="auto"/>
          <w:sz w:val="48"/>
          <w:szCs w:val="36"/>
          <w:lang w:val="en-GB"/>
        </w:rPr>
        <w:t>.</w:t>
      </w:r>
    </w:p>
    <w:p w14:paraId="6FB5788F"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ويُعتبر الحفاظ على إيجابية الحوار من أهم المهارات التي تساعد على نجاح التواصل المهني وتحقيق أهداف العمل</w:t>
      </w:r>
      <w:r w:rsidRPr="00831371">
        <w:rPr>
          <w:rFonts w:ascii="Sakkal Majalla" w:eastAsia="Times New Roman" w:hAnsi="Sakkal Majalla"/>
          <w:b/>
          <w:bCs/>
          <w:color w:val="auto"/>
          <w:sz w:val="48"/>
          <w:szCs w:val="36"/>
          <w:lang w:val="en-GB"/>
        </w:rPr>
        <w:t>.</w:t>
      </w:r>
    </w:p>
    <w:p w14:paraId="1FDF06AE"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مفهوم إيجابية الحوار</w:t>
      </w:r>
    </w:p>
    <w:p w14:paraId="4A100279"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هي</w:t>
      </w:r>
      <w:r w:rsidRPr="00831371">
        <w:rPr>
          <w:rFonts w:ascii="Sakkal Majalla" w:eastAsia="Times New Roman" w:hAnsi="Sakkal Majalla"/>
          <w:b/>
          <w:bCs/>
          <w:color w:val="auto"/>
          <w:sz w:val="48"/>
          <w:szCs w:val="36"/>
          <w:lang w:val="en-GB"/>
        </w:rPr>
        <w:t>:</w:t>
      </w:r>
    </w:p>
    <w:p w14:paraId="633BBDD0"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lang w:val="en-GB"/>
        </w:rPr>
        <w:t>"</w:t>
      </w:r>
      <w:r w:rsidRPr="00831371">
        <w:rPr>
          <w:rFonts w:ascii="Sakkal Majalla" w:eastAsia="Times New Roman" w:hAnsi="Sakkal Majalla"/>
          <w:b/>
          <w:bCs/>
          <w:color w:val="auto"/>
          <w:sz w:val="48"/>
          <w:szCs w:val="36"/>
          <w:rtl/>
        </w:rPr>
        <w:t>قدرة أطراف الحوار على إدارة النقاش بطريقة بناءة تحافظ على الاحترام المتبادل وتدعم الوصول إلى نتائج مفيدة لجميع الأطراف</w:t>
      </w:r>
      <w:r w:rsidRPr="00831371">
        <w:rPr>
          <w:rFonts w:ascii="Sakkal Majalla" w:eastAsia="Times New Roman" w:hAnsi="Sakkal Majalla"/>
          <w:b/>
          <w:bCs/>
          <w:color w:val="auto"/>
          <w:sz w:val="48"/>
          <w:szCs w:val="36"/>
          <w:lang w:val="en-GB"/>
        </w:rPr>
        <w:t>."</w:t>
      </w:r>
    </w:p>
    <w:p w14:paraId="05EDB6F2"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أهمية إيجابية الحوار</w:t>
      </w:r>
    </w:p>
    <w:p w14:paraId="0B90285A" w14:textId="77777777" w:rsidR="00831371" w:rsidRPr="00831371" w:rsidRDefault="00831371">
      <w:pPr>
        <w:numPr>
          <w:ilvl w:val="0"/>
          <w:numId w:val="4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تعزيز الثقة</w:t>
      </w:r>
      <w:r w:rsidRPr="00831371">
        <w:rPr>
          <w:rFonts w:ascii="Sakkal Majalla" w:eastAsia="Times New Roman" w:hAnsi="Sakkal Majalla"/>
          <w:b/>
          <w:bCs/>
          <w:color w:val="auto"/>
          <w:sz w:val="48"/>
          <w:szCs w:val="36"/>
          <w:lang w:val="en-GB"/>
        </w:rPr>
        <w:t>.</w:t>
      </w:r>
    </w:p>
    <w:p w14:paraId="3468AE48" w14:textId="77777777" w:rsidR="00831371" w:rsidRPr="00831371" w:rsidRDefault="00831371">
      <w:pPr>
        <w:numPr>
          <w:ilvl w:val="0"/>
          <w:numId w:val="4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تقوية العلاقات المهنية</w:t>
      </w:r>
      <w:r w:rsidRPr="00831371">
        <w:rPr>
          <w:rFonts w:ascii="Sakkal Majalla" w:eastAsia="Times New Roman" w:hAnsi="Sakkal Majalla"/>
          <w:b/>
          <w:bCs/>
          <w:color w:val="auto"/>
          <w:sz w:val="48"/>
          <w:szCs w:val="36"/>
          <w:lang w:val="en-GB"/>
        </w:rPr>
        <w:t>.</w:t>
      </w:r>
    </w:p>
    <w:p w14:paraId="2EF2D2BB" w14:textId="77777777" w:rsidR="00831371" w:rsidRPr="00831371" w:rsidRDefault="00831371">
      <w:pPr>
        <w:numPr>
          <w:ilvl w:val="0"/>
          <w:numId w:val="4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تحسين بيئة العمل</w:t>
      </w:r>
      <w:r w:rsidRPr="00831371">
        <w:rPr>
          <w:rFonts w:ascii="Sakkal Majalla" w:eastAsia="Times New Roman" w:hAnsi="Sakkal Majalla"/>
          <w:b/>
          <w:bCs/>
          <w:color w:val="auto"/>
          <w:sz w:val="48"/>
          <w:szCs w:val="36"/>
          <w:lang w:val="en-GB"/>
        </w:rPr>
        <w:t>.</w:t>
      </w:r>
    </w:p>
    <w:p w14:paraId="348B09DB" w14:textId="77777777" w:rsidR="00831371" w:rsidRPr="00831371" w:rsidRDefault="00831371">
      <w:pPr>
        <w:numPr>
          <w:ilvl w:val="0"/>
          <w:numId w:val="4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lastRenderedPageBreak/>
        <w:t>دعم التعاون</w:t>
      </w:r>
      <w:r w:rsidRPr="00831371">
        <w:rPr>
          <w:rFonts w:ascii="Sakkal Majalla" w:eastAsia="Times New Roman" w:hAnsi="Sakkal Majalla"/>
          <w:b/>
          <w:bCs/>
          <w:color w:val="auto"/>
          <w:sz w:val="48"/>
          <w:szCs w:val="36"/>
          <w:lang w:val="en-GB"/>
        </w:rPr>
        <w:t>.</w:t>
      </w:r>
    </w:p>
    <w:p w14:paraId="5505D9B2" w14:textId="77777777" w:rsidR="00831371" w:rsidRPr="00831371" w:rsidRDefault="00831371">
      <w:pPr>
        <w:numPr>
          <w:ilvl w:val="0"/>
          <w:numId w:val="44"/>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رفع جودة القرارات</w:t>
      </w:r>
      <w:r w:rsidRPr="00831371">
        <w:rPr>
          <w:rFonts w:ascii="Sakkal Majalla" w:eastAsia="Times New Roman" w:hAnsi="Sakkal Majalla"/>
          <w:b/>
          <w:bCs/>
          <w:color w:val="auto"/>
          <w:sz w:val="48"/>
          <w:szCs w:val="36"/>
          <w:lang w:val="en-GB"/>
        </w:rPr>
        <w:t>.</w:t>
      </w:r>
    </w:p>
    <w:p w14:paraId="5C7D51E9"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أساليب المحافظة على إيجابية الحوار</w:t>
      </w:r>
    </w:p>
    <w:p w14:paraId="4EBC4617" w14:textId="44640D1C"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831371">
        <w:rPr>
          <w:rFonts w:ascii="Sakkal Majalla" w:eastAsia="Times New Roman" w:hAnsi="Sakkal Majalla"/>
          <w:b/>
          <w:bCs/>
          <w:color w:val="auto"/>
          <w:sz w:val="48"/>
          <w:szCs w:val="36"/>
          <w:rtl/>
        </w:rPr>
        <w:t>استخدام لغة محترمة</w:t>
      </w:r>
    </w:p>
    <w:p w14:paraId="27D9B028"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مثل</w:t>
      </w:r>
      <w:r w:rsidRPr="00831371">
        <w:rPr>
          <w:rFonts w:ascii="Sakkal Majalla" w:eastAsia="Times New Roman" w:hAnsi="Sakkal Majalla"/>
          <w:b/>
          <w:bCs/>
          <w:color w:val="auto"/>
          <w:sz w:val="48"/>
          <w:szCs w:val="36"/>
          <w:lang w:val="en-GB"/>
        </w:rPr>
        <w:t>:</w:t>
      </w:r>
    </w:p>
    <w:p w14:paraId="6547B32A" w14:textId="77777777" w:rsidR="00831371" w:rsidRPr="00831371" w:rsidRDefault="00831371">
      <w:pPr>
        <w:numPr>
          <w:ilvl w:val="0"/>
          <w:numId w:val="45"/>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أشكرك على رأيك</w:t>
      </w:r>
      <w:r w:rsidRPr="00831371">
        <w:rPr>
          <w:rFonts w:ascii="Sakkal Majalla" w:eastAsia="Times New Roman" w:hAnsi="Sakkal Majalla"/>
          <w:b/>
          <w:bCs/>
          <w:color w:val="auto"/>
          <w:sz w:val="48"/>
          <w:szCs w:val="36"/>
          <w:lang w:val="en-GB"/>
        </w:rPr>
        <w:t>.</w:t>
      </w:r>
    </w:p>
    <w:p w14:paraId="0AB13AC9" w14:textId="77777777" w:rsidR="00831371" w:rsidRPr="00831371" w:rsidRDefault="00831371">
      <w:pPr>
        <w:numPr>
          <w:ilvl w:val="0"/>
          <w:numId w:val="45"/>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وجهة نظر مهمة</w:t>
      </w:r>
      <w:r w:rsidRPr="00831371">
        <w:rPr>
          <w:rFonts w:ascii="Sakkal Majalla" w:eastAsia="Times New Roman" w:hAnsi="Sakkal Majalla"/>
          <w:b/>
          <w:bCs/>
          <w:color w:val="auto"/>
          <w:sz w:val="48"/>
          <w:szCs w:val="36"/>
          <w:lang w:val="en-GB"/>
        </w:rPr>
        <w:t>.</w:t>
      </w:r>
    </w:p>
    <w:p w14:paraId="4C28F368" w14:textId="77777777" w:rsidR="00831371" w:rsidRPr="00831371" w:rsidRDefault="00831371">
      <w:pPr>
        <w:numPr>
          <w:ilvl w:val="0"/>
          <w:numId w:val="45"/>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أتفهم ما تقصده</w:t>
      </w:r>
      <w:r w:rsidRPr="00831371">
        <w:rPr>
          <w:rFonts w:ascii="Sakkal Majalla" w:eastAsia="Times New Roman" w:hAnsi="Sakkal Majalla"/>
          <w:b/>
          <w:bCs/>
          <w:color w:val="auto"/>
          <w:sz w:val="48"/>
          <w:szCs w:val="36"/>
          <w:lang w:val="en-GB"/>
        </w:rPr>
        <w:t>.</w:t>
      </w:r>
    </w:p>
    <w:p w14:paraId="5A0EB412" w14:textId="4D134BB1"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التركيز على الحلول</w:t>
      </w:r>
    </w:p>
    <w:p w14:paraId="011F07D6"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بدلاً من التركيز على المشكلات فقط</w:t>
      </w:r>
      <w:r w:rsidRPr="00831371">
        <w:rPr>
          <w:rFonts w:ascii="Sakkal Majalla" w:eastAsia="Times New Roman" w:hAnsi="Sakkal Majalla"/>
          <w:b/>
          <w:bCs/>
          <w:color w:val="auto"/>
          <w:sz w:val="48"/>
          <w:szCs w:val="36"/>
          <w:lang w:val="en-GB"/>
        </w:rPr>
        <w:t>.</w:t>
      </w:r>
    </w:p>
    <w:p w14:paraId="1E7C426F" w14:textId="59CBC185"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831371">
        <w:rPr>
          <w:rFonts w:ascii="Sakkal Majalla" w:eastAsia="Times New Roman" w:hAnsi="Sakkal Majalla"/>
          <w:b/>
          <w:bCs/>
          <w:color w:val="auto"/>
          <w:sz w:val="48"/>
          <w:szCs w:val="36"/>
          <w:rtl/>
        </w:rPr>
        <w:t>إظهار التقدير</w:t>
      </w:r>
    </w:p>
    <w:p w14:paraId="200D5DD1"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تقدير مساهمات الآخرين وأفكارهم</w:t>
      </w:r>
      <w:r w:rsidRPr="00831371">
        <w:rPr>
          <w:rFonts w:ascii="Sakkal Majalla" w:eastAsia="Times New Roman" w:hAnsi="Sakkal Majalla"/>
          <w:b/>
          <w:bCs/>
          <w:color w:val="auto"/>
          <w:sz w:val="48"/>
          <w:szCs w:val="36"/>
          <w:lang w:val="en-GB"/>
        </w:rPr>
        <w:t>.</w:t>
      </w:r>
    </w:p>
    <w:p w14:paraId="3BD4D076" w14:textId="25712EA3"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التحكم في الانفعالات</w:t>
      </w:r>
    </w:p>
    <w:p w14:paraId="6E4E2388"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الهدوء يساعد على استمرار الحوار بصورة إيجابية</w:t>
      </w:r>
      <w:r w:rsidRPr="00831371">
        <w:rPr>
          <w:rFonts w:ascii="Sakkal Majalla" w:eastAsia="Times New Roman" w:hAnsi="Sakkal Majalla"/>
          <w:b/>
          <w:bCs/>
          <w:color w:val="auto"/>
          <w:sz w:val="48"/>
          <w:szCs w:val="36"/>
          <w:lang w:val="en-GB"/>
        </w:rPr>
        <w:t>.</w:t>
      </w:r>
    </w:p>
    <w:p w14:paraId="46B606B3" w14:textId="0645AFFB"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5.</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تجنب الاتهامات</w:t>
      </w:r>
    </w:p>
    <w:p w14:paraId="502BE940"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استبدال</w:t>
      </w:r>
      <w:r w:rsidRPr="00831371">
        <w:rPr>
          <w:rFonts w:ascii="Sakkal Majalla" w:eastAsia="Times New Roman" w:hAnsi="Sakkal Majalla"/>
          <w:b/>
          <w:bCs/>
          <w:color w:val="auto"/>
          <w:sz w:val="48"/>
          <w:szCs w:val="36"/>
          <w:lang w:val="en-GB"/>
        </w:rPr>
        <w:t>:</w:t>
      </w:r>
      <w:r w:rsidRPr="00831371">
        <w:rPr>
          <w:rFonts w:ascii="Sakkal Majalla" w:eastAsia="Times New Roman" w:hAnsi="Sakkal Majalla"/>
          <w:b/>
          <w:bCs/>
          <w:color w:val="auto"/>
          <w:sz w:val="48"/>
          <w:szCs w:val="36"/>
          <w:lang w:val="en-GB"/>
        </w:rPr>
        <w:br/>
        <w:t>"</w:t>
      </w:r>
      <w:r w:rsidRPr="00831371">
        <w:rPr>
          <w:rFonts w:ascii="Sakkal Majalla" w:eastAsia="Times New Roman" w:hAnsi="Sakkal Majalla"/>
          <w:b/>
          <w:bCs/>
          <w:color w:val="auto"/>
          <w:sz w:val="48"/>
          <w:szCs w:val="36"/>
          <w:rtl/>
        </w:rPr>
        <w:t>أنت السبب في المشكلة</w:t>
      </w:r>
      <w:r w:rsidRPr="00831371">
        <w:rPr>
          <w:rFonts w:ascii="Sakkal Majalla" w:eastAsia="Times New Roman" w:hAnsi="Sakkal Majalla"/>
          <w:b/>
          <w:bCs/>
          <w:color w:val="auto"/>
          <w:sz w:val="48"/>
          <w:szCs w:val="36"/>
          <w:lang w:val="en-GB"/>
        </w:rPr>
        <w:t>"</w:t>
      </w:r>
    </w:p>
    <w:p w14:paraId="3FA02F7D"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lastRenderedPageBreak/>
        <w:t>بـ</w:t>
      </w:r>
      <w:r w:rsidRPr="00831371">
        <w:rPr>
          <w:rFonts w:ascii="Sakkal Majalla" w:eastAsia="Times New Roman" w:hAnsi="Sakkal Majalla"/>
          <w:b/>
          <w:bCs/>
          <w:color w:val="auto"/>
          <w:sz w:val="48"/>
          <w:szCs w:val="36"/>
          <w:lang w:val="en-GB"/>
        </w:rPr>
        <w:t>:</w:t>
      </w:r>
      <w:r w:rsidRPr="00831371">
        <w:rPr>
          <w:rFonts w:ascii="Sakkal Majalla" w:eastAsia="Times New Roman" w:hAnsi="Sakkal Majalla"/>
          <w:b/>
          <w:bCs/>
          <w:color w:val="auto"/>
          <w:sz w:val="48"/>
          <w:szCs w:val="36"/>
          <w:lang w:val="en-GB"/>
        </w:rPr>
        <w:br/>
        <w:t>"</w:t>
      </w:r>
      <w:r w:rsidRPr="00831371">
        <w:rPr>
          <w:rFonts w:ascii="Sakkal Majalla" w:eastAsia="Times New Roman" w:hAnsi="Sakkal Majalla"/>
          <w:b/>
          <w:bCs/>
          <w:color w:val="auto"/>
          <w:sz w:val="48"/>
          <w:szCs w:val="36"/>
          <w:rtl/>
        </w:rPr>
        <w:t>دعنا نبحث عن أسباب المشكلة</w:t>
      </w:r>
      <w:r w:rsidRPr="00831371">
        <w:rPr>
          <w:rFonts w:ascii="Sakkal Majalla" w:eastAsia="Times New Roman" w:hAnsi="Sakkal Majalla"/>
          <w:b/>
          <w:bCs/>
          <w:color w:val="auto"/>
          <w:sz w:val="48"/>
          <w:szCs w:val="36"/>
          <w:lang w:val="en-GB"/>
        </w:rPr>
        <w:t>."</w:t>
      </w:r>
    </w:p>
    <w:p w14:paraId="7F4AB62F" w14:textId="1878827C"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6.</w:t>
      </w:r>
      <w:r w:rsidRPr="00831371">
        <w:rPr>
          <w:rFonts w:ascii="Sakkal Majalla" w:eastAsia="Times New Roman" w:hAnsi="Sakkal Majalla"/>
          <w:b/>
          <w:bCs/>
          <w:color w:val="auto"/>
          <w:sz w:val="48"/>
          <w:szCs w:val="36"/>
          <w:rtl/>
        </w:rPr>
        <w:t>استخدام عبارات التعاون</w:t>
      </w:r>
    </w:p>
    <w:p w14:paraId="703C18DD"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مثل</w:t>
      </w:r>
      <w:r w:rsidRPr="00831371">
        <w:rPr>
          <w:rFonts w:ascii="Sakkal Majalla" w:eastAsia="Times New Roman" w:hAnsi="Sakkal Majalla"/>
          <w:b/>
          <w:bCs/>
          <w:color w:val="auto"/>
          <w:sz w:val="48"/>
          <w:szCs w:val="36"/>
          <w:lang w:val="en-GB"/>
        </w:rPr>
        <w:t>:</w:t>
      </w:r>
    </w:p>
    <w:p w14:paraId="4C92D6C9" w14:textId="77777777" w:rsidR="00831371" w:rsidRPr="00831371" w:rsidRDefault="00831371">
      <w:pPr>
        <w:numPr>
          <w:ilvl w:val="0"/>
          <w:numId w:val="46"/>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كيف يمكننا حل هذه المشكلة؟</w:t>
      </w:r>
    </w:p>
    <w:p w14:paraId="3846CAA4" w14:textId="77777777" w:rsidR="00831371" w:rsidRPr="00831371" w:rsidRDefault="00831371">
      <w:pPr>
        <w:numPr>
          <w:ilvl w:val="0"/>
          <w:numId w:val="46"/>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ما أفضل خيار لنا جميعًا؟</w:t>
      </w:r>
    </w:p>
    <w:p w14:paraId="0ED8C574" w14:textId="77777777" w:rsidR="00831371" w:rsidRPr="00831371" w:rsidRDefault="00831371">
      <w:pPr>
        <w:numPr>
          <w:ilvl w:val="0"/>
          <w:numId w:val="46"/>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دعنا نعمل معًا للوصول إلى الحل</w:t>
      </w:r>
      <w:r w:rsidRPr="00831371">
        <w:rPr>
          <w:rFonts w:ascii="Sakkal Majalla" w:eastAsia="Times New Roman" w:hAnsi="Sakkal Majalla"/>
          <w:b/>
          <w:bCs/>
          <w:color w:val="auto"/>
          <w:sz w:val="48"/>
          <w:szCs w:val="36"/>
          <w:lang w:val="en-GB"/>
        </w:rPr>
        <w:t>.</w:t>
      </w:r>
    </w:p>
    <w:p w14:paraId="2D1BBEBF" w14:textId="72ED9DA5"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7.</w:t>
      </w:r>
      <w:r w:rsidRPr="00831371">
        <w:rPr>
          <w:rFonts w:ascii="Sakkal Majalla" w:eastAsia="Times New Roman" w:hAnsi="Sakkal Majalla"/>
          <w:b/>
          <w:bCs/>
          <w:color w:val="auto"/>
          <w:sz w:val="48"/>
          <w:szCs w:val="36"/>
          <w:lang w:val="en-GB"/>
        </w:rPr>
        <w:t xml:space="preserve"> </w:t>
      </w:r>
      <w:r w:rsidRPr="00831371">
        <w:rPr>
          <w:rFonts w:ascii="Sakkal Majalla" w:eastAsia="Times New Roman" w:hAnsi="Sakkal Majalla"/>
          <w:b/>
          <w:bCs/>
          <w:color w:val="auto"/>
          <w:sz w:val="48"/>
          <w:szCs w:val="36"/>
          <w:rtl/>
        </w:rPr>
        <w:t>إنهاء الحوار بصورة إيجابية</w:t>
      </w:r>
    </w:p>
    <w:p w14:paraId="1C71636E" w14:textId="77777777" w:rsidR="00831371" w:rsidRPr="00831371" w:rsidRDefault="00831371" w:rsidP="00831371">
      <w:p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تلخيص النتائج وشكر المشاركين</w:t>
      </w:r>
      <w:r w:rsidRPr="00831371">
        <w:rPr>
          <w:rFonts w:ascii="Sakkal Majalla" w:eastAsia="Times New Roman" w:hAnsi="Sakkal Majalla"/>
          <w:b/>
          <w:bCs/>
          <w:color w:val="auto"/>
          <w:sz w:val="48"/>
          <w:szCs w:val="36"/>
          <w:lang w:val="en-GB"/>
        </w:rPr>
        <w:t>.</w:t>
      </w:r>
    </w:p>
    <w:p w14:paraId="450035B9" w14:textId="77777777" w:rsidR="00831371" w:rsidRPr="00831371" w:rsidRDefault="00831371" w:rsidP="00831371">
      <w:pPr>
        <w:spacing w:after="200" w:line="240" w:lineRule="auto"/>
        <w:jc w:val="left"/>
        <w:rPr>
          <w:rFonts w:ascii="Sakkal Majalla" w:eastAsia="Times New Roman" w:hAnsi="Sakkal Majalla"/>
          <w:b/>
          <w:bCs/>
          <w:color w:val="C00000"/>
          <w:sz w:val="48"/>
          <w:szCs w:val="36"/>
          <w:lang w:val="en-GB"/>
        </w:rPr>
      </w:pPr>
      <w:r w:rsidRPr="00831371">
        <w:rPr>
          <w:rFonts w:ascii="Sakkal Majalla" w:eastAsia="Times New Roman" w:hAnsi="Sakkal Majalla"/>
          <w:b/>
          <w:bCs/>
          <w:color w:val="C00000"/>
          <w:sz w:val="48"/>
          <w:szCs w:val="36"/>
          <w:rtl/>
        </w:rPr>
        <w:t>مؤشرات الحوار الإيجابي</w:t>
      </w:r>
    </w:p>
    <w:p w14:paraId="3419CDFA" w14:textId="77777777" w:rsidR="00831371" w:rsidRPr="00831371" w:rsidRDefault="00831371">
      <w:pPr>
        <w:numPr>
          <w:ilvl w:val="0"/>
          <w:numId w:val="47"/>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مشاركة الجميع</w:t>
      </w:r>
      <w:r w:rsidRPr="00831371">
        <w:rPr>
          <w:rFonts w:ascii="Sakkal Majalla" w:eastAsia="Times New Roman" w:hAnsi="Sakkal Majalla"/>
          <w:b/>
          <w:bCs/>
          <w:color w:val="auto"/>
          <w:sz w:val="48"/>
          <w:szCs w:val="36"/>
          <w:lang w:val="en-GB"/>
        </w:rPr>
        <w:t>.</w:t>
      </w:r>
    </w:p>
    <w:p w14:paraId="5CFFCC81" w14:textId="77777777" w:rsidR="00831371" w:rsidRPr="00831371" w:rsidRDefault="00831371">
      <w:pPr>
        <w:numPr>
          <w:ilvl w:val="0"/>
          <w:numId w:val="47"/>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الاحترام المتبادل</w:t>
      </w:r>
      <w:r w:rsidRPr="00831371">
        <w:rPr>
          <w:rFonts w:ascii="Sakkal Majalla" w:eastAsia="Times New Roman" w:hAnsi="Sakkal Majalla"/>
          <w:b/>
          <w:bCs/>
          <w:color w:val="auto"/>
          <w:sz w:val="48"/>
          <w:szCs w:val="36"/>
          <w:lang w:val="en-GB"/>
        </w:rPr>
        <w:t>.</w:t>
      </w:r>
    </w:p>
    <w:p w14:paraId="5C556527" w14:textId="77777777" w:rsidR="00831371" w:rsidRPr="00831371" w:rsidRDefault="00831371">
      <w:pPr>
        <w:numPr>
          <w:ilvl w:val="0"/>
          <w:numId w:val="47"/>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انخفاض التوتر</w:t>
      </w:r>
      <w:r w:rsidRPr="00831371">
        <w:rPr>
          <w:rFonts w:ascii="Sakkal Majalla" w:eastAsia="Times New Roman" w:hAnsi="Sakkal Majalla"/>
          <w:b/>
          <w:bCs/>
          <w:color w:val="auto"/>
          <w:sz w:val="48"/>
          <w:szCs w:val="36"/>
          <w:lang w:val="en-GB"/>
        </w:rPr>
        <w:t>.</w:t>
      </w:r>
    </w:p>
    <w:p w14:paraId="53165F69" w14:textId="77777777" w:rsidR="00831371" w:rsidRPr="00831371" w:rsidRDefault="00831371">
      <w:pPr>
        <w:numPr>
          <w:ilvl w:val="0"/>
          <w:numId w:val="47"/>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التركيز على الحلول</w:t>
      </w:r>
      <w:r w:rsidRPr="00831371">
        <w:rPr>
          <w:rFonts w:ascii="Sakkal Majalla" w:eastAsia="Times New Roman" w:hAnsi="Sakkal Majalla"/>
          <w:b/>
          <w:bCs/>
          <w:color w:val="auto"/>
          <w:sz w:val="48"/>
          <w:szCs w:val="36"/>
          <w:lang w:val="en-GB"/>
        </w:rPr>
        <w:t>.</w:t>
      </w:r>
    </w:p>
    <w:p w14:paraId="1C571B9C" w14:textId="77777777" w:rsidR="00831371" w:rsidRPr="00831371" w:rsidRDefault="00831371">
      <w:pPr>
        <w:numPr>
          <w:ilvl w:val="0"/>
          <w:numId w:val="47"/>
        </w:numPr>
        <w:spacing w:after="200" w:line="240" w:lineRule="auto"/>
        <w:jc w:val="left"/>
        <w:rPr>
          <w:rFonts w:ascii="Sakkal Majalla" w:eastAsia="Times New Roman" w:hAnsi="Sakkal Majalla"/>
          <w:b/>
          <w:bCs/>
          <w:color w:val="auto"/>
          <w:sz w:val="48"/>
          <w:szCs w:val="36"/>
          <w:lang w:val="en-GB"/>
        </w:rPr>
      </w:pPr>
      <w:r w:rsidRPr="00831371">
        <w:rPr>
          <w:rFonts w:ascii="Sakkal Majalla" w:eastAsia="Times New Roman" w:hAnsi="Sakkal Majalla"/>
          <w:b/>
          <w:bCs/>
          <w:color w:val="auto"/>
          <w:sz w:val="48"/>
          <w:szCs w:val="36"/>
          <w:rtl/>
        </w:rPr>
        <w:t>وضوح النتائج</w:t>
      </w:r>
      <w:r w:rsidRPr="00831371">
        <w:rPr>
          <w:rFonts w:ascii="Sakkal Majalla" w:eastAsia="Times New Roman" w:hAnsi="Sakkal Majalla"/>
          <w:b/>
          <w:bCs/>
          <w:color w:val="auto"/>
          <w:sz w:val="48"/>
          <w:szCs w:val="36"/>
          <w:lang w:val="en-GB"/>
        </w:rPr>
        <w:t>.</w:t>
      </w:r>
    </w:p>
    <w:p w14:paraId="55DD96F2" w14:textId="77777777" w:rsidR="002664DD" w:rsidRDefault="002664DD" w:rsidP="00D013E3">
      <w:pPr>
        <w:spacing w:after="200"/>
        <w:jc w:val="left"/>
        <w:rPr>
          <w:rFonts w:ascii="Sakkal Majalla" w:eastAsia="Times New Roman" w:hAnsi="Sakkal Majalla"/>
          <w:b/>
          <w:bCs/>
          <w:color w:val="auto"/>
          <w:sz w:val="48"/>
          <w:szCs w:val="36"/>
          <w:rtl/>
        </w:rPr>
      </w:pPr>
    </w:p>
    <w:p w14:paraId="3258B4AD" w14:textId="77777777" w:rsidR="002664DD" w:rsidRDefault="002664DD" w:rsidP="00D013E3">
      <w:pPr>
        <w:spacing w:after="200"/>
        <w:jc w:val="left"/>
        <w:rPr>
          <w:rFonts w:ascii="Sakkal Majalla" w:eastAsia="Times New Roman" w:hAnsi="Sakkal Majalla"/>
          <w:b/>
          <w:bCs/>
          <w:color w:val="auto"/>
          <w:sz w:val="48"/>
          <w:szCs w:val="36"/>
          <w:rtl/>
        </w:rPr>
      </w:pPr>
    </w:p>
    <w:p w14:paraId="0786F201" w14:textId="21A1EC83" w:rsidR="002664DD" w:rsidRDefault="00824DC2" w:rsidP="00D013E3">
      <w:pPr>
        <w:spacing w:after="200"/>
        <w:jc w:val="left"/>
        <w:rPr>
          <w:rFonts w:ascii="Sakkal Majalla" w:eastAsia="Times New Roman" w:hAnsi="Sakkal Majalla"/>
          <w:b/>
          <w:bCs/>
          <w:color w:val="auto"/>
          <w:sz w:val="48"/>
          <w:szCs w:val="36"/>
          <w:rtl/>
        </w:rPr>
      </w:pPr>
      <w:r w:rsidRPr="00824DC2">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15744" behindDoc="0" locked="0" layoutInCell="1" allowOverlap="1" wp14:anchorId="5BFB12DD" wp14:editId="7A503C8F">
                <wp:simplePos x="0" y="0"/>
                <wp:positionH relativeFrom="margin">
                  <wp:align>center</wp:align>
                </wp:positionH>
                <wp:positionV relativeFrom="paragraph">
                  <wp:posOffset>-142875</wp:posOffset>
                </wp:positionV>
                <wp:extent cx="7162178" cy="9724208"/>
                <wp:effectExtent l="0" t="0" r="0" b="0"/>
                <wp:wrapNone/>
                <wp:docPr id="1008781433" name="Group 522"/>
                <wp:cNvGraphicFramePr/>
                <a:graphic xmlns:a="http://schemas.openxmlformats.org/drawingml/2006/main">
                  <a:graphicData uri="http://schemas.microsoft.com/office/word/2010/wordprocessingGroup">
                    <wpg:wgp>
                      <wpg:cNvGrpSpPr/>
                      <wpg:grpSpPr>
                        <a:xfrm>
                          <a:off x="0" y="0"/>
                          <a:ext cx="7162178" cy="9724208"/>
                          <a:chOff x="-495301" y="-65858"/>
                          <a:chExt cx="7162178" cy="9724208"/>
                        </a:xfrm>
                      </wpg:grpSpPr>
                      <wpg:grpSp>
                        <wpg:cNvPr id="1504175733" name="Group 1504175733"/>
                        <wpg:cNvGrpSpPr/>
                        <wpg:grpSpPr>
                          <a:xfrm>
                            <a:off x="-495301" y="-65858"/>
                            <a:ext cx="7162178" cy="9724208"/>
                            <a:chOff x="-904884" y="-370658"/>
                            <a:chExt cx="7162295" cy="9724208"/>
                          </a:xfrm>
                        </wpg:grpSpPr>
                        <wpg:grpSp>
                          <wpg:cNvPr id="46339442" name="Group 46339442"/>
                          <wpg:cNvGrpSpPr/>
                          <wpg:grpSpPr>
                            <a:xfrm>
                              <a:off x="-904884" y="2571750"/>
                              <a:ext cx="6600934" cy="6781800"/>
                              <a:chOff x="-1066825" y="0"/>
                              <a:chExt cx="6601021" cy="6782280"/>
                            </a:xfrm>
                          </wpg:grpSpPr>
                          <wpg:grpSp>
                            <wpg:cNvPr id="998975833" name="Group 25"/>
                            <wpg:cNvGrpSpPr/>
                            <wpg:grpSpPr>
                              <a:xfrm>
                                <a:off x="3129862" y="0"/>
                                <a:ext cx="2262507" cy="515506"/>
                                <a:chOff x="3849488" y="0"/>
                                <a:chExt cx="2262507" cy="515506"/>
                              </a:xfrm>
                            </wpg:grpSpPr>
                            <wpg:grpSp>
                              <wpg:cNvPr id="154639045" name="Group 154639045"/>
                              <wpg:cNvGrpSpPr/>
                              <wpg:grpSpPr>
                                <a:xfrm>
                                  <a:off x="5606227" y="0"/>
                                  <a:ext cx="505768" cy="515506"/>
                                  <a:chOff x="5606227" y="0"/>
                                  <a:chExt cx="505768" cy="515506"/>
                                </a:xfrm>
                              </wpg:grpSpPr>
                              <wps:wsp>
                                <wps:cNvPr id="1426197051" name="Oval 1426197051"/>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488392807" name="Picture 1488392807" descr="Target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343413802" name="TextBox 34"/>
                              <wps:cNvSpPr txBox="1"/>
                              <wps:spPr>
                                <a:xfrm>
                                  <a:off x="3849488" y="69514"/>
                                  <a:ext cx="1755192" cy="441357"/>
                                </a:xfrm>
                                <a:prstGeom prst="rect">
                                  <a:avLst/>
                                </a:prstGeom>
                                <a:noFill/>
                              </wps:spPr>
                              <wps:txbx>
                                <w:txbxContent>
                                  <w:p w14:paraId="47E50FA5" w14:textId="77777777" w:rsidR="00824DC2" w:rsidRPr="00BC6FB1" w:rsidRDefault="00824DC2" w:rsidP="00824DC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752564832" name="Group 26"/>
                            <wpg:cNvGrpSpPr/>
                            <wpg:grpSpPr>
                              <a:xfrm>
                                <a:off x="-55" y="9939"/>
                                <a:ext cx="2261290" cy="514985"/>
                                <a:chOff x="-55" y="0"/>
                                <a:chExt cx="2261598" cy="515506"/>
                              </a:xfrm>
                            </wpg:grpSpPr>
                            <wps:wsp>
                              <wps:cNvPr id="121133264" name="Oval 121133264"/>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717453152" name="TextBox 34"/>
                              <wps:cNvSpPr txBox="1"/>
                              <wps:spPr>
                                <a:xfrm>
                                  <a:off x="-55" y="69511"/>
                                  <a:ext cx="1756066" cy="441803"/>
                                </a:xfrm>
                                <a:prstGeom prst="rect">
                                  <a:avLst/>
                                </a:prstGeom>
                                <a:noFill/>
                              </wps:spPr>
                              <wps:txbx>
                                <w:txbxContent>
                                  <w:p w14:paraId="3995FDCA" w14:textId="77777777" w:rsidR="00824DC2" w:rsidRPr="00BC6FB1" w:rsidRDefault="00824DC2" w:rsidP="00824DC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781336438" name="Picture 1781336438" descr="Note "/>
                                <pic:cNvPicPr>
                                  <a:picLocks noChangeAspect="1" noChangeArrowheads="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837813058" name="Text Box 1837813058"/>
                            <wps:cNvSpPr txBox="1"/>
                            <wps:spPr>
                              <a:xfrm>
                                <a:off x="2720955" y="874272"/>
                                <a:ext cx="2813241" cy="5908008"/>
                              </a:xfrm>
                              <a:prstGeom prst="rect">
                                <a:avLst/>
                              </a:prstGeom>
                              <a:noFill/>
                              <a:ln w="6350">
                                <a:noFill/>
                              </a:ln>
                            </wps:spPr>
                            <wps:txbx>
                              <w:txbxContent>
                                <w:p w14:paraId="4A3607D9" w14:textId="77777777" w:rsidR="00824DC2" w:rsidRPr="00DE31C3" w:rsidRDefault="00824DC2" w:rsidP="00824DC2">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15D7E507" w14:textId="77777777" w:rsidR="00824DC2" w:rsidRPr="001078A6" w:rsidRDefault="00824DC2">
                                  <w:pPr>
                                    <w:pStyle w:val="a5"/>
                                    <w:numPr>
                                      <w:ilvl w:val="0"/>
                                      <w:numId w:val="10"/>
                                    </w:numPr>
                                    <w:rPr>
                                      <w:rFonts w:ascii="Sakkal Majalla" w:eastAsia="GE Dinar One" w:hAnsi="Sakkal Majalla" w:cs="Sakkal Majalla"/>
                                      <w:color w:val="000000"/>
                                      <w:kern w:val="24"/>
                                      <w:sz w:val="36"/>
                                      <w:szCs w:val="36"/>
                                    </w:rPr>
                                  </w:pPr>
                                  <w:r w:rsidRPr="001078A6">
                                    <w:rPr>
                                      <w:rFonts w:ascii="Sakkal Majalla" w:eastAsia="GE Dinar One" w:hAnsi="Sakkal Majalla" w:cs="Sakkal Majalla" w:hint="cs"/>
                                      <w:color w:val="000000"/>
                                      <w:kern w:val="24"/>
                                      <w:sz w:val="36"/>
                                      <w:szCs w:val="36"/>
                                      <w:rtl/>
                                      <w:lang w:bidi="ar-SY"/>
                                    </w:rPr>
                                    <w:t xml:space="preserve">فهم </w:t>
                                  </w:r>
                                  <w:r w:rsidRPr="00A93827">
                                    <w:rPr>
                                      <w:rFonts w:ascii="Sakkal Majalla" w:eastAsia="GE Dinar One" w:hAnsi="Sakkal Majalla" w:cs="Sakkal Majalla"/>
                                      <w:color w:val="000000"/>
                                      <w:kern w:val="24"/>
                                      <w:sz w:val="36"/>
                                      <w:szCs w:val="36"/>
                                      <w:rtl/>
                                    </w:rPr>
                                    <w:t>مبادئ الإقناع المهني</w:t>
                                  </w:r>
                                  <w:r w:rsidRPr="001078A6">
                                    <w:rPr>
                                      <w:rFonts w:ascii="Sakkal Majalla" w:eastAsia="GE Dinar One" w:hAnsi="Sakkal Majalla" w:cs="Sakkal Majalla"/>
                                      <w:color w:val="000000"/>
                                      <w:kern w:val="24"/>
                                      <w:sz w:val="36"/>
                                      <w:szCs w:val="36"/>
                                    </w:rPr>
                                    <w:t>.</w:t>
                                  </w:r>
                                </w:p>
                                <w:p w14:paraId="167A052D" w14:textId="77777777" w:rsidR="00824DC2" w:rsidRPr="009F6F8F" w:rsidRDefault="00824DC2" w:rsidP="00824DC2">
                                  <w:pPr>
                                    <w:pStyle w:val="a5"/>
                                    <w:spacing w:line="240" w:lineRule="auto"/>
                                    <w:ind w:left="360"/>
                                    <w:rPr>
                                      <w:rFonts w:ascii="Sakkal Majalla" w:eastAsia="GE Dinar One" w:hAnsi="Sakkal Majalla" w:cs="Sakkal Majalla"/>
                                      <w:color w:val="000000"/>
                                      <w:kern w:val="24"/>
                                      <w:sz w:val="36"/>
                                      <w:szCs w:val="36"/>
                                      <w:rtl/>
                                    </w:rPr>
                                  </w:pPr>
                                </w:p>
                                <w:p w14:paraId="62255BB3" w14:textId="77777777" w:rsidR="00824DC2" w:rsidRPr="007611FA" w:rsidRDefault="00824DC2" w:rsidP="00824DC2">
                                  <w:pPr>
                                    <w:pStyle w:val="a5"/>
                                    <w:spacing w:line="240" w:lineRule="auto"/>
                                    <w:ind w:left="360"/>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68739983" name="Text Box 1968739983"/>
                            <wps:cNvSpPr txBox="1"/>
                            <wps:spPr>
                              <a:xfrm>
                                <a:off x="-1066825" y="693005"/>
                                <a:ext cx="3810113" cy="5203047"/>
                              </a:xfrm>
                              <a:prstGeom prst="rect">
                                <a:avLst/>
                              </a:prstGeom>
                              <a:noFill/>
                              <a:ln w="6350">
                                <a:noFill/>
                              </a:ln>
                            </wps:spPr>
                            <wps:txbx>
                              <w:txbxContent>
                                <w:p w14:paraId="4E3BBF63" w14:textId="77777777" w:rsidR="00824DC2" w:rsidRPr="00A93827" w:rsidRDefault="00824DC2">
                                  <w:pPr>
                                    <w:pStyle w:val="a5"/>
                                    <w:numPr>
                                      <w:ilvl w:val="0"/>
                                      <w:numId w:val="11"/>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مبادئ الإقناع المهني.</w:t>
                                  </w:r>
                                </w:p>
                                <w:p w14:paraId="652A1F3D" w14:textId="77777777" w:rsidR="00824DC2" w:rsidRPr="00A93827" w:rsidRDefault="00824DC2">
                                  <w:pPr>
                                    <w:pStyle w:val="a5"/>
                                    <w:numPr>
                                      <w:ilvl w:val="0"/>
                                      <w:numId w:val="11"/>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استراتيجيات التأثير الإيجابي.</w:t>
                                  </w:r>
                                </w:p>
                                <w:p w14:paraId="1BFD650B" w14:textId="77777777" w:rsidR="00824DC2" w:rsidRPr="00A93827" w:rsidRDefault="00824DC2">
                                  <w:pPr>
                                    <w:pStyle w:val="a5"/>
                                    <w:numPr>
                                      <w:ilvl w:val="0"/>
                                      <w:numId w:val="11"/>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عرض الأفكار بفعالية.</w:t>
                                  </w:r>
                                </w:p>
                                <w:p w14:paraId="631A1077" w14:textId="77777777" w:rsidR="00824DC2" w:rsidRPr="00A93827" w:rsidRDefault="00824DC2">
                                  <w:pPr>
                                    <w:pStyle w:val="a5"/>
                                    <w:numPr>
                                      <w:ilvl w:val="0"/>
                                      <w:numId w:val="11"/>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التعامل مع الاعتراضات.</w:t>
                                  </w:r>
                                </w:p>
                                <w:p w14:paraId="79F68B48" w14:textId="77777777" w:rsidR="00824DC2" w:rsidRPr="009F6F8F" w:rsidRDefault="00824DC2">
                                  <w:pPr>
                                    <w:pStyle w:val="a5"/>
                                    <w:numPr>
                                      <w:ilvl w:val="0"/>
                                      <w:numId w:val="11"/>
                                    </w:numPr>
                                    <w:spacing w:line="240" w:lineRule="auto"/>
                                    <w:rPr>
                                      <w:rFonts w:ascii="Sakkal Majalla" w:eastAsia="GE Dinar One" w:hAnsi="Sakkal Majalla" w:cs="Sakkal Majalla"/>
                                      <w:kern w:val="24"/>
                                      <w:sz w:val="36"/>
                                      <w:szCs w:val="36"/>
                                      <w:lang w:bidi="ar-SY"/>
                                    </w:rPr>
                                  </w:pPr>
                                  <w:r w:rsidRPr="00A93827">
                                    <w:rPr>
                                      <w:rFonts w:ascii="Sakkal Majalla" w:eastAsia="GE Dinar One" w:hAnsi="Sakkal Majalla" w:cs="Sakkal Majalla"/>
                                      <w:kern w:val="24"/>
                                      <w:sz w:val="36"/>
                                      <w:szCs w:val="36"/>
                                      <w:rtl/>
                                    </w:rPr>
                                    <w:t>بناء المصداقية والثقة.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773786825" name="Group 773786825"/>
                          <wpg:cNvGrpSpPr/>
                          <wpg:grpSpPr>
                            <a:xfrm>
                              <a:off x="-42680" y="-370658"/>
                              <a:ext cx="6300091" cy="2022843"/>
                              <a:chOff x="-42680" y="-370658"/>
                              <a:chExt cx="6300091" cy="2022843"/>
                            </a:xfrm>
                          </wpg:grpSpPr>
                          <pic:pic xmlns:pic="http://schemas.openxmlformats.org/drawingml/2006/picture">
                            <pic:nvPicPr>
                              <pic:cNvPr id="1259066566" name="Picture 1259066566" descr="Calendar "/>
                              <pic:cNvPicPr>
                                <a:picLocks noChangeAspect="1"/>
                              </pic:cNvPicPr>
                            </pic:nvPicPr>
                            <pic:blipFill>
                              <a:blip r:embed="rId42"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1972418644" name="TextBox 34"/>
                            <wps:cNvSpPr txBox="1"/>
                            <wps:spPr>
                              <a:xfrm>
                                <a:off x="5200119" y="786045"/>
                                <a:ext cx="1057292" cy="866140"/>
                              </a:xfrm>
                              <a:prstGeom prst="rect">
                                <a:avLst/>
                              </a:prstGeom>
                              <a:noFill/>
                            </wps:spPr>
                            <wps:txbx>
                              <w:txbxContent>
                                <w:p w14:paraId="024A3223" w14:textId="77777777" w:rsidR="00824DC2" w:rsidRPr="00824DC2" w:rsidRDefault="00824DC2" w:rsidP="00824DC2">
                                  <w:pPr>
                                    <w:spacing w:line="240" w:lineRule="auto"/>
                                    <w:jc w:val="center"/>
                                    <w:rPr>
                                      <w:rFonts w:ascii="Adobe Arabic" w:eastAsia="GE Dinar One" w:hAnsi="Adobe Arabic" w:cs="Adobe Arabic"/>
                                      <w:b/>
                                      <w:bCs/>
                                      <w:color w:val="C00000"/>
                                      <w:kern w:val="24"/>
                                      <w:sz w:val="56"/>
                                      <w:szCs w:val="56"/>
                                      <w:lang w:bidi="ar-SY"/>
                                    </w:rPr>
                                  </w:pPr>
                                  <w:r w:rsidRPr="00824DC2">
                                    <w:rPr>
                                      <w:rFonts w:ascii="Adobe Arabic" w:eastAsia="GE Dinar One" w:hAnsi="Adobe Arabic" w:cs="Adobe Arabic" w:hint="cs"/>
                                      <w:b/>
                                      <w:bCs/>
                                      <w:color w:val="C00000"/>
                                      <w:kern w:val="24"/>
                                      <w:sz w:val="56"/>
                                      <w:szCs w:val="56"/>
                                      <w:rtl/>
                                      <w:lang w:bidi="ar-SY"/>
                                    </w:rPr>
                                    <w:t xml:space="preserve">اليوم الثاني </w:t>
                                  </w:r>
                                </w:p>
                              </w:txbxContent>
                            </wps:txbx>
                            <wps:bodyPr wrap="square" rtlCol="0">
                              <a:spAutoFit/>
                            </wps:bodyPr>
                          </wps:wsp>
                          <wps:wsp>
                            <wps:cNvPr id="1286592201" name="TextBox 34"/>
                            <wps:cNvSpPr txBox="1"/>
                            <wps:spPr>
                              <a:xfrm>
                                <a:off x="2485006" y="-370658"/>
                                <a:ext cx="2430185" cy="662305"/>
                              </a:xfrm>
                              <a:prstGeom prst="rect">
                                <a:avLst/>
                              </a:prstGeom>
                              <a:noFill/>
                            </wps:spPr>
                            <wps:txbx>
                              <w:txbxContent>
                                <w:p w14:paraId="73720842" w14:textId="77777777" w:rsidR="00824DC2" w:rsidRPr="00CA7C57" w:rsidRDefault="00824DC2" w:rsidP="00824DC2">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 xml:space="preserve">الثالثة </w:t>
                                  </w:r>
                                </w:p>
                              </w:txbxContent>
                            </wps:txbx>
                            <wps:bodyPr wrap="square" rtlCol="0">
                              <a:spAutoFit/>
                            </wps:bodyPr>
                          </wps:wsp>
                          <wps:wsp>
                            <wps:cNvPr id="1395523472" name="TextBox 34"/>
                            <wps:cNvSpPr txBox="1"/>
                            <wps:spPr>
                              <a:xfrm>
                                <a:off x="-42680" y="824121"/>
                                <a:ext cx="4567630" cy="590550"/>
                              </a:xfrm>
                              <a:prstGeom prst="rect">
                                <a:avLst/>
                              </a:prstGeom>
                              <a:noFill/>
                            </wps:spPr>
                            <wps:txbx>
                              <w:txbxContent>
                                <w:p w14:paraId="78B3B7DF" w14:textId="77777777" w:rsidR="00824DC2" w:rsidRPr="0075673C" w:rsidRDefault="00824DC2" w:rsidP="00824DC2">
                                  <w:pPr>
                                    <w:jc w:val="center"/>
                                    <w:rPr>
                                      <w:rFonts w:asciiTheme="majorHAnsi" w:eastAsia="GE Dinar One" w:hAnsiTheme="majorHAnsi" w:cstheme="majorHAnsi"/>
                                      <w:b/>
                                      <w:bCs/>
                                      <w:kern w:val="24"/>
                                      <w:sz w:val="56"/>
                                      <w:szCs w:val="56"/>
                                      <w:lang w:bidi="ar-SY"/>
                                    </w:rPr>
                                  </w:pPr>
                                  <w:r w:rsidRPr="00A93827">
                                    <w:rPr>
                                      <w:rFonts w:asciiTheme="majorHAnsi" w:eastAsia="GE Dinar One" w:hAnsiTheme="majorHAnsi" w:cs="Calibri Light"/>
                                      <w:b/>
                                      <w:bCs/>
                                      <w:kern w:val="24"/>
                                      <w:sz w:val="56"/>
                                      <w:szCs w:val="56"/>
                                      <w:rtl/>
                                      <w:lang w:bidi="ar-SY"/>
                                    </w:rPr>
                                    <w:t>مهارات الإقناع والتأثير</w:t>
                                  </w:r>
                                </w:p>
                              </w:txbxContent>
                            </wps:txbx>
                            <wps:bodyPr wrap="square" rtlCol="0">
                              <a:spAutoFit/>
                            </wps:bodyPr>
                          </wps:wsp>
                        </wpg:grpSp>
                      </wpg:grpSp>
                      <pic:pic xmlns:pic="http://schemas.openxmlformats.org/drawingml/2006/picture">
                        <pic:nvPicPr>
                          <pic:cNvPr id="997773488" name="Picture 9"/>
                          <pic:cNvPicPr>
                            <a:picLocks noChangeAspect="1"/>
                          </pic:cNvPicPr>
                        </pic:nvPicPr>
                        <pic:blipFill rotWithShape="1">
                          <a:blip r:embed="rId46">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BFB12DD" id="_x0000_s1148" style="position:absolute;left:0;text-align:left;margin-left:0;margin-top:-11.25pt;width:563.95pt;height:765.7pt;z-index:253215744;mso-position-horizontal:center;mso-position-horizontal-relative:margin;mso-position-vertical-relative:text;mso-width-relative:margin;mso-height-relative:margin" coordorigin="-4953,-658" coordsize="71621,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">
                <v:group id="Group 1504175733" o:spid="_x0000_s1149" style="position:absolute;left:-4953;top:-658;width:71621;height:97241" coordorigin="-9048,-3706" coordsize="71622,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">
                  <v:group id="Group 46339442" o:spid="_x0000_s1150" style="position:absolute;left:-9048;top:25717;width:66008;height:67818" coordorigin="-10668" coordsize="66010,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">
                    <v:group id="Group 25" o:spid="_x0000_s1151" style="position:absolute;left:31298;width:22625;height:5155" coordorigin="38494" coordsize="2262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">
                      <v:group id="Group 154639045" o:spid="_x0000_s115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">
                        <v:oval id="Oval 1426197051" o:spid="_x0000_s115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" fillcolor="#168489" stroked="f" strokeweight="1pt">
                          <v:fill opacity="49087f"/>
                          <v:stroke joinstyle="miter"/>
                        </v:oval>
                        <v:shape id="Picture 1488392807" o:spid="_x0000_s115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">
                          <v:imagedata r:id="rId43" o:title="Target " gain="19661f" blacklevel="22938f"/>
                        </v:shape>
                      </v:group>
                      <v:shape id="TextBox 34" o:spid="_x0000_s1155" type="#_x0000_t202" style="position:absolute;left:38494;top:695;width:17552;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" filled="f" stroked="f">
                        <v:textbox style="mso-fit-shape-to-text:t">
                          <w:txbxContent>
                            <w:p w14:paraId="47E50FA5" w14:textId="77777777" w:rsidR="00824DC2" w:rsidRPr="00BC6FB1" w:rsidRDefault="00824DC2" w:rsidP="00824DC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56"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">
                      <v:oval id="Oval 121133264" o:spid="_x0000_s115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" fillcolor="#168489" stroked="f" strokeweight="1pt">
                        <v:fill opacity="49087f"/>
                        <v:stroke joinstyle="miter"/>
                      </v:oval>
                      <v:shape id="TextBox 34" o:spid="_x0000_s1158" type="#_x0000_t202" style="position:absolute;top:695;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" filled="f" stroked="f">
                        <v:textbox style="mso-fit-shape-to-text:t">
                          <w:txbxContent>
                            <w:p w14:paraId="3995FDCA" w14:textId="77777777" w:rsidR="00824DC2" w:rsidRPr="00BC6FB1" w:rsidRDefault="00824DC2" w:rsidP="00824DC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781336438" o:spid="_x0000_s115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">
                        <v:imagedata r:id="rId44" o:title="Note " gain="19661f" blacklevel="22938f"/>
                      </v:shape>
                    </v:group>
                    <v:shape id="Text Box 1837813058" o:spid="_x0000_s1160"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" filled="f" stroked="f" strokeweight=".5pt">
                      <v:textbox>
                        <w:txbxContent>
                          <w:p w14:paraId="4A3607D9" w14:textId="77777777" w:rsidR="00824DC2" w:rsidRPr="00DE31C3" w:rsidRDefault="00824DC2" w:rsidP="00824DC2">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15D7E507" w14:textId="77777777" w:rsidR="00824DC2" w:rsidRPr="001078A6" w:rsidRDefault="00824DC2">
                            <w:pPr>
                              <w:pStyle w:val="a5"/>
                              <w:numPr>
                                <w:ilvl w:val="0"/>
                                <w:numId w:val="10"/>
                              </w:numPr>
                              <w:rPr>
                                <w:rFonts w:ascii="Sakkal Majalla" w:eastAsia="GE Dinar One" w:hAnsi="Sakkal Majalla" w:cs="Sakkal Majalla"/>
                                <w:color w:val="000000"/>
                                <w:kern w:val="24"/>
                                <w:sz w:val="36"/>
                                <w:szCs w:val="36"/>
                              </w:rPr>
                            </w:pPr>
                            <w:r w:rsidRPr="001078A6">
                              <w:rPr>
                                <w:rFonts w:ascii="Sakkal Majalla" w:eastAsia="GE Dinar One" w:hAnsi="Sakkal Majalla" w:cs="Sakkal Majalla" w:hint="cs"/>
                                <w:color w:val="000000"/>
                                <w:kern w:val="24"/>
                                <w:sz w:val="36"/>
                                <w:szCs w:val="36"/>
                                <w:rtl/>
                                <w:lang w:bidi="ar-SY"/>
                              </w:rPr>
                              <w:t xml:space="preserve">فهم </w:t>
                            </w:r>
                            <w:r w:rsidRPr="00A93827">
                              <w:rPr>
                                <w:rFonts w:ascii="Sakkal Majalla" w:eastAsia="GE Dinar One" w:hAnsi="Sakkal Majalla" w:cs="Sakkal Majalla"/>
                                <w:color w:val="000000"/>
                                <w:kern w:val="24"/>
                                <w:sz w:val="36"/>
                                <w:szCs w:val="36"/>
                                <w:rtl/>
                              </w:rPr>
                              <w:t>مبادئ الإقناع المهني</w:t>
                            </w:r>
                            <w:r w:rsidRPr="001078A6">
                              <w:rPr>
                                <w:rFonts w:ascii="Sakkal Majalla" w:eastAsia="GE Dinar One" w:hAnsi="Sakkal Majalla" w:cs="Sakkal Majalla"/>
                                <w:color w:val="000000"/>
                                <w:kern w:val="24"/>
                                <w:sz w:val="36"/>
                                <w:szCs w:val="36"/>
                              </w:rPr>
                              <w:t>.</w:t>
                            </w:r>
                          </w:p>
                          <w:p w14:paraId="167A052D" w14:textId="77777777" w:rsidR="00824DC2" w:rsidRPr="009F6F8F" w:rsidRDefault="00824DC2" w:rsidP="00824DC2">
                            <w:pPr>
                              <w:pStyle w:val="a5"/>
                              <w:spacing w:line="240" w:lineRule="auto"/>
                              <w:ind w:left="360"/>
                              <w:rPr>
                                <w:rFonts w:ascii="Sakkal Majalla" w:eastAsia="GE Dinar One" w:hAnsi="Sakkal Majalla" w:cs="Sakkal Majalla"/>
                                <w:color w:val="000000"/>
                                <w:kern w:val="24"/>
                                <w:sz w:val="36"/>
                                <w:szCs w:val="36"/>
                                <w:rtl/>
                              </w:rPr>
                            </w:pPr>
                          </w:p>
                          <w:p w14:paraId="62255BB3" w14:textId="77777777" w:rsidR="00824DC2" w:rsidRPr="007611FA" w:rsidRDefault="00824DC2" w:rsidP="00824DC2">
                            <w:pPr>
                              <w:pStyle w:val="a5"/>
                              <w:spacing w:line="240" w:lineRule="auto"/>
                              <w:ind w:left="360"/>
                              <w:rPr>
                                <w:rFonts w:ascii="Adobe Arabic" w:eastAsia="GE Dinar One" w:hAnsi="Adobe Arabic" w:cs="Adobe Arabic"/>
                                <w:color w:val="000000"/>
                                <w:kern w:val="24"/>
                                <w:sz w:val="32"/>
                                <w:szCs w:val="32"/>
                                <w:lang w:bidi="ar-SY"/>
                              </w:rPr>
                            </w:pPr>
                          </w:p>
                        </w:txbxContent>
                      </v:textbox>
                    </v:shape>
                    <v:shape id="Text Box 1968739983" o:spid="_x0000_s1161" type="#_x0000_t202" style="position:absolute;left:-10668;top:6930;width:38100;height:52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" filled="f" stroked="f" strokeweight=".5pt">
                      <v:textbox>
                        <w:txbxContent>
                          <w:p w14:paraId="4E3BBF63" w14:textId="77777777" w:rsidR="00824DC2" w:rsidRPr="00A93827" w:rsidRDefault="00824DC2">
                            <w:pPr>
                              <w:pStyle w:val="a5"/>
                              <w:numPr>
                                <w:ilvl w:val="0"/>
                                <w:numId w:val="11"/>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مبادئ الإقناع المهني.</w:t>
                            </w:r>
                          </w:p>
                          <w:p w14:paraId="652A1F3D" w14:textId="77777777" w:rsidR="00824DC2" w:rsidRPr="00A93827" w:rsidRDefault="00824DC2">
                            <w:pPr>
                              <w:pStyle w:val="a5"/>
                              <w:numPr>
                                <w:ilvl w:val="0"/>
                                <w:numId w:val="11"/>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استراتيجيات التأثير الإيجابي.</w:t>
                            </w:r>
                          </w:p>
                          <w:p w14:paraId="1BFD650B" w14:textId="77777777" w:rsidR="00824DC2" w:rsidRPr="00A93827" w:rsidRDefault="00824DC2">
                            <w:pPr>
                              <w:pStyle w:val="a5"/>
                              <w:numPr>
                                <w:ilvl w:val="0"/>
                                <w:numId w:val="11"/>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عرض الأفكار بفعالية.</w:t>
                            </w:r>
                          </w:p>
                          <w:p w14:paraId="631A1077" w14:textId="77777777" w:rsidR="00824DC2" w:rsidRPr="00A93827" w:rsidRDefault="00824DC2">
                            <w:pPr>
                              <w:pStyle w:val="a5"/>
                              <w:numPr>
                                <w:ilvl w:val="0"/>
                                <w:numId w:val="11"/>
                              </w:numPr>
                              <w:spacing w:line="240" w:lineRule="auto"/>
                              <w:rPr>
                                <w:rFonts w:ascii="Sakkal Majalla" w:eastAsia="GE Dinar One" w:hAnsi="Sakkal Majalla" w:cs="Sakkal Majalla"/>
                                <w:kern w:val="24"/>
                                <w:sz w:val="36"/>
                                <w:szCs w:val="36"/>
                              </w:rPr>
                            </w:pPr>
                            <w:r w:rsidRPr="00A93827">
                              <w:rPr>
                                <w:rFonts w:ascii="Sakkal Majalla" w:eastAsia="GE Dinar One" w:hAnsi="Sakkal Majalla" w:cs="Sakkal Majalla"/>
                                <w:kern w:val="24"/>
                                <w:sz w:val="36"/>
                                <w:szCs w:val="36"/>
                                <w:rtl/>
                              </w:rPr>
                              <w:t>التعامل مع الاعتراضات.</w:t>
                            </w:r>
                          </w:p>
                          <w:p w14:paraId="79F68B48" w14:textId="77777777" w:rsidR="00824DC2" w:rsidRPr="009F6F8F" w:rsidRDefault="00824DC2">
                            <w:pPr>
                              <w:pStyle w:val="a5"/>
                              <w:numPr>
                                <w:ilvl w:val="0"/>
                                <w:numId w:val="11"/>
                              </w:numPr>
                              <w:spacing w:line="240" w:lineRule="auto"/>
                              <w:rPr>
                                <w:rFonts w:ascii="Sakkal Majalla" w:eastAsia="GE Dinar One" w:hAnsi="Sakkal Majalla" w:cs="Sakkal Majalla"/>
                                <w:kern w:val="24"/>
                                <w:sz w:val="36"/>
                                <w:szCs w:val="36"/>
                                <w:lang w:bidi="ar-SY"/>
                              </w:rPr>
                            </w:pPr>
                            <w:r w:rsidRPr="00A93827">
                              <w:rPr>
                                <w:rFonts w:ascii="Sakkal Majalla" w:eastAsia="GE Dinar One" w:hAnsi="Sakkal Majalla" w:cs="Sakkal Majalla"/>
                                <w:kern w:val="24"/>
                                <w:sz w:val="36"/>
                                <w:szCs w:val="36"/>
                                <w:rtl/>
                              </w:rPr>
                              <w:t>بناء المصداقية والثقة.</w:t>
                            </w:r>
                          </w:p>
                        </w:txbxContent>
                      </v:textbox>
                    </v:shape>
                  </v:group>
                  <v:group id="Group 773786825" o:spid="_x0000_s1162" style="position:absolute;left:-426;top:-3706;width:63000;height:20227" coordorigin="-426,-3706" coordsize="63000,202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">
                    <v:shape id="Picture 1259066566" o:spid="_x0000_s1163"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">
                      <v:imagedata r:id="rId45" o:title="Calendar " recolortarget="black"/>
                    </v:shape>
                    <v:shape id="TextBox 34" o:spid="_x0000_s1164" type="#_x0000_t202" style="position:absolute;left:52001;top:7860;width:10573;height:8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" filled="f" stroked="f">
                      <v:textbox style="mso-fit-shape-to-text:t">
                        <w:txbxContent>
                          <w:p w14:paraId="024A3223" w14:textId="77777777" w:rsidR="00824DC2" w:rsidRPr="00824DC2" w:rsidRDefault="00824DC2" w:rsidP="00824DC2">
                            <w:pPr>
                              <w:spacing w:line="240" w:lineRule="auto"/>
                              <w:jc w:val="center"/>
                              <w:rPr>
                                <w:rFonts w:ascii="Adobe Arabic" w:eastAsia="GE Dinar One" w:hAnsi="Adobe Arabic" w:cs="Adobe Arabic"/>
                                <w:b/>
                                <w:bCs/>
                                <w:color w:val="C00000"/>
                                <w:kern w:val="24"/>
                                <w:sz w:val="56"/>
                                <w:szCs w:val="56"/>
                                <w:lang w:bidi="ar-SY"/>
                              </w:rPr>
                            </w:pPr>
                            <w:r w:rsidRPr="00824DC2">
                              <w:rPr>
                                <w:rFonts w:ascii="Adobe Arabic" w:eastAsia="GE Dinar One" w:hAnsi="Adobe Arabic" w:cs="Adobe Arabic" w:hint="cs"/>
                                <w:b/>
                                <w:bCs/>
                                <w:color w:val="C00000"/>
                                <w:kern w:val="24"/>
                                <w:sz w:val="56"/>
                                <w:szCs w:val="56"/>
                                <w:rtl/>
                                <w:lang w:bidi="ar-SY"/>
                              </w:rPr>
                              <w:t xml:space="preserve">اليوم الثاني </w:t>
                            </w:r>
                          </w:p>
                        </w:txbxContent>
                      </v:textbox>
                    </v:shape>
                    <v:shape id="TextBox 34" o:spid="_x0000_s1165" type="#_x0000_t202" style="position:absolute;left:24850;top:-3706;width:24301;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" filled="f" stroked="f">
                      <v:textbox style="mso-fit-shape-to-text:t">
                        <w:txbxContent>
                          <w:p w14:paraId="73720842" w14:textId="77777777" w:rsidR="00824DC2" w:rsidRPr="00CA7C57" w:rsidRDefault="00824DC2" w:rsidP="00824DC2">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 xml:space="preserve">الثالثة </w:t>
                            </w:r>
                          </w:p>
                        </w:txbxContent>
                      </v:textbox>
                    </v:shape>
                    <v:shape id="TextBox 34" o:spid="_x0000_s1166" type="#_x0000_t202" style="position:absolute;left:-426;top:8241;width:45675;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" filled="f" stroked="f">
                      <v:textbox style="mso-fit-shape-to-text:t">
                        <w:txbxContent>
                          <w:p w14:paraId="78B3B7DF" w14:textId="77777777" w:rsidR="00824DC2" w:rsidRPr="0075673C" w:rsidRDefault="00824DC2" w:rsidP="00824DC2">
                            <w:pPr>
                              <w:jc w:val="center"/>
                              <w:rPr>
                                <w:rFonts w:asciiTheme="majorHAnsi" w:eastAsia="GE Dinar One" w:hAnsiTheme="majorHAnsi" w:cstheme="majorHAnsi"/>
                                <w:b/>
                                <w:bCs/>
                                <w:kern w:val="24"/>
                                <w:sz w:val="56"/>
                                <w:szCs w:val="56"/>
                                <w:lang w:bidi="ar-SY"/>
                              </w:rPr>
                            </w:pPr>
                            <w:r w:rsidRPr="00A93827">
                              <w:rPr>
                                <w:rFonts w:asciiTheme="majorHAnsi" w:eastAsia="GE Dinar One" w:hAnsiTheme="majorHAnsi" w:cs="Calibri Light"/>
                                <w:b/>
                                <w:bCs/>
                                <w:kern w:val="24"/>
                                <w:sz w:val="56"/>
                                <w:szCs w:val="56"/>
                                <w:rtl/>
                                <w:lang w:bidi="ar-SY"/>
                              </w:rPr>
                              <w:t>مهارات الإقناع والتأثير</w:t>
                            </w:r>
                          </w:p>
                        </w:txbxContent>
                      </v:textbox>
                    </v:shape>
                  </v:group>
                </v:group>
                <v:shape id="Picture 9" o:spid="_x0000_s1167"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">
                  <v:imagedata r:id="rId51" o:title="" croptop="8759f" cropbottom="38800f" cropleft=".5" cropright="5314f" chromakey="#ebe9ec"/>
                </v:shape>
                <w10:wrap anchorx="margin"/>
              </v:group>
            </w:pict>
          </mc:Fallback>
        </mc:AlternateContent>
      </w:r>
    </w:p>
    <w:p w14:paraId="7001F163" w14:textId="77777777" w:rsidR="002664DD" w:rsidRDefault="002664DD" w:rsidP="00D013E3">
      <w:pPr>
        <w:spacing w:after="200"/>
        <w:jc w:val="left"/>
        <w:rPr>
          <w:rFonts w:ascii="Sakkal Majalla" w:eastAsia="Times New Roman" w:hAnsi="Sakkal Majalla"/>
          <w:b/>
          <w:bCs/>
          <w:color w:val="auto"/>
          <w:sz w:val="48"/>
          <w:szCs w:val="36"/>
          <w:rtl/>
        </w:rPr>
      </w:pPr>
    </w:p>
    <w:p w14:paraId="40D54EEE" w14:textId="77777777" w:rsidR="002664DD" w:rsidRDefault="002664DD" w:rsidP="00D013E3">
      <w:pPr>
        <w:spacing w:after="200"/>
        <w:jc w:val="left"/>
        <w:rPr>
          <w:rFonts w:ascii="Sakkal Majalla" w:eastAsia="Times New Roman" w:hAnsi="Sakkal Majalla"/>
          <w:b/>
          <w:bCs/>
          <w:color w:val="auto"/>
          <w:sz w:val="48"/>
          <w:szCs w:val="36"/>
          <w:rtl/>
        </w:rPr>
      </w:pPr>
    </w:p>
    <w:p w14:paraId="41B440EA" w14:textId="77777777" w:rsidR="002664DD" w:rsidRDefault="002664DD" w:rsidP="00D013E3">
      <w:pPr>
        <w:spacing w:after="200"/>
        <w:jc w:val="left"/>
        <w:rPr>
          <w:rFonts w:ascii="Sakkal Majalla" w:eastAsia="Times New Roman" w:hAnsi="Sakkal Majalla"/>
          <w:b/>
          <w:bCs/>
          <w:color w:val="auto"/>
          <w:sz w:val="48"/>
          <w:szCs w:val="36"/>
          <w:rtl/>
        </w:rPr>
      </w:pPr>
    </w:p>
    <w:p w14:paraId="020EF8E5" w14:textId="77777777" w:rsidR="002664DD" w:rsidRDefault="002664DD" w:rsidP="00D013E3">
      <w:pPr>
        <w:spacing w:after="200"/>
        <w:jc w:val="left"/>
        <w:rPr>
          <w:rFonts w:ascii="Sakkal Majalla" w:eastAsia="Times New Roman" w:hAnsi="Sakkal Majalla"/>
          <w:b/>
          <w:bCs/>
          <w:color w:val="auto"/>
          <w:sz w:val="48"/>
          <w:szCs w:val="36"/>
          <w:rtl/>
        </w:rPr>
      </w:pPr>
    </w:p>
    <w:p w14:paraId="2A74A93C" w14:textId="77777777" w:rsidR="002664DD" w:rsidRDefault="002664DD" w:rsidP="00D013E3">
      <w:pPr>
        <w:spacing w:after="200"/>
        <w:jc w:val="left"/>
        <w:rPr>
          <w:rFonts w:ascii="Sakkal Majalla" w:eastAsia="Times New Roman" w:hAnsi="Sakkal Majalla"/>
          <w:b/>
          <w:bCs/>
          <w:color w:val="auto"/>
          <w:sz w:val="48"/>
          <w:szCs w:val="36"/>
          <w:rtl/>
        </w:rPr>
      </w:pPr>
    </w:p>
    <w:p w14:paraId="3A87AB7A" w14:textId="77777777" w:rsidR="002664DD" w:rsidRDefault="002664DD" w:rsidP="00D013E3">
      <w:pPr>
        <w:spacing w:after="200"/>
        <w:jc w:val="left"/>
        <w:rPr>
          <w:rFonts w:ascii="Sakkal Majalla" w:eastAsia="Times New Roman" w:hAnsi="Sakkal Majalla"/>
          <w:b/>
          <w:bCs/>
          <w:color w:val="auto"/>
          <w:sz w:val="48"/>
          <w:szCs w:val="36"/>
          <w:rtl/>
        </w:rPr>
      </w:pPr>
    </w:p>
    <w:p w14:paraId="4788CFB0" w14:textId="77777777" w:rsidR="002664DD" w:rsidRDefault="002664DD" w:rsidP="00D013E3">
      <w:pPr>
        <w:spacing w:after="200"/>
        <w:jc w:val="left"/>
        <w:rPr>
          <w:rFonts w:ascii="Sakkal Majalla" w:eastAsia="Times New Roman" w:hAnsi="Sakkal Majalla"/>
          <w:b/>
          <w:bCs/>
          <w:color w:val="auto"/>
          <w:sz w:val="48"/>
          <w:szCs w:val="36"/>
          <w:rtl/>
        </w:rPr>
      </w:pPr>
    </w:p>
    <w:p w14:paraId="65C5067C" w14:textId="77777777" w:rsidR="002664DD" w:rsidRDefault="002664DD" w:rsidP="00D013E3">
      <w:pPr>
        <w:spacing w:after="200"/>
        <w:jc w:val="left"/>
        <w:rPr>
          <w:rFonts w:ascii="Sakkal Majalla" w:eastAsia="Times New Roman" w:hAnsi="Sakkal Majalla"/>
          <w:b/>
          <w:bCs/>
          <w:color w:val="auto"/>
          <w:sz w:val="48"/>
          <w:szCs w:val="36"/>
          <w:rtl/>
        </w:rPr>
      </w:pPr>
    </w:p>
    <w:p w14:paraId="7ABF3796" w14:textId="77777777" w:rsidR="002664DD" w:rsidRDefault="002664DD" w:rsidP="00D013E3">
      <w:pPr>
        <w:spacing w:after="200"/>
        <w:jc w:val="left"/>
        <w:rPr>
          <w:rFonts w:ascii="Sakkal Majalla" w:eastAsia="Times New Roman" w:hAnsi="Sakkal Majalla"/>
          <w:b/>
          <w:bCs/>
          <w:color w:val="auto"/>
          <w:sz w:val="48"/>
          <w:szCs w:val="36"/>
          <w:rtl/>
        </w:rPr>
      </w:pPr>
    </w:p>
    <w:p w14:paraId="4DDBB6E5" w14:textId="77777777" w:rsidR="002664DD" w:rsidRDefault="002664DD" w:rsidP="00D013E3">
      <w:pPr>
        <w:spacing w:after="200"/>
        <w:jc w:val="left"/>
        <w:rPr>
          <w:rFonts w:ascii="Sakkal Majalla" w:eastAsia="Times New Roman" w:hAnsi="Sakkal Majalla"/>
          <w:b/>
          <w:bCs/>
          <w:color w:val="auto"/>
          <w:sz w:val="48"/>
          <w:szCs w:val="36"/>
          <w:rtl/>
        </w:rPr>
      </w:pPr>
    </w:p>
    <w:p w14:paraId="1B44B729" w14:textId="77777777" w:rsidR="002664DD" w:rsidRDefault="002664DD" w:rsidP="00D013E3">
      <w:pPr>
        <w:spacing w:after="200"/>
        <w:jc w:val="left"/>
        <w:rPr>
          <w:rFonts w:ascii="Sakkal Majalla" w:eastAsia="Times New Roman" w:hAnsi="Sakkal Majalla"/>
          <w:b/>
          <w:bCs/>
          <w:color w:val="auto"/>
          <w:sz w:val="48"/>
          <w:szCs w:val="36"/>
          <w:rtl/>
        </w:rPr>
      </w:pPr>
    </w:p>
    <w:p w14:paraId="6B9C0EF7" w14:textId="77777777" w:rsidR="002664DD" w:rsidRDefault="002664DD" w:rsidP="00D013E3">
      <w:pPr>
        <w:spacing w:after="200"/>
        <w:jc w:val="left"/>
        <w:rPr>
          <w:rFonts w:ascii="Sakkal Majalla" w:eastAsia="Times New Roman" w:hAnsi="Sakkal Majalla"/>
          <w:b/>
          <w:bCs/>
          <w:color w:val="auto"/>
          <w:sz w:val="48"/>
          <w:szCs w:val="36"/>
          <w:rtl/>
        </w:rPr>
      </w:pPr>
    </w:p>
    <w:p w14:paraId="0CADEE8A" w14:textId="77777777" w:rsidR="002664DD" w:rsidRDefault="002664DD" w:rsidP="00D013E3">
      <w:pPr>
        <w:spacing w:after="200"/>
        <w:jc w:val="left"/>
        <w:rPr>
          <w:rFonts w:ascii="Sakkal Majalla" w:eastAsia="Times New Roman" w:hAnsi="Sakkal Majalla"/>
          <w:b/>
          <w:bCs/>
          <w:color w:val="auto"/>
          <w:sz w:val="48"/>
          <w:szCs w:val="36"/>
          <w:rtl/>
        </w:rPr>
      </w:pPr>
    </w:p>
    <w:p w14:paraId="5C09D529" w14:textId="77777777" w:rsidR="002664DD" w:rsidRDefault="002664DD" w:rsidP="00D013E3">
      <w:pPr>
        <w:spacing w:after="200"/>
        <w:jc w:val="left"/>
        <w:rPr>
          <w:rFonts w:ascii="Sakkal Majalla" w:eastAsia="Times New Roman" w:hAnsi="Sakkal Majalla"/>
          <w:b/>
          <w:bCs/>
          <w:color w:val="auto"/>
          <w:sz w:val="48"/>
          <w:szCs w:val="36"/>
          <w:rtl/>
        </w:rPr>
      </w:pPr>
    </w:p>
    <w:p w14:paraId="3329E791" w14:textId="77777777" w:rsidR="002664DD" w:rsidRDefault="002664DD" w:rsidP="00D013E3">
      <w:pPr>
        <w:spacing w:after="200"/>
        <w:jc w:val="left"/>
        <w:rPr>
          <w:rFonts w:ascii="Sakkal Majalla" w:eastAsia="Times New Roman" w:hAnsi="Sakkal Majalla"/>
          <w:b/>
          <w:bCs/>
          <w:color w:val="auto"/>
          <w:sz w:val="48"/>
          <w:szCs w:val="36"/>
          <w:rtl/>
        </w:rPr>
      </w:pPr>
    </w:p>
    <w:p w14:paraId="0A090E52" w14:textId="77777777" w:rsidR="002664DD" w:rsidRDefault="002664DD" w:rsidP="00D013E3">
      <w:pPr>
        <w:spacing w:after="200"/>
        <w:jc w:val="left"/>
        <w:rPr>
          <w:rFonts w:ascii="Sakkal Majalla" w:eastAsia="Times New Roman" w:hAnsi="Sakkal Majalla"/>
          <w:b/>
          <w:bCs/>
          <w:color w:val="auto"/>
          <w:sz w:val="48"/>
          <w:szCs w:val="36"/>
          <w:rtl/>
        </w:rPr>
      </w:pPr>
    </w:p>
    <w:p w14:paraId="2C41BCD5" w14:textId="77777777" w:rsidR="002664DD" w:rsidRDefault="002664DD" w:rsidP="00D013E3">
      <w:pPr>
        <w:spacing w:after="200"/>
        <w:jc w:val="left"/>
        <w:rPr>
          <w:rFonts w:ascii="Sakkal Majalla" w:eastAsia="Times New Roman" w:hAnsi="Sakkal Majalla"/>
          <w:b/>
          <w:bCs/>
          <w:color w:val="auto"/>
          <w:sz w:val="48"/>
          <w:szCs w:val="36"/>
          <w:rtl/>
        </w:rPr>
      </w:pPr>
    </w:p>
    <w:p w14:paraId="2DFEBA0C" w14:textId="1A8772F6" w:rsidR="00177D25" w:rsidRPr="00177D25" w:rsidRDefault="00177D25" w:rsidP="00177D25">
      <w:pPr>
        <w:spacing w:after="200" w:line="240" w:lineRule="auto"/>
        <w:jc w:val="center"/>
        <w:rPr>
          <w:rFonts w:ascii="Sakkal Majalla" w:eastAsia="Times New Roman" w:hAnsi="Sakkal Majalla"/>
          <w:b/>
          <w:bCs/>
          <w:color w:val="006666"/>
          <w:sz w:val="56"/>
          <w:szCs w:val="44"/>
          <w:rtl/>
        </w:rPr>
      </w:pPr>
      <w:r w:rsidRPr="00177D25">
        <w:rPr>
          <w:rFonts w:ascii="Sakkal Majalla" w:eastAsia="Times New Roman" w:hAnsi="Sakkal Majalla"/>
          <w:b/>
          <w:bCs/>
          <w:color w:val="006666"/>
          <w:sz w:val="56"/>
          <w:szCs w:val="44"/>
          <w:rtl/>
        </w:rPr>
        <w:lastRenderedPageBreak/>
        <w:t>أولاً: مبادئ الإقناع المهني</w:t>
      </w:r>
    </w:p>
    <w:p w14:paraId="2034313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يُعد الإقناع المهني من أهم المهارات التي يحتاجها العاملون في مختلف المستويات الوظيفية داخل المؤسسات، حيث لا يقتصر النجاح المهني على امتلاك المعرفة أو الخبرة فقط، بل يتطلب أيضًا القدرة على التأثير في الآخرين وإقناعهم بالأفكار والمقترحات والقرارات بطريقة احترافية وأخلاقية. فالقادة والمديرون والمشرفون وموظفو المبيعات وخدمة العملاء وحتى أعضاء فرق العمل يحتاجون بشكل يومي إلى استخدام مهارات الإقناع لتحقيق الأهداف المهنية وتعزيز التعاون ودعم اتخاذ القرارات.</w:t>
      </w:r>
    </w:p>
    <w:p w14:paraId="0D517A3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p>
    <w:p w14:paraId="466A09BD" w14:textId="06AACFAF"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وفي بيئة العمل الحديثة، لم يعد الإقناع قائمًا على السلطة أو فرض الرأي، بل أصبح يعتمد على المنطق والحقائق والثقة والتواصل الفعّال وفهم احتياجات الآخرين. لذلك يُنظر إلى الإقناع باعتباره عملية تفاعلية تهدف إلى بناء القناعة المشتركة وتحقيق المنفعة المتبادلة بين جميع الأطراف.</w:t>
      </w:r>
    </w:p>
    <w:p w14:paraId="5F7D21EB" w14:textId="59521A76" w:rsidR="00177D25" w:rsidRPr="00177D25" w:rsidRDefault="00177D25" w:rsidP="00177D25">
      <w:pPr>
        <w:spacing w:after="200" w:line="240" w:lineRule="auto"/>
        <w:rPr>
          <w:rFonts w:ascii="Sakkal Majalla" w:eastAsia="Times New Roman" w:hAnsi="Sakkal Majalla"/>
          <w:b/>
          <w:bCs/>
          <w:color w:val="C00000"/>
          <w:sz w:val="48"/>
          <w:szCs w:val="36"/>
          <w:rtl/>
        </w:rPr>
      </w:pPr>
      <w:r w:rsidRPr="00177D25">
        <w:rPr>
          <w:rFonts w:ascii="Sakkal Majalla" w:eastAsia="Times New Roman" w:hAnsi="Sakkal Majalla"/>
          <w:b/>
          <w:bCs/>
          <w:color w:val="C00000"/>
          <w:sz w:val="48"/>
          <w:szCs w:val="36"/>
          <w:rtl/>
        </w:rPr>
        <w:t>مفهوم الإقناع المهني</w:t>
      </w:r>
    </w:p>
    <w:p w14:paraId="1B61949D" w14:textId="3DCE0B91"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الإقناع المهني هو:</w:t>
      </w:r>
    </w:p>
    <w:p w14:paraId="50E01591" w14:textId="06D7A9D4"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"عملية التأثير في أفكار أو اتجاهات أو سلوكيات الآخرين من خلال استخدام أساليب تواصل مهنية تعتمد على المنطق والأدلة والثقة والاحترام بهدف الوصول إلى قناعة أو قبول لفكرة أو قرار أو اقتراح معين."</w:t>
      </w:r>
    </w:p>
    <w:p w14:paraId="350E0420" w14:textId="61EE1CE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ويختلف الإقناع عن الإجبار أو الضغط، فالإقناع يعتمد على اقتناع الطرف الآخر بحرية، بينما يعتمد الإجبار على السلطة أو التهديد أو الإكراه.</w:t>
      </w:r>
    </w:p>
    <w:p w14:paraId="75C0FE7D" w14:textId="77777777" w:rsidR="00177D25" w:rsidRPr="00177D25" w:rsidRDefault="00177D25" w:rsidP="00177D25">
      <w:pPr>
        <w:spacing w:after="200" w:line="240" w:lineRule="auto"/>
        <w:rPr>
          <w:rFonts w:ascii="Sakkal Majalla" w:eastAsia="Times New Roman" w:hAnsi="Sakkal Majalla"/>
          <w:b/>
          <w:bCs/>
          <w:color w:val="C00000"/>
          <w:sz w:val="48"/>
          <w:szCs w:val="36"/>
          <w:rtl/>
        </w:rPr>
      </w:pPr>
      <w:r w:rsidRPr="00177D25">
        <w:rPr>
          <w:rFonts w:ascii="Sakkal Majalla" w:eastAsia="Times New Roman" w:hAnsi="Sakkal Majalla"/>
          <w:b/>
          <w:bCs/>
          <w:color w:val="C00000"/>
          <w:sz w:val="48"/>
          <w:szCs w:val="36"/>
          <w:rtl/>
        </w:rPr>
        <w:t>أهمية الإقناع المهني في بيئة العمل</w:t>
      </w:r>
    </w:p>
    <w:p w14:paraId="1A027DD2" w14:textId="1A9AF0AD"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1- دعم اتخاذ القرار</w:t>
      </w:r>
    </w:p>
    <w:p w14:paraId="6CA1A9A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يساعد على شرح البدائل وتوضيح فوائد الخيارات المختلفة للوصول إلى قرارات أفضل.</w:t>
      </w:r>
    </w:p>
    <w:p w14:paraId="10F6F0CC" w14:textId="77777777" w:rsidR="00177D25" w:rsidRPr="00177D25" w:rsidRDefault="00177D25" w:rsidP="00177D25">
      <w:pPr>
        <w:spacing w:after="200" w:line="240" w:lineRule="auto"/>
        <w:rPr>
          <w:rFonts w:ascii="Sakkal Majalla" w:eastAsia="Times New Roman" w:hAnsi="Sakkal Majalla"/>
          <w:b/>
          <w:bCs/>
          <w:color w:val="auto"/>
          <w:sz w:val="48"/>
          <w:szCs w:val="36"/>
          <w:rtl/>
        </w:rPr>
      </w:pPr>
    </w:p>
    <w:p w14:paraId="17488BE0" w14:textId="450FDB56"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lastRenderedPageBreak/>
        <w:t>2- تعزيز التعاون</w:t>
      </w:r>
    </w:p>
    <w:p w14:paraId="6429D98E" w14:textId="0C5E5ED1"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كلما استطاع الفرد إقناع الآخرين بأهداف العمل زادت درجة التعاون بينهم.</w:t>
      </w:r>
    </w:p>
    <w:p w14:paraId="7C9595EF" w14:textId="1B6832F9"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3- إدارة التغيير</w:t>
      </w:r>
    </w:p>
    <w:p w14:paraId="245FDE05" w14:textId="07783308"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الإقناع ضروري عند تطبيق أنظمة جديدة أو إجراء تغييرات تنظيمية.</w:t>
      </w:r>
    </w:p>
    <w:p w14:paraId="67773590" w14:textId="294A72B4"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4- حل المشكلات</w:t>
      </w:r>
    </w:p>
    <w:p w14:paraId="5D011892" w14:textId="281F3118"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يساعد على الوصول إلى حلول مشتركة يقبلها جميع الأطراف.</w:t>
      </w:r>
    </w:p>
    <w:p w14:paraId="5D88760D" w14:textId="4FAB270E"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5- تحسين العلاقات المهنية</w:t>
      </w:r>
    </w:p>
    <w:p w14:paraId="5E856005" w14:textId="74062CE8"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يعزز التفاهم ويقلل من النزاعات والخلافات.</w:t>
      </w:r>
    </w:p>
    <w:p w14:paraId="46F6DF11" w14:textId="2BF5C4E8"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6- رفع الإنتاجية</w:t>
      </w:r>
    </w:p>
    <w:p w14:paraId="15CB5E69" w14:textId="0E8FBF3E"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عندما يقتنع العاملون بأهمية المهام والأهداف يزداد التزامهم وإنجازهم.</w:t>
      </w:r>
    </w:p>
    <w:p w14:paraId="35F1A009" w14:textId="77777777" w:rsidR="00177D25" w:rsidRPr="00177D25" w:rsidRDefault="00177D25" w:rsidP="00177D25">
      <w:pPr>
        <w:spacing w:after="200" w:line="240" w:lineRule="auto"/>
        <w:rPr>
          <w:rFonts w:ascii="Sakkal Majalla" w:eastAsia="Times New Roman" w:hAnsi="Sakkal Majalla"/>
          <w:b/>
          <w:bCs/>
          <w:color w:val="C00000"/>
          <w:sz w:val="48"/>
          <w:szCs w:val="36"/>
          <w:rtl/>
        </w:rPr>
      </w:pPr>
      <w:r w:rsidRPr="00177D25">
        <w:rPr>
          <w:rFonts w:ascii="Sakkal Majalla" w:eastAsia="Times New Roman" w:hAnsi="Sakkal Majalla"/>
          <w:b/>
          <w:bCs/>
          <w:color w:val="C00000"/>
          <w:sz w:val="48"/>
          <w:szCs w:val="36"/>
          <w:rtl/>
        </w:rPr>
        <w:t>مبادئ الإقناع المهني</w:t>
      </w:r>
    </w:p>
    <w:p w14:paraId="28D5E885" w14:textId="3BA86186"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أولاً: المعرفة الجيدة بالموضوع</w:t>
      </w:r>
    </w:p>
    <w:p w14:paraId="62775ECC" w14:textId="45B22DC4"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لا يمكن إقناع الآخرين بفكرة لا يفهمها المتحدث بشكل كامل.</w:t>
      </w:r>
    </w:p>
    <w:p w14:paraId="7DDB2A3D" w14:textId="5F929B1B"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ويتطلب ذلك:</w:t>
      </w:r>
    </w:p>
    <w:p w14:paraId="5BF068C2"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جمع المعلومات.</w:t>
      </w:r>
    </w:p>
    <w:p w14:paraId="30EFCB65"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دراسة الحقائق.</w:t>
      </w:r>
    </w:p>
    <w:p w14:paraId="7A5AB143"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معرفة التفاصيل.</w:t>
      </w:r>
    </w:p>
    <w:p w14:paraId="044F53CD"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توقع الأسئلة المحتملة.</w:t>
      </w:r>
    </w:p>
    <w:p w14:paraId="62386347" w14:textId="77777777" w:rsidR="00177D25" w:rsidRDefault="00177D25" w:rsidP="00177D25">
      <w:pPr>
        <w:spacing w:after="200" w:line="240" w:lineRule="auto"/>
        <w:rPr>
          <w:rFonts w:ascii="Sakkal Majalla" w:eastAsia="Times New Roman" w:hAnsi="Sakkal Majalla"/>
          <w:b/>
          <w:bCs/>
          <w:color w:val="auto"/>
          <w:sz w:val="48"/>
          <w:szCs w:val="36"/>
          <w:rtl/>
        </w:rPr>
      </w:pPr>
    </w:p>
    <w:p w14:paraId="10A5C254" w14:textId="77777777" w:rsidR="00177D25" w:rsidRDefault="00177D25" w:rsidP="00177D25">
      <w:pPr>
        <w:spacing w:after="200" w:line="240" w:lineRule="auto"/>
        <w:rPr>
          <w:rFonts w:ascii="Sakkal Majalla" w:eastAsia="Times New Roman" w:hAnsi="Sakkal Majalla"/>
          <w:b/>
          <w:bCs/>
          <w:color w:val="auto"/>
          <w:sz w:val="48"/>
          <w:szCs w:val="36"/>
          <w:rtl/>
        </w:rPr>
      </w:pPr>
    </w:p>
    <w:p w14:paraId="49B91959" w14:textId="421CDCDE"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lastRenderedPageBreak/>
        <w:t>ثانياً: الوضوح</w:t>
      </w:r>
    </w:p>
    <w:p w14:paraId="0815F3EF" w14:textId="68520E02"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يجب أن تكون الرسالة:</w:t>
      </w:r>
    </w:p>
    <w:p w14:paraId="4D3BDABC"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بسيطة.</w:t>
      </w:r>
    </w:p>
    <w:p w14:paraId="0C434002"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مباشرة.</w:t>
      </w:r>
    </w:p>
    <w:p w14:paraId="0AFB3AD0"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منظمة.</w:t>
      </w:r>
    </w:p>
    <w:p w14:paraId="630BE5DF"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سهلة الفهم.</w:t>
      </w:r>
    </w:p>
    <w:p w14:paraId="44A38E04" w14:textId="2EF04901"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ثالثاً: المصداقية</w:t>
      </w:r>
    </w:p>
    <w:p w14:paraId="05B1C3E3" w14:textId="532D82E1"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كلما زادت مصداقية المتحدث زادت قدرته على الإقناع.</w:t>
      </w:r>
    </w:p>
    <w:p w14:paraId="1AF3DB36" w14:textId="1402D193"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وتُبنى المصداقية من خلال:</w:t>
      </w:r>
    </w:p>
    <w:p w14:paraId="182D63B0"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الصدق.</w:t>
      </w:r>
    </w:p>
    <w:p w14:paraId="20560BD7"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الدقة.</w:t>
      </w:r>
    </w:p>
    <w:p w14:paraId="2010F3BA"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الالتزام.</w:t>
      </w:r>
    </w:p>
    <w:p w14:paraId="4562D806"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الشفافية.</w:t>
      </w:r>
    </w:p>
    <w:p w14:paraId="14F37140" w14:textId="4B2EB41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رابعاً: فهم احتياجات الطرف الآخر</w:t>
      </w:r>
    </w:p>
    <w:p w14:paraId="40522F46" w14:textId="59BFBF54"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الإقناع الناجح يركز على:</w:t>
      </w:r>
    </w:p>
    <w:p w14:paraId="2BEC676C"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ما يريده الطرف الآخر.</w:t>
      </w:r>
    </w:p>
    <w:p w14:paraId="27486FA8"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ما يقلقه.</w:t>
      </w:r>
    </w:p>
    <w:p w14:paraId="20F03635"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ما يحفزه.</w:t>
      </w:r>
    </w:p>
    <w:p w14:paraId="3A5C4F3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ما يحقق له فائدة.</w:t>
      </w:r>
    </w:p>
    <w:p w14:paraId="45485C0C" w14:textId="77777777" w:rsidR="00177D25" w:rsidRDefault="00177D25" w:rsidP="00177D25">
      <w:pPr>
        <w:spacing w:after="200" w:line="240" w:lineRule="auto"/>
        <w:rPr>
          <w:rFonts w:ascii="Sakkal Majalla" w:eastAsia="Times New Roman" w:hAnsi="Sakkal Majalla"/>
          <w:b/>
          <w:bCs/>
          <w:color w:val="auto"/>
          <w:sz w:val="48"/>
          <w:szCs w:val="36"/>
          <w:rtl/>
        </w:rPr>
      </w:pPr>
    </w:p>
    <w:p w14:paraId="25FD1471" w14:textId="0400058A"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lastRenderedPageBreak/>
        <w:t>خامساً: الاحترام</w:t>
      </w:r>
    </w:p>
    <w:p w14:paraId="744C9BFD" w14:textId="0FE1360F"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الإقناع لا يعني التقليل من الآخرين أو مهاجمتهم.</w:t>
      </w:r>
    </w:p>
    <w:p w14:paraId="0D31B2AF" w14:textId="4DE39665"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بل يعتمد على:</w:t>
      </w:r>
    </w:p>
    <w:p w14:paraId="46A0A1EA"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احترام الرأي.</w:t>
      </w:r>
    </w:p>
    <w:p w14:paraId="1B706CA5"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احترام الاختلاف.</w:t>
      </w:r>
    </w:p>
    <w:p w14:paraId="4304B93A"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احترام المشاعر.</w:t>
      </w:r>
    </w:p>
    <w:p w14:paraId="476FD7D1" w14:textId="2F0D7C54"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سادساً: استخدام الأدلة والبراهين</w:t>
      </w:r>
    </w:p>
    <w:p w14:paraId="18BE2EEA" w14:textId="336781FA"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الأدلة تجعل الرسالة أكثر قوة وموضوعية.</w:t>
      </w:r>
    </w:p>
    <w:p w14:paraId="3B9FE449" w14:textId="24F21708"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مثل:</w:t>
      </w:r>
    </w:p>
    <w:p w14:paraId="00059EF6"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الإحصاءات.</w:t>
      </w:r>
    </w:p>
    <w:p w14:paraId="72B0000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التقارير.</w:t>
      </w:r>
    </w:p>
    <w:p w14:paraId="64FF1E3C"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النتائج.</w:t>
      </w:r>
    </w:p>
    <w:p w14:paraId="2A37C2E2"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التجارب العملية.</w:t>
      </w:r>
    </w:p>
    <w:p w14:paraId="0DA235FB" w14:textId="766A651F" w:rsidR="00177D25" w:rsidRPr="00177D25" w:rsidRDefault="00177D25" w:rsidP="00177D25">
      <w:pPr>
        <w:spacing w:after="200" w:line="240" w:lineRule="auto"/>
        <w:jc w:val="center"/>
        <w:rPr>
          <w:rFonts w:ascii="Sakkal Majalla" w:eastAsia="Times New Roman" w:hAnsi="Sakkal Majalla"/>
          <w:b/>
          <w:bCs/>
          <w:color w:val="006666"/>
          <w:sz w:val="72"/>
          <w:szCs w:val="48"/>
          <w:rtl/>
        </w:rPr>
      </w:pPr>
      <w:r w:rsidRPr="00177D25">
        <w:rPr>
          <w:rFonts w:ascii="Sakkal Majalla" w:eastAsia="Times New Roman" w:hAnsi="Sakkal Majalla"/>
          <w:b/>
          <w:bCs/>
          <w:color w:val="006666"/>
          <w:sz w:val="72"/>
          <w:szCs w:val="48"/>
          <w:rtl/>
        </w:rPr>
        <w:t>ثانياً: استراتيجيات التأثير الإيجابي</w:t>
      </w:r>
    </w:p>
    <w:p w14:paraId="22FD99C1"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التأثير الإيجابي هو القدرة على تحفيز الآخرين وتوجيههم نحو تبني أفكار أو سلوكيات أو قرارات تحقق مصلحة مشتركة دون استخدام الضغط أو السلطة أو التهديد.</w:t>
      </w:r>
    </w:p>
    <w:p w14:paraId="76004419" w14:textId="77777777" w:rsidR="00177D25" w:rsidRPr="00177D25" w:rsidRDefault="00177D25" w:rsidP="00177D25">
      <w:pPr>
        <w:spacing w:after="200" w:line="240" w:lineRule="auto"/>
        <w:rPr>
          <w:rFonts w:ascii="Sakkal Majalla" w:eastAsia="Times New Roman" w:hAnsi="Sakkal Majalla"/>
          <w:b/>
          <w:bCs/>
          <w:color w:val="auto"/>
          <w:sz w:val="48"/>
          <w:szCs w:val="36"/>
          <w:rtl/>
        </w:rPr>
      </w:pPr>
    </w:p>
    <w:p w14:paraId="03415BC3"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ويُعد التأثير الإيجابي من أهم مهارات القادة الناجحين لأنه يساعد على بناء بيئة عمل قائمة على الثقة والتعاون والاحترام.</w:t>
      </w:r>
    </w:p>
    <w:p w14:paraId="7D69F1DF" w14:textId="77777777" w:rsidR="00177D25" w:rsidRPr="00177D25" w:rsidRDefault="00177D25" w:rsidP="00177D25">
      <w:pPr>
        <w:spacing w:after="200" w:line="240" w:lineRule="auto"/>
        <w:rPr>
          <w:rFonts w:ascii="Sakkal Majalla" w:eastAsia="Times New Roman" w:hAnsi="Sakkal Majalla"/>
          <w:b/>
          <w:bCs/>
          <w:color w:val="auto"/>
          <w:sz w:val="48"/>
          <w:szCs w:val="36"/>
          <w:rtl/>
        </w:rPr>
      </w:pPr>
    </w:p>
    <w:p w14:paraId="5C5CA553" w14:textId="6336BAF3" w:rsidR="00177D25" w:rsidRPr="00146577" w:rsidRDefault="00177D25" w:rsidP="00146577">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lastRenderedPageBreak/>
        <w:t>مفهوم التأثير الإيجابي</w:t>
      </w:r>
    </w:p>
    <w:p w14:paraId="3C2578A8" w14:textId="45AEE0E8"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هو:</w:t>
      </w:r>
    </w:p>
    <w:p w14:paraId="09BFED59" w14:textId="60F6FBF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"القدرة على إحداث تغيير إيجابي في أفكار أو اتجاهات أو سلوكيات الآخرين من خلال التواصل الفعّال والعلاقات المهنية الجيدة."</w:t>
      </w:r>
    </w:p>
    <w:p w14:paraId="23012CED"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أهمية التأثير الإيجابي</w:t>
      </w:r>
    </w:p>
    <w:p w14:paraId="7F253F69"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تعزيز القيادة.</w:t>
      </w:r>
    </w:p>
    <w:p w14:paraId="52FE8BA4"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رفع الروح المعنوية.</w:t>
      </w:r>
    </w:p>
    <w:p w14:paraId="0A3FED05"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دعم العمل الجماعي.</w:t>
      </w:r>
    </w:p>
    <w:p w14:paraId="51749582"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زيادة الالتزام.</w:t>
      </w:r>
    </w:p>
    <w:p w14:paraId="00987B04"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تحسين الأداء المؤسسي.</w:t>
      </w:r>
    </w:p>
    <w:p w14:paraId="74B3F34F"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استراتيجيات التأثير الإيجابي</w:t>
      </w:r>
    </w:p>
    <w:p w14:paraId="6B148AED" w14:textId="5D25979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1- بناء العلاقات المهنية</w:t>
      </w:r>
    </w:p>
    <w:p w14:paraId="60C31B9E" w14:textId="06349CED"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العلاقة الجيدة تسهّل عملية التأثير.</w:t>
      </w:r>
    </w:p>
    <w:p w14:paraId="11CE16EC" w14:textId="2B74DE41"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ويتم ذلك من خلال:</w:t>
      </w:r>
    </w:p>
    <w:p w14:paraId="2A521E46"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الاحترام.</w:t>
      </w:r>
    </w:p>
    <w:p w14:paraId="2B60224C"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التعاون.</w:t>
      </w:r>
    </w:p>
    <w:p w14:paraId="2210804C"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الثقة.</w:t>
      </w:r>
    </w:p>
    <w:p w14:paraId="6E16B069" w14:textId="77777777" w:rsid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التقدير.</w:t>
      </w:r>
    </w:p>
    <w:p w14:paraId="54C4640E" w14:textId="77777777" w:rsidR="00146577" w:rsidRDefault="00146577" w:rsidP="00177D25">
      <w:pPr>
        <w:spacing w:after="200" w:line="240" w:lineRule="auto"/>
        <w:rPr>
          <w:rFonts w:ascii="Sakkal Majalla" w:eastAsia="Times New Roman" w:hAnsi="Sakkal Majalla"/>
          <w:b/>
          <w:bCs/>
          <w:color w:val="auto"/>
          <w:sz w:val="48"/>
          <w:szCs w:val="36"/>
          <w:rtl/>
        </w:rPr>
      </w:pPr>
    </w:p>
    <w:p w14:paraId="4F968383" w14:textId="77777777" w:rsidR="00146577" w:rsidRPr="00177D25" w:rsidRDefault="00146577" w:rsidP="00177D25">
      <w:pPr>
        <w:spacing w:after="200" w:line="240" w:lineRule="auto"/>
        <w:rPr>
          <w:rFonts w:ascii="Sakkal Majalla" w:eastAsia="Times New Roman" w:hAnsi="Sakkal Majalla"/>
          <w:b/>
          <w:bCs/>
          <w:color w:val="auto"/>
          <w:sz w:val="48"/>
          <w:szCs w:val="36"/>
          <w:rtl/>
        </w:rPr>
      </w:pPr>
    </w:p>
    <w:p w14:paraId="337E3A31" w14:textId="5C4009BC"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lastRenderedPageBreak/>
        <w:t>2- القدوة الحسنة</w:t>
      </w:r>
    </w:p>
    <w:p w14:paraId="55AEBC40" w14:textId="1FC266A3"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الأشخاص يتأثرون بما يرونه أكثر مما يسمعونه.</w:t>
      </w:r>
    </w:p>
    <w:p w14:paraId="51E9ADCD" w14:textId="7FE83FEC"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لذلك يجب:</w:t>
      </w:r>
    </w:p>
    <w:p w14:paraId="0CBD8398"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الالتزام بالقيم.</w:t>
      </w:r>
    </w:p>
    <w:p w14:paraId="5D6E03D5"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احترام الوقت.</w:t>
      </w:r>
    </w:p>
    <w:p w14:paraId="6095E342"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تحمل المسؤولية.</w:t>
      </w:r>
    </w:p>
    <w:p w14:paraId="713C55D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تطبيق ما يتم الدعوة إليه.</w:t>
      </w:r>
    </w:p>
    <w:p w14:paraId="2553BBD5" w14:textId="0BE9303B"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3- استخدام المنطق</w:t>
      </w:r>
    </w:p>
    <w:p w14:paraId="3FB4EFF2" w14:textId="0BEC05B4"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الاعتماد على:</w:t>
      </w:r>
    </w:p>
    <w:p w14:paraId="1B65E870"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الحقائق.</w:t>
      </w:r>
    </w:p>
    <w:p w14:paraId="2F92DC24"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البيانات.</w:t>
      </w:r>
    </w:p>
    <w:p w14:paraId="3014278C"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الأدلة.</w:t>
      </w:r>
    </w:p>
    <w:p w14:paraId="103DF0D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النتائج الواقعية.</w:t>
      </w:r>
    </w:p>
    <w:p w14:paraId="57609110" w14:textId="78A37BB1"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4- التأثير العاطفي الإيجابي</w:t>
      </w:r>
    </w:p>
    <w:p w14:paraId="4C4C81C6" w14:textId="32CD231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من خلال:</w:t>
      </w:r>
    </w:p>
    <w:p w14:paraId="2E1B623F"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التحفيز.</w:t>
      </w:r>
    </w:p>
    <w:p w14:paraId="6B94D224"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التشجيع.</w:t>
      </w:r>
    </w:p>
    <w:p w14:paraId="474EA551"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التقدير.</w:t>
      </w:r>
    </w:p>
    <w:p w14:paraId="2F28E02E" w14:textId="77777777" w:rsid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التعاطف.</w:t>
      </w:r>
    </w:p>
    <w:p w14:paraId="320BEAED" w14:textId="77777777" w:rsidR="00146577" w:rsidRPr="00177D25" w:rsidRDefault="00146577" w:rsidP="00177D25">
      <w:pPr>
        <w:spacing w:after="200" w:line="240" w:lineRule="auto"/>
        <w:rPr>
          <w:rFonts w:ascii="Sakkal Majalla" w:eastAsia="Times New Roman" w:hAnsi="Sakkal Majalla"/>
          <w:b/>
          <w:bCs/>
          <w:color w:val="auto"/>
          <w:sz w:val="48"/>
          <w:szCs w:val="36"/>
          <w:rtl/>
        </w:rPr>
      </w:pPr>
    </w:p>
    <w:p w14:paraId="31E610D2" w14:textId="0E406723"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lastRenderedPageBreak/>
        <w:t>5- المشاركة</w:t>
      </w:r>
    </w:p>
    <w:p w14:paraId="04FE06D9" w14:textId="57C1567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إشراك الآخرين في التفكير وصنع القرار يزيد من تقبلهم للأفكار.</w:t>
      </w:r>
    </w:p>
    <w:p w14:paraId="1E806FDA" w14:textId="2F1E3E1D"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6- التركيز على المنافع</w:t>
      </w:r>
    </w:p>
    <w:p w14:paraId="4D3D3B33" w14:textId="3641AB30"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إظهار الفوائد التي سيحصل عليها الطرف الآخر.</w:t>
      </w:r>
    </w:p>
    <w:p w14:paraId="59423392" w14:textId="10512350"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7- تعزيز الشعور بالأهمية</w:t>
      </w:r>
    </w:p>
    <w:p w14:paraId="2347E109" w14:textId="13C4637F"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كل شخص يرغب في أن يشعر بأن رأيه محل تقدير واحترام.</w:t>
      </w:r>
    </w:p>
    <w:p w14:paraId="1790EDF0"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أخطاء تقلل التأثير الإيجابي</w:t>
      </w:r>
    </w:p>
    <w:p w14:paraId="2E04D798"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التسلط.</w:t>
      </w:r>
    </w:p>
    <w:p w14:paraId="0ACFC008"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الانتقاد المستمر.</w:t>
      </w:r>
    </w:p>
    <w:p w14:paraId="5F06B644"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التهديد.</w:t>
      </w:r>
    </w:p>
    <w:p w14:paraId="1F8B33DC"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السخرية.</w:t>
      </w:r>
    </w:p>
    <w:p w14:paraId="3A513AA4"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تجاهل الآخرين.</w:t>
      </w:r>
    </w:p>
    <w:p w14:paraId="25FF5DE6" w14:textId="7029B1C9" w:rsidR="00177D25" w:rsidRPr="00146577" w:rsidRDefault="00177D25" w:rsidP="00146577">
      <w:pPr>
        <w:spacing w:after="200" w:line="240" w:lineRule="auto"/>
        <w:jc w:val="center"/>
        <w:rPr>
          <w:rFonts w:ascii="Sakkal Majalla" w:eastAsia="Times New Roman" w:hAnsi="Sakkal Majalla"/>
          <w:b/>
          <w:bCs/>
          <w:color w:val="006666"/>
          <w:sz w:val="72"/>
          <w:szCs w:val="48"/>
          <w:rtl/>
        </w:rPr>
      </w:pPr>
      <w:r w:rsidRPr="00146577">
        <w:rPr>
          <w:rFonts w:ascii="Sakkal Majalla" w:eastAsia="Times New Roman" w:hAnsi="Sakkal Majalla"/>
          <w:b/>
          <w:bCs/>
          <w:color w:val="006666"/>
          <w:sz w:val="72"/>
          <w:szCs w:val="48"/>
          <w:rtl/>
        </w:rPr>
        <w:t>ثالثاً: عرض الأفكار بفعالية</w:t>
      </w:r>
    </w:p>
    <w:p w14:paraId="3ECF4525" w14:textId="0A96642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قد تكون الفكرة ممتازة ومبتكرة، ولكن ضعف طريقة عرضها قد يؤدي إلى رفضها أو تجاهلها. ولذلك فإن مهارة عرض الأفكار بفعالية تُعد من المهارات الأساسية في التواصل والإقناع المهني.</w:t>
      </w:r>
    </w:p>
    <w:p w14:paraId="7AE31750" w14:textId="468C266C" w:rsidR="00177D25" w:rsidRPr="00146577" w:rsidRDefault="00177D25" w:rsidP="00146577">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مفهوم عرض الأفكار بفعالية</w:t>
      </w:r>
    </w:p>
    <w:p w14:paraId="73045CD9" w14:textId="09AACE4F"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هو:</w:t>
      </w:r>
    </w:p>
    <w:p w14:paraId="653808D4" w14:textId="7824D24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"تنظيم وتقديم الأفكار والمعلومات بصورة واضحة ومنطقية وجذابة تساعد الآخرين على فهمها وتقبلها."</w:t>
      </w:r>
    </w:p>
    <w:p w14:paraId="31B78C07"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lastRenderedPageBreak/>
        <w:t>أهمية عرض الأفكار بفعالية</w:t>
      </w:r>
    </w:p>
    <w:p w14:paraId="7ADCA847" w14:textId="37A326C3"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1- زيادة فرص قبول الفكرة</w:t>
      </w:r>
    </w:p>
    <w:p w14:paraId="28A59107" w14:textId="0912D931"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كلما كانت الفكرة واضحة زادت فرص الموافقة عليها.</w:t>
      </w:r>
    </w:p>
    <w:p w14:paraId="52F9380D" w14:textId="3322D1D1"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2- تسهيل الفهم</w:t>
      </w:r>
    </w:p>
    <w:p w14:paraId="0E5973C8" w14:textId="59D80E6C"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العرض المنظم يساعد على استيعاب المعلومات بسرعة.</w:t>
      </w:r>
    </w:p>
    <w:p w14:paraId="69457C25" w14:textId="50AE3AB9"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3- دعم الإقناع</w:t>
      </w:r>
    </w:p>
    <w:p w14:paraId="252C19D4" w14:textId="470F9DDA"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الأفكار المنظمة أكثر تأثيرًا وإقناعًا.</w:t>
      </w:r>
    </w:p>
    <w:p w14:paraId="7C340986" w14:textId="3D279B7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4- تعزيز الاحترافية</w:t>
      </w:r>
    </w:p>
    <w:p w14:paraId="059405E3" w14:textId="338349CB"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طريقة العرض تعكس كفاءة المتحدث.</w:t>
      </w:r>
    </w:p>
    <w:p w14:paraId="1AB28A24"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خطوات عرض الأفكار بفعالية</w:t>
      </w:r>
    </w:p>
    <w:p w14:paraId="60519D58" w14:textId="4EB2C15E"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الخطوة الأولى: تحديد الهدف</w:t>
      </w:r>
    </w:p>
    <w:p w14:paraId="59DC885B" w14:textId="3AB11E1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قبل العرض يجب معرفة:</w:t>
      </w:r>
    </w:p>
    <w:p w14:paraId="7C67E69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ما الرسالة؟</w:t>
      </w:r>
    </w:p>
    <w:p w14:paraId="39073A41"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ما النتيجة المطلوبة؟</w:t>
      </w:r>
    </w:p>
    <w:p w14:paraId="65529705"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من الجمهور المستهدف؟</w:t>
      </w:r>
    </w:p>
    <w:p w14:paraId="24B87BDA" w14:textId="37DB7A19"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الخطوة الثانية: تنظيم المحتوى</w:t>
      </w:r>
    </w:p>
    <w:p w14:paraId="04EF5DA2" w14:textId="79E7D796"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يفضل أن يتكون العرض من:</w:t>
      </w:r>
    </w:p>
    <w:p w14:paraId="6DE72E93" w14:textId="4E4692C6"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مقدمة</w:t>
      </w:r>
    </w:p>
    <w:p w14:paraId="58F2B4E9"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توضح الموضوع وأهميته.</w:t>
      </w:r>
    </w:p>
    <w:p w14:paraId="7213440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p>
    <w:p w14:paraId="317F1A26" w14:textId="0479846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lastRenderedPageBreak/>
        <w:t>عرض الفكرة</w:t>
      </w:r>
    </w:p>
    <w:p w14:paraId="4884AB81" w14:textId="44D85DE5"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يشمل:</w:t>
      </w:r>
    </w:p>
    <w:p w14:paraId="24B44DD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المشكلة.</w:t>
      </w:r>
    </w:p>
    <w:p w14:paraId="341B83C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الأسباب.</w:t>
      </w:r>
    </w:p>
    <w:p w14:paraId="1E9C46FC"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الحلول.</w:t>
      </w:r>
    </w:p>
    <w:p w14:paraId="6C5C0085"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النتائج.</w:t>
      </w:r>
    </w:p>
    <w:p w14:paraId="567C9A88" w14:textId="140B117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الخاتمة</w:t>
      </w:r>
    </w:p>
    <w:p w14:paraId="331ADCE9" w14:textId="3B97002B"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تلخص النقاط الرئيسية.</w:t>
      </w:r>
    </w:p>
    <w:p w14:paraId="285F95E3" w14:textId="2AEE53A1"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الخطوة الثالثة: استخدام الأمثلة</w:t>
      </w:r>
    </w:p>
    <w:p w14:paraId="5E6B0D27" w14:textId="07A9009C"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الأمثلة تساعد على:</w:t>
      </w:r>
    </w:p>
    <w:p w14:paraId="4BE48814"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التوضيح.</w:t>
      </w:r>
    </w:p>
    <w:p w14:paraId="19454B39"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التذكر.</w:t>
      </w:r>
    </w:p>
    <w:p w14:paraId="12638906"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الإقناع.</w:t>
      </w:r>
    </w:p>
    <w:p w14:paraId="19E3E481" w14:textId="79890B01"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الخطوة الرابعة: استخدام الوسائل البصرية</w:t>
      </w:r>
    </w:p>
    <w:p w14:paraId="6790575E" w14:textId="1978174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مثل:</w:t>
      </w:r>
    </w:p>
    <w:p w14:paraId="2774A8BC"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العروض التقديمية.</w:t>
      </w:r>
    </w:p>
    <w:p w14:paraId="417A0A3D"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الرسوم البيانية.</w:t>
      </w:r>
    </w:p>
    <w:p w14:paraId="01E7AD1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الجداول.</w:t>
      </w:r>
    </w:p>
    <w:p w14:paraId="2FE8FB0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الصور.</w:t>
      </w:r>
    </w:p>
    <w:p w14:paraId="1E8C179B" w14:textId="77777777" w:rsidR="00146577" w:rsidRDefault="00146577" w:rsidP="00177D25">
      <w:pPr>
        <w:spacing w:after="200" w:line="240" w:lineRule="auto"/>
        <w:rPr>
          <w:rFonts w:ascii="Sakkal Majalla" w:eastAsia="Times New Roman" w:hAnsi="Sakkal Majalla"/>
          <w:b/>
          <w:bCs/>
          <w:color w:val="auto"/>
          <w:sz w:val="48"/>
          <w:szCs w:val="36"/>
          <w:rtl/>
        </w:rPr>
      </w:pPr>
    </w:p>
    <w:p w14:paraId="75DE4616" w14:textId="7F7268B3"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lastRenderedPageBreak/>
        <w:t>الخطوة الخامسة: التفاعل مع الجمهور</w:t>
      </w:r>
    </w:p>
    <w:p w14:paraId="36A3CE24" w14:textId="6327A199"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من خلال:</w:t>
      </w:r>
    </w:p>
    <w:p w14:paraId="45281178"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الأسئلة.</w:t>
      </w:r>
    </w:p>
    <w:p w14:paraId="2D3312F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النقاش.</w:t>
      </w:r>
    </w:p>
    <w:p w14:paraId="1B6C716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طلب الآراء.</w:t>
      </w:r>
    </w:p>
    <w:p w14:paraId="2A47D2DD"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أخطاء شائعة عند عرض الأفكار</w:t>
      </w:r>
    </w:p>
    <w:p w14:paraId="20713C95"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الإطالة.</w:t>
      </w:r>
    </w:p>
    <w:p w14:paraId="332DE0D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العشوائية.</w:t>
      </w:r>
    </w:p>
    <w:p w14:paraId="02187C18"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كثرة التفاصيل غير المهمة.</w:t>
      </w:r>
    </w:p>
    <w:p w14:paraId="005D573A"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عدم معرفة الجمهور.</w:t>
      </w:r>
    </w:p>
    <w:p w14:paraId="17E7E986"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ضعف لغة الجسد.</w:t>
      </w:r>
    </w:p>
    <w:p w14:paraId="36F66C8D" w14:textId="77777777" w:rsidR="00177D25" w:rsidRPr="00146577" w:rsidRDefault="00177D25" w:rsidP="00146577">
      <w:pPr>
        <w:spacing w:after="200" w:line="240" w:lineRule="auto"/>
        <w:jc w:val="center"/>
        <w:rPr>
          <w:rFonts w:ascii="Sakkal Majalla" w:eastAsia="Times New Roman" w:hAnsi="Sakkal Majalla"/>
          <w:b/>
          <w:bCs/>
          <w:color w:val="006666"/>
          <w:sz w:val="72"/>
          <w:szCs w:val="48"/>
          <w:rtl/>
        </w:rPr>
      </w:pPr>
      <w:r w:rsidRPr="00146577">
        <w:rPr>
          <w:rFonts w:ascii="Sakkal Majalla" w:eastAsia="Times New Roman" w:hAnsi="Sakkal Majalla"/>
          <w:b/>
          <w:bCs/>
          <w:color w:val="006666"/>
          <w:sz w:val="72"/>
          <w:szCs w:val="48"/>
          <w:rtl/>
        </w:rPr>
        <w:t>رابعاً: التعامل مع الاعتراضات</w:t>
      </w:r>
    </w:p>
    <w:p w14:paraId="05176597" w14:textId="34583F74"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الاعتراضات جزء طبيعي من أي عملية حوار أو إقناع أو تفاوض. ووجود الاعتراض لا يعني رفض الفكرة بالضرورة، بل قد يكون مؤشرًا على اهتمام الطرف الآخر ورغبته في الفهم أو التوضيح.</w:t>
      </w:r>
    </w:p>
    <w:p w14:paraId="5481A91F" w14:textId="32CD9415"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لذلك فإن القدرة على التعامل مع الاعتراضات باحترافية تُعد من أهم مهارات التواصل والإقناع</w:t>
      </w:r>
    </w:p>
    <w:p w14:paraId="69CA2E52" w14:textId="77777777" w:rsidR="00146577" w:rsidRDefault="00146577" w:rsidP="00146577">
      <w:pPr>
        <w:spacing w:after="200" w:line="240" w:lineRule="auto"/>
        <w:rPr>
          <w:rFonts w:ascii="Sakkal Majalla" w:eastAsia="Times New Roman" w:hAnsi="Sakkal Majalla"/>
          <w:b/>
          <w:bCs/>
          <w:color w:val="C00000"/>
          <w:sz w:val="48"/>
          <w:szCs w:val="36"/>
          <w:rtl/>
        </w:rPr>
      </w:pPr>
    </w:p>
    <w:p w14:paraId="5529BBC7" w14:textId="77777777" w:rsidR="00146577" w:rsidRDefault="00146577" w:rsidP="00146577">
      <w:pPr>
        <w:spacing w:after="200" w:line="240" w:lineRule="auto"/>
        <w:rPr>
          <w:rFonts w:ascii="Sakkal Majalla" w:eastAsia="Times New Roman" w:hAnsi="Sakkal Majalla"/>
          <w:b/>
          <w:bCs/>
          <w:color w:val="C00000"/>
          <w:sz w:val="48"/>
          <w:szCs w:val="36"/>
          <w:rtl/>
        </w:rPr>
      </w:pPr>
    </w:p>
    <w:p w14:paraId="0400D598" w14:textId="77777777" w:rsidR="00146577" w:rsidRDefault="00146577" w:rsidP="00146577">
      <w:pPr>
        <w:spacing w:after="200" w:line="240" w:lineRule="auto"/>
        <w:rPr>
          <w:rFonts w:ascii="Sakkal Majalla" w:eastAsia="Times New Roman" w:hAnsi="Sakkal Majalla"/>
          <w:b/>
          <w:bCs/>
          <w:color w:val="C00000"/>
          <w:sz w:val="48"/>
          <w:szCs w:val="36"/>
          <w:rtl/>
        </w:rPr>
      </w:pPr>
    </w:p>
    <w:p w14:paraId="337C8F42" w14:textId="3D15AFAA" w:rsidR="00177D25" w:rsidRPr="00146577" w:rsidRDefault="00177D25" w:rsidP="00146577">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lastRenderedPageBreak/>
        <w:t>مفهوم الاعتراض</w:t>
      </w:r>
    </w:p>
    <w:p w14:paraId="628EF99E" w14:textId="2F0ECA9D"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الاعتراض هو:</w:t>
      </w:r>
    </w:p>
    <w:p w14:paraId="1DC2DC12" w14:textId="657FAAD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"إبداء ملاحظة أو تحفظ أو رفض أو تساؤل تجاه فكرة أو اقتراح أو قرار معين."</w:t>
      </w:r>
    </w:p>
    <w:p w14:paraId="578169D7"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أهمية التعامل الصحيح مع الاعتراضات</w:t>
      </w:r>
    </w:p>
    <w:p w14:paraId="1AC64C00"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تحسين الحوار.</w:t>
      </w:r>
    </w:p>
    <w:p w14:paraId="445E6F3F"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زيادة فرص الإقناع.</w:t>
      </w:r>
    </w:p>
    <w:p w14:paraId="75DE9628"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اكتشاف المخاوف الحقيقية.</w:t>
      </w:r>
    </w:p>
    <w:p w14:paraId="7733674D"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بناء الثقة.</w:t>
      </w:r>
    </w:p>
    <w:p w14:paraId="0A0EEF09"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الوصول إلى حلول أفضل.</w:t>
      </w:r>
    </w:p>
    <w:p w14:paraId="79F4DBB2"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أسباب الاعتراضات</w:t>
      </w:r>
    </w:p>
    <w:p w14:paraId="419D3B0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نقص المعلومات.</w:t>
      </w:r>
    </w:p>
    <w:p w14:paraId="47EEE6B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الخوف من التغيير.</w:t>
      </w:r>
    </w:p>
    <w:p w14:paraId="3316E762"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اختلاف وجهات النظر.</w:t>
      </w:r>
    </w:p>
    <w:p w14:paraId="10B764B5"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التجارب السابقة.</w:t>
      </w:r>
    </w:p>
    <w:p w14:paraId="669F3FE1"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عدم وضوح الفكرة.</w:t>
      </w:r>
    </w:p>
    <w:p w14:paraId="06628990"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خطوات التعامل مع الاعتراضات</w:t>
      </w:r>
    </w:p>
    <w:p w14:paraId="04A32A77" w14:textId="6DC9268F"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أولاً: الاستماع الجيد</w:t>
      </w:r>
    </w:p>
    <w:p w14:paraId="700896D8" w14:textId="58D927D8"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دع الطرف الآخر يعبر عن رأيه بالكامل.</w:t>
      </w:r>
    </w:p>
    <w:p w14:paraId="615C7A20" w14:textId="77777777" w:rsidR="00146577" w:rsidRDefault="00146577" w:rsidP="00177D25">
      <w:pPr>
        <w:spacing w:after="200" w:line="240" w:lineRule="auto"/>
        <w:rPr>
          <w:rFonts w:ascii="Sakkal Majalla" w:eastAsia="Times New Roman" w:hAnsi="Sakkal Majalla"/>
          <w:b/>
          <w:bCs/>
          <w:color w:val="auto"/>
          <w:sz w:val="48"/>
          <w:szCs w:val="36"/>
          <w:rtl/>
        </w:rPr>
      </w:pPr>
    </w:p>
    <w:p w14:paraId="4CFE1E8A" w14:textId="77777777" w:rsidR="00146577" w:rsidRDefault="00146577" w:rsidP="00177D25">
      <w:pPr>
        <w:spacing w:after="200" w:line="240" w:lineRule="auto"/>
        <w:rPr>
          <w:rFonts w:ascii="Sakkal Majalla" w:eastAsia="Times New Roman" w:hAnsi="Sakkal Majalla"/>
          <w:b/>
          <w:bCs/>
          <w:color w:val="auto"/>
          <w:sz w:val="48"/>
          <w:szCs w:val="36"/>
          <w:rtl/>
        </w:rPr>
      </w:pPr>
    </w:p>
    <w:p w14:paraId="69BEED06" w14:textId="4BE67577"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lastRenderedPageBreak/>
        <w:t>ثانياً: إظهار التفهم</w:t>
      </w:r>
    </w:p>
    <w:p w14:paraId="5C97E42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مثل:</w:t>
      </w:r>
    </w:p>
    <w:p w14:paraId="4A19B338"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"أتفهم وجهة نظرك."</w:t>
      </w:r>
    </w:p>
    <w:p w14:paraId="4D3A0EE9" w14:textId="63352E32"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"أشكرك على هذه الملاحظة."</w:t>
      </w:r>
    </w:p>
    <w:p w14:paraId="033A7BB2" w14:textId="0A3A1773"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ثالثاً: توضيح الاعتراض</w:t>
      </w:r>
    </w:p>
    <w:p w14:paraId="4DFD2B5C" w14:textId="71A23DBD"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اطرح أسئلة لفهم السبب الحقيقي.</w:t>
      </w:r>
    </w:p>
    <w:p w14:paraId="04754F74"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مثل:</w:t>
      </w:r>
    </w:p>
    <w:p w14:paraId="7736D73C" w14:textId="782766E1"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"هل يمكن توضيح النقطة بشكل أكبر؟"</w:t>
      </w:r>
    </w:p>
    <w:p w14:paraId="322C6D57" w14:textId="1AA2C33F"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رابعاً: الرد بالحقائق</w:t>
      </w:r>
    </w:p>
    <w:p w14:paraId="50300BF9" w14:textId="712904F3"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استخدم:</w:t>
      </w:r>
    </w:p>
    <w:p w14:paraId="5E482C71"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البيانات.</w:t>
      </w:r>
    </w:p>
    <w:p w14:paraId="11DDD4DA"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الأمثلة.</w:t>
      </w:r>
    </w:p>
    <w:p w14:paraId="063B74F5"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الأدلة.</w:t>
      </w:r>
    </w:p>
    <w:p w14:paraId="27BEEF3F" w14:textId="4DAFDFE7"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خامساً: التركيز على الحل</w:t>
      </w:r>
    </w:p>
    <w:p w14:paraId="38505728" w14:textId="6F2D840C"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بدلاً من الدخول في جدال طويل.</w:t>
      </w:r>
    </w:p>
    <w:p w14:paraId="7D2C6368"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أخطاء شائعة عند التعامل مع الاعتراضات</w:t>
      </w:r>
    </w:p>
    <w:p w14:paraId="2AEE90B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المقاطعة.</w:t>
      </w:r>
    </w:p>
    <w:p w14:paraId="1D332AD4"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الغضب.</w:t>
      </w:r>
    </w:p>
    <w:p w14:paraId="4EFED923"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الدفاع المبالغ فيه.</w:t>
      </w:r>
    </w:p>
    <w:p w14:paraId="21DCF08E"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التقليل من رأي الآخرين.</w:t>
      </w:r>
    </w:p>
    <w:p w14:paraId="34052D16"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lastRenderedPageBreak/>
        <w:t>الدخول في صراع شخصي.</w:t>
      </w:r>
    </w:p>
    <w:p w14:paraId="459F72FE" w14:textId="77777777" w:rsidR="00177D25" w:rsidRPr="00146577" w:rsidRDefault="00177D25" w:rsidP="00146577">
      <w:pPr>
        <w:spacing w:after="200" w:line="240" w:lineRule="auto"/>
        <w:jc w:val="center"/>
        <w:rPr>
          <w:rFonts w:ascii="Sakkal Majalla" w:eastAsia="Times New Roman" w:hAnsi="Sakkal Majalla"/>
          <w:b/>
          <w:bCs/>
          <w:color w:val="006666"/>
          <w:sz w:val="72"/>
          <w:szCs w:val="48"/>
          <w:rtl/>
        </w:rPr>
      </w:pPr>
      <w:r w:rsidRPr="00146577">
        <w:rPr>
          <w:rFonts w:ascii="Sakkal Majalla" w:eastAsia="Times New Roman" w:hAnsi="Sakkal Majalla"/>
          <w:b/>
          <w:bCs/>
          <w:color w:val="006666"/>
          <w:sz w:val="72"/>
          <w:szCs w:val="48"/>
          <w:rtl/>
        </w:rPr>
        <w:t>خامساً: بناء المصداقية والثقة</w:t>
      </w:r>
    </w:p>
    <w:p w14:paraId="496DA171" w14:textId="2343ADC8"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تُعتبر المصداقية والثقة من أهم عناصر التأثير والإقناع والتواصل الناجح. فالأشخاص قد يقتنعون بالفكرة مرة واحدة بسبب قوة العرض، لكنهم يستمرون في التعاون والتأثر بالشخص عندما يثقون به ويؤمنون بمصداقيته.</w:t>
      </w:r>
    </w:p>
    <w:p w14:paraId="15DAB66D" w14:textId="334B9ABF"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وفي بيئة العمل تُعد الثقة أساس العلاقات المهنية الناجحة والقيادة الفعالة والعمل الجماعي.</w:t>
      </w:r>
    </w:p>
    <w:p w14:paraId="31561B10" w14:textId="767C6FB8" w:rsidR="00177D25" w:rsidRPr="00146577" w:rsidRDefault="00177D25" w:rsidP="00146577">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مفهوم المصداقية</w:t>
      </w:r>
    </w:p>
    <w:p w14:paraId="2663278B" w14:textId="379BBE07"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المصداقية هي:</w:t>
      </w:r>
    </w:p>
    <w:p w14:paraId="6461A5D9" w14:textId="6CD5E137"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"درجة الثقة التي يمنحها الآخرون للفرد بناءً على صدقه وكفاءته والتزامه وأمانته."</w:t>
      </w:r>
    </w:p>
    <w:p w14:paraId="3A2AFE7C" w14:textId="642DF08B"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مفهوم الثقة</w:t>
      </w:r>
    </w:p>
    <w:p w14:paraId="081BDDD6" w14:textId="5171DE2F"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الثقة هي:</w:t>
      </w:r>
    </w:p>
    <w:p w14:paraId="7089A411" w14:textId="18659B2D"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"الاعتقاد بأن الشخص سيتصرف بصورة مسؤولة وصادقة ويمكن الاعتماد عليه."</w:t>
      </w:r>
    </w:p>
    <w:p w14:paraId="6B681F2D"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أهمية المصداقية والثقة</w:t>
      </w:r>
    </w:p>
    <w:p w14:paraId="3378D7BB" w14:textId="0CFEC89F"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1- تعزيز التأثير</w:t>
      </w:r>
    </w:p>
    <w:p w14:paraId="11830915" w14:textId="256322E0"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الأشخاص يقتنعون بمن يثقون به.</w:t>
      </w:r>
    </w:p>
    <w:p w14:paraId="7F6D1985" w14:textId="673DBE2B"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2- تحسين العلاقات المهنية</w:t>
      </w:r>
    </w:p>
    <w:p w14:paraId="16EAE9B0" w14:textId="46B56CCF" w:rsid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الثقة تبني علاقات مستقرة وطويلة الأمد.</w:t>
      </w:r>
    </w:p>
    <w:p w14:paraId="06C49A9E" w14:textId="77777777" w:rsidR="00146577" w:rsidRDefault="00146577" w:rsidP="00146577">
      <w:pPr>
        <w:spacing w:after="200" w:line="240" w:lineRule="auto"/>
        <w:rPr>
          <w:rFonts w:ascii="Sakkal Majalla" w:eastAsia="Times New Roman" w:hAnsi="Sakkal Majalla"/>
          <w:b/>
          <w:bCs/>
          <w:color w:val="auto"/>
          <w:sz w:val="48"/>
          <w:szCs w:val="36"/>
          <w:rtl/>
        </w:rPr>
      </w:pPr>
    </w:p>
    <w:p w14:paraId="3B355BB8" w14:textId="77777777" w:rsidR="00146577" w:rsidRPr="00177D25" w:rsidRDefault="00146577" w:rsidP="00146577">
      <w:pPr>
        <w:spacing w:after="200" w:line="240" w:lineRule="auto"/>
        <w:rPr>
          <w:rFonts w:ascii="Sakkal Majalla" w:eastAsia="Times New Roman" w:hAnsi="Sakkal Majalla"/>
          <w:b/>
          <w:bCs/>
          <w:color w:val="auto"/>
          <w:sz w:val="48"/>
          <w:szCs w:val="36"/>
          <w:rtl/>
        </w:rPr>
      </w:pPr>
    </w:p>
    <w:p w14:paraId="0C4281E5" w14:textId="090C6C1A"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lastRenderedPageBreak/>
        <w:t>3- دعم القيادة</w:t>
      </w:r>
    </w:p>
    <w:p w14:paraId="6D7B17F9" w14:textId="3C9BD525"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القائد الناجح يعتمد على الثقة أكثر من السلطة.</w:t>
      </w:r>
    </w:p>
    <w:p w14:paraId="70B9DD7D" w14:textId="414CD305"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4- زيادة التعاون</w:t>
      </w:r>
    </w:p>
    <w:p w14:paraId="440FA033" w14:textId="3B4833D8"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الثقة تشجع على العمل الجماعي.</w:t>
      </w:r>
    </w:p>
    <w:p w14:paraId="55A26DF3" w14:textId="5BF9B4D1"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5- تقليل النزاعات</w:t>
      </w:r>
    </w:p>
    <w:p w14:paraId="469C733C" w14:textId="159A9D7B"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كلما زادت الثقة قلت الشكوك والخلافات.</w:t>
      </w:r>
    </w:p>
    <w:p w14:paraId="7AFD9411"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أسس بناء المصداقية والثقة</w:t>
      </w:r>
    </w:p>
    <w:p w14:paraId="72E91F58" w14:textId="67982C35"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الصدق</w:t>
      </w:r>
    </w:p>
    <w:p w14:paraId="49C91194" w14:textId="53E4D3C1"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الصدق أساس جميع العلاقات المهنية.</w:t>
      </w:r>
    </w:p>
    <w:p w14:paraId="3BF391B8" w14:textId="0C9C7F8A"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الالتزام بالوعود</w:t>
      </w:r>
    </w:p>
    <w:p w14:paraId="0B4DAA14" w14:textId="6AD57E3D"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تنفيذ ما يتم التعهد به.</w:t>
      </w:r>
    </w:p>
    <w:p w14:paraId="51A5A49B" w14:textId="1B58D157"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الكفاءة المهنية</w:t>
      </w:r>
    </w:p>
    <w:p w14:paraId="16C86321" w14:textId="3963AEBA"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إتقان العمل وتطوير المهارات باستمرار.</w:t>
      </w:r>
    </w:p>
    <w:p w14:paraId="4329F39B" w14:textId="4032F148"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الشفافية</w:t>
      </w:r>
    </w:p>
    <w:p w14:paraId="537112FE" w14:textId="7D5F3D94"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مشاركة المعلومات بوضوح.</w:t>
      </w:r>
    </w:p>
    <w:p w14:paraId="79C47287" w14:textId="49CA6295"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العدالة</w:t>
      </w:r>
    </w:p>
    <w:p w14:paraId="165233A3" w14:textId="7434C5DE"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التعامل مع الجميع بصورة منصفة.</w:t>
      </w:r>
    </w:p>
    <w:p w14:paraId="3E8F2339" w14:textId="2797CA63"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احترام الآخرين</w:t>
      </w:r>
    </w:p>
    <w:p w14:paraId="14471C86"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احترام الآراء والحقوق والمشاعر.</w:t>
      </w:r>
    </w:p>
    <w:p w14:paraId="071DF9D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p>
    <w:p w14:paraId="385A37F9" w14:textId="053C11CF"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lastRenderedPageBreak/>
        <w:t>تحمل المسؤولية</w:t>
      </w:r>
    </w:p>
    <w:p w14:paraId="4DC4AB66" w14:textId="6C83DD81" w:rsidR="00177D25" w:rsidRPr="00177D25" w:rsidRDefault="00177D25" w:rsidP="00146577">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الاعتراف بالأخطاء والعمل على تصحيحها.</w:t>
      </w:r>
    </w:p>
    <w:p w14:paraId="0CF03B01"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سلوكيات تعزز الثقة</w:t>
      </w:r>
    </w:p>
    <w:p w14:paraId="77144BC2"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الوفاء بالالتزامات.</w:t>
      </w:r>
    </w:p>
    <w:p w14:paraId="60AB4CB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الدقة في المعلومات.</w:t>
      </w:r>
    </w:p>
    <w:p w14:paraId="26AB9A7F"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احترام المواعيد.</w:t>
      </w:r>
    </w:p>
    <w:p w14:paraId="2052B795"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المحافظة على السرية.</w:t>
      </w:r>
    </w:p>
    <w:p w14:paraId="20598082"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الاعتراف بالخطأ.</w:t>
      </w:r>
    </w:p>
    <w:p w14:paraId="24A3C99B"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التعاون مع الآخرين.</w:t>
      </w:r>
    </w:p>
    <w:p w14:paraId="3A79F2A3" w14:textId="77777777" w:rsidR="00177D25" w:rsidRPr="00146577" w:rsidRDefault="00177D25" w:rsidP="00177D25">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سلوكيات تهدم الثقة</w:t>
      </w:r>
    </w:p>
    <w:p w14:paraId="735E1AF2"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الكذب.</w:t>
      </w:r>
    </w:p>
    <w:p w14:paraId="7C3CBDE8"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التهرب من المسؤولية.</w:t>
      </w:r>
    </w:p>
    <w:p w14:paraId="414E6132"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عدم الالتزام بالوعود.</w:t>
      </w:r>
    </w:p>
    <w:p w14:paraId="76F39500"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نشر الشائعات.</w:t>
      </w:r>
    </w:p>
    <w:p w14:paraId="79A81908" w14:textId="77777777" w:rsidR="00177D25" w:rsidRPr="00177D25" w:rsidRDefault="00177D25" w:rsidP="00177D25">
      <w:pPr>
        <w:spacing w:after="200" w:line="240" w:lineRule="auto"/>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إخفاء المعلومات المهمة.</w:t>
      </w:r>
    </w:p>
    <w:p w14:paraId="28841F99" w14:textId="40D547CF" w:rsidR="002664DD" w:rsidRPr="00177D25" w:rsidRDefault="00177D25" w:rsidP="00177D25">
      <w:pPr>
        <w:spacing w:after="200" w:line="240" w:lineRule="auto"/>
        <w:jc w:val="left"/>
        <w:rPr>
          <w:rFonts w:ascii="Sakkal Majalla" w:eastAsia="Times New Roman" w:hAnsi="Sakkal Majalla"/>
          <w:b/>
          <w:bCs/>
          <w:color w:val="auto"/>
          <w:sz w:val="48"/>
          <w:szCs w:val="36"/>
          <w:rtl/>
        </w:rPr>
      </w:pPr>
      <w:r w:rsidRPr="00177D25">
        <w:rPr>
          <w:rFonts w:ascii="Sakkal Majalla" w:eastAsia="Times New Roman" w:hAnsi="Sakkal Majalla"/>
          <w:b/>
          <w:bCs/>
          <w:color w:val="auto"/>
          <w:sz w:val="48"/>
          <w:szCs w:val="36"/>
          <w:rtl/>
        </w:rPr>
        <w:t>التناقض بين الأقوال والأفعال.</w:t>
      </w:r>
    </w:p>
    <w:p w14:paraId="40B8F4C1" w14:textId="77777777" w:rsidR="002664DD" w:rsidRDefault="002664DD" w:rsidP="00D013E3">
      <w:pPr>
        <w:spacing w:after="200"/>
        <w:jc w:val="left"/>
        <w:rPr>
          <w:rFonts w:ascii="Sakkal Majalla" w:eastAsia="Times New Roman" w:hAnsi="Sakkal Majalla"/>
          <w:b/>
          <w:bCs/>
          <w:color w:val="auto"/>
          <w:sz w:val="48"/>
          <w:szCs w:val="36"/>
          <w:rtl/>
        </w:rPr>
      </w:pPr>
    </w:p>
    <w:p w14:paraId="14E393BB" w14:textId="77777777" w:rsidR="002664DD" w:rsidRDefault="002664DD" w:rsidP="00D013E3">
      <w:pPr>
        <w:spacing w:after="200"/>
        <w:jc w:val="left"/>
        <w:rPr>
          <w:rFonts w:ascii="Sakkal Majalla" w:eastAsia="Times New Roman" w:hAnsi="Sakkal Majalla"/>
          <w:b/>
          <w:bCs/>
          <w:color w:val="auto"/>
          <w:sz w:val="48"/>
          <w:szCs w:val="36"/>
          <w:rtl/>
        </w:rPr>
      </w:pPr>
    </w:p>
    <w:p w14:paraId="1D4DD9E7" w14:textId="77777777" w:rsidR="002664DD" w:rsidRDefault="002664DD" w:rsidP="00D013E3">
      <w:pPr>
        <w:spacing w:after="200"/>
        <w:jc w:val="left"/>
        <w:rPr>
          <w:rFonts w:ascii="Sakkal Majalla" w:eastAsia="Times New Roman" w:hAnsi="Sakkal Majalla"/>
          <w:b/>
          <w:bCs/>
          <w:color w:val="auto"/>
          <w:sz w:val="48"/>
          <w:szCs w:val="36"/>
          <w:rtl/>
        </w:rPr>
      </w:pPr>
    </w:p>
    <w:p w14:paraId="663624E0" w14:textId="74A9519A" w:rsidR="002664DD" w:rsidRDefault="00146577" w:rsidP="00D013E3">
      <w:pPr>
        <w:spacing w:after="200"/>
        <w:jc w:val="left"/>
        <w:rPr>
          <w:rFonts w:ascii="Sakkal Majalla" w:eastAsia="Times New Roman" w:hAnsi="Sakkal Majalla"/>
          <w:b/>
          <w:bCs/>
          <w:color w:val="auto"/>
          <w:sz w:val="48"/>
          <w:szCs w:val="36"/>
          <w:rtl/>
        </w:rPr>
      </w:pPr>
      <w:r w:rsidRPr="00146577">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17792" behindDoc="0" locked="0" layoutInCell="1" allowOverlap="1" wp14:anchorId="1EAC7D41" wp14:editId="124F3531">
                <wp:simplePos x="0" y="0"/>
                <wp:positionH relativeFrom="page">
                  <wp:align>right</wp:align>
                </wp:positionH>
                <wp:positionV relativeFrom="paragraph">
                  <wp:posOffset>-190500</wp:posOffset>
                </wp:positionV>
                <wp:extent cx="7496175" cy="9724208"/>
                <wp:effectExtent l="0" t="0" r="0" b="0"/>
                <wp:wrapNone/>
                <wp:docPr id="1044401854" name="Group 522"/>
                <wp:cNvGraphicFramePr/>
                <a:graphic xmlns:a="http://schemas.openxmlformats.org/drawingml/2006/main">
                  <a:graphicData uri="http://schemas.microsoft.com/office/word/2010/wordprocessingGroup">
                    <wpg:wgp>
                      <wpg:cNvGrpSpPr/>
                      <wpg:grpSpPr>
                        <a:xfrm>
                          <a:off x="0" y="0"/>
                          <a:ext cx="7496175" cy="9724208"/>
                          <a:chOff x="-866776" y="-65858"/>
                          <a:chExt cx="7496175" cy="9724208"/>
                        </a:xfrm>
                      </wpg:grpSpPr>
                      <wpg:grpSp>
                        <wpg:cNvPr id="850622771" name="Group 850622771"/>
                        <wpg:cNvGrpSpPr/>
                        <wpg:grpSpPr>
                          <a:xfrm>
                            <a:off x="-866776" y="-65858"/>
                            <a:ext cx="7496175" cy="9724208"/>
                            <a:chOff x="-1276365" y="-370658"/>
                            <a:chExt cx="7496297" cy="9724208"/>
                          </a:xfrm>
                        </wpg:grpSpPr>
                        <wpg:grpSp>
                          <wpg:cNvPr id="404667759" name="Group 404667759"/>
                          <wpg:cNvGrpSpPr/>
                          <wpg:grpSpPr>
                            <a:xfrm>
                              <a:off x="-1276365" y="2571750"/>
                              <a:ext cx="6972415" cy="6781800"/>
                              <a:chOff x="-1438311" y="0"/>
                              <a:chExt cx="6972507" cy="6782280"/>
                            </a:xfrm>
                          </wpg:grpSpPr>
                          <wpg:grpSp>
                            <wpg:cNvPr id="2009439291" name="Group 25"/>
                            <wpg:cNvGrpSpPr/>
                            <wpg:grpSpPr>
                              <a:xfrm>
                                <a:off x="3129968" y="0"/>
                                <a:ext cx="2262401" cy="515506"/>
                                <a:chOff x="3849594" y="0"/>
                                <a:chExt cx="2262401" cy="515506"/>
                              </a:xfrm>
                            </wpg:grpSpPr>
                            <wpg:grpSp>
                              <wpg:cNvPr id="1064591482" name="Group 1064591482"/>
                              <wpg:cNvGrpSpPr/>
                              <wpg:grpSpPr>
                                <a:xfrm>
                                  <a:off x="5606227" y="0"/>
                                  <a:ext cx="505768" cy="515506"/>
                                  <a:chOff x="5606227" y="0"/>
                                  <a:chExt cx="505768" cy="515506"/>
                                </a:xfrm>
                              </wpg:grpSpPr>
                              <wps:wsp>
                                <wps:cNvPr id="1490833169" name="Oval 1490833169"/>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487778142" name="Picture 487778142" descr="Target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745602391" name="TextBox 34"/>
                              <wps:cNvSpPr txBox="1"/>
                              <wps:spPr>
                                <a:xfrm>
                                  <a:off x="3849594" y="69514"/>
                                  <a:ext cx="1755192" cy="441357"/>
                                </a:xfrm>
                                <a:prstGeom prst="rect">
                                  <a:avLst/>
                                </a:prstGeom>
                                <a:noFill/>
                              </wps:spPr>
                              <wps:txbx>
                                <w:txbxContent>
                                  <w:p w14:paraId="3AAE2E5F" w14:textId="77777777" w:rsidR="00146577" w:rsidRPr="00BC6FB1" w:rsidRDefault="00146577" w:rsidP="00146577">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924620625" name="Group 26"/>
                            <wpg:cNvGrpSpPr/>
                            <wpg:grpSpPr>
                              <a:xfrm>
                                <a:off x="-27" y="9939"/>
                                <a:ext cx="2261262" cy="514985"/>
                                <a:chOff x="-27" y="0"/>
                                <a:chExt cx="2261570" cy="515506"/>
                              </a:xfrm>
                            </wpg:grpSpPr>
                            <wps:wsp>
                              <wps:cNvPr id="1899892946" name="Oval 1899892946"/>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415969531" name="TextBox 34"/>
                              <wps:cNvSpPr txBox="1"/>
                              <wps:spPr>
                                <a:xfrm>
                                  <a:off x="-27" y="69511"/>
                                  <a:ext cx="1756065" cy="441803"/>
                                </a:xfrm>
                                <a:prstGeom prst="rect">
                                  <a:avLst/>
                                </a:prstGeom>
                                <a:noFill/>
                              </wps:spPr>
                              <wps:txbx>
                                <w:txbxContent>
                                  <w:p w14:paraId="4735B80C" w14:textId="77777777" w:rsidR="00146577" w:rsidRPr="00BC6FB1" w:rsidRDefault="00146577" w:rsidP="00146577">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997822466" name="Picture 997822466" descr="Note "/>
                                <pic:cNvPicPr>
                                  <a:picLocks noChangeAspect="1" noChangeArrowheads="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975350040" name="Text Box 1975350040"/>
                            <wps:cNvSpPr txBox="1"/>
                            <wps:spPr>
                              <a:xfrm>
                                <a:off x="2720955" y="874272"/>
                                <a:ext cx="2813241" cy="5908008"/>
                              </a:xfrm>
                              <a:prstGeom prst="rect">
                                <a:avLst/>
                              </a:prstGeom>
                              <a:noFill/>
                              <a:ln w="6350">
                                <a:noFill/>
                              </a:ln>
                            </wps:spPr>
                            <wps:txbx>
                              <w:txbxContent>
                                <w:p w14:paraId="72E26D69" w14:textId="77777777" w:rsidR="00146577" w:rsidRPr="00DE31C3" w:rsidRDefault="00146577" w:rsidP="00146577">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738C592A" w14:textId="77777777" w:rsidR="00146577" w:rsidRPr="00C819DF" w:rsidRDefault="00146577" w:rsidP="00146577">
                                  <w:pPr>
                                    <w:pStyle w:val="a5"/>
                                    <w:spacing w:line="240" w:lineRule="auto"/>
                                    <w:ind w:left="360"/>
                                    <w:rPr>
                                      <w:rFonts w:ascii="Sakkal Majalla" w:eastAsia="GE Dinar One" w:hAnsi="Sakkal Majalla" w:cs="Sakkal Majalla"/>
                                      <w:color w:val="000000"/>
                                      <w:kern w:val="24"/>
                                      <w:sz w:val="40"/>
                                      <w:szCs w:val="40"/>
                                      <w:rtl/>
                                    </w:rPr>
                                  </w:pPr>
                                  <w:r>
                                    <w:rPr>
                                      <w:rFonts w:ascii="Sakkal Majalla" w:eastAsia="GE Dinar One" w:hAnsi="Sakkal Majalla" w:cs="Sakkal Majalla" w:hint="cs"/>
                                      <w:color w:val="000000"/>
                                      <w:kern w:val="24"/>
                                      <w:sz w:val="36"/>
                                      <w:szCs w:val="36"/>
                                      <w:rtl/>
                                      <w:lang w:bidi="ar-EG"/>
                                    </w:rPr>
                                    <w:t>إتقان</w:t>
                                  </w:r>
                                  <w:r w:rsidRPr="00284268">
                                    <w:rPr>
                                      <w:rFonts w:ascii="Sakkal Majalla" w:eastAsia="GE Dinar One" w:hAnsi="Sakkal Majalla" w:cs="Sakkal Majalla"/>
                                      <w:color w:val="000000"/>
                                      <w:kern w:val="24"/>
                                      <w:sz w:val="36"/>
                                      <w:szCs w:val="36"/>
                                      <w:rtl/>
                                      <w:lang w:bidi="ar-EG"/>
                                    </w:rPr>
                                    <w:t xml:space="preserve"> </w:t>
                                  </w:r>
                                  <w:r w:rsidRPr="00A93827">
                                    <w:rPr>
                                      <w:rFonts w:ascii="Sakkal Majalla" w:eastAsia="GE Dinar One" w:hAnsi="Sakkal Majalla" w:cs="Sakkal Majalla"/>
                                      <w:color w:val="000000"/>
                                      <w:kern w:val="24"/>
                                      <w:sz w:val="36"/>
                                      <w:szCs w:val="36"/>
                                      <w:rtl/>
                                      <w:lang w:bidi="ar-EG"/>
                                    </w:rPr>
                                    <w:t>أهمية التواصل في فرق العمل</w:t>
                                  </w:r>
                                  <w:r w:rsidRPr="00513F02">
                                    <w:rPr>
                                      <w:rFonts w:ascii="Sakkal Majalla" w:eastAsia="GE Dinar One" w:hAnsi="Sakkal Majalla" w:cs="Sakkal Majalla"/>
                                      <w:color w:val="000000"/>
                                      <w:kern w:val="24"/>
                                      <w:sz w:val="36"/>
                                      <w:szCs w:val="36"/>
                                      <w:rtl/>
                                      <w:lang w:bidi="ar-SY"/>
                                    </w:rPr>
                                    <w:t>.</w:t>
                                  </w:r>
                                </w:p>
                                <w:p w14:paraId="6A45A28E" w14:textId="77777777" w:rsidR="00146577" w:rsidRPr="007611FA" w:rsidRDefault="00146577" w:rsidP="00146577">
                                  <w:pPr>
                                    <w:pStyle w:val="a5"/>
                                    <w:spacing w:line="240" w:lineRule="auto"/>
                                    <w:ind w:left="576"/>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62993337" name="Text Box 1162993337"/>
                            <wps:cNvSpPr txBox="1"/>
                            <wps:spPr>
                              <a:xfrm>
                                <a:off x="-1438311" y="673954"/>
                                <a:ext cx="3810113" cy="5203047"/>
                              </a:xfrm>
                              <a:prstGeom prst="rect">
                                <a:avLst/>
                              </a:prstGeom>
                              <a:noFill/>
                              <a:ln w="6350">
                                <a:noFill/>
                              </a:ln>
                            </wps:spPr>
                            <wps:txbx>
                              <w:txbxContent>
                                <w:p w14:paraId="0C7A1CFF" w14:textId="77777777" w:rsidR="00146577" w:rsidRPr="00A93827" w:rsidRDefault="00146577">
                                  <w:pPr>
                                    <w:pStyle w:val="a5"/>
                                    <w:numPr>
                                      <w:ilvl w:val="0"/>
                                      <w:numId w:val="12"/>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أهمية التواصل في فرق العمل.</w:t>
                                  </w:r>
                                </w:p>
                                <w:p w14:paraId="43B71C55" w14:textId="77777777" w:rsidR="00146577" w:rsidRPr="00A93827" w:rsidRDefault="00146577">
                                  <w:pPr>
                                    <w:pStyle w:val="a5"/>
                                    <w:numPr>
                                      <w:ilvl w:val="0"/>
                                      <w:numId w:val="12"/>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تبادل المعلومات بفاعلية.</w:t>
                                  </w:r>
                                </w:p>
                                <w:p w14:paraId="62C6BD79" w14:textId="77777777" w:rsidR="00146577" w:rsidRPr="00A93827" w:rsidRDefault="00146577">
                                  <w:pPr>
                                    <w:pStyle w:val="a5"/>
                                    <w:numPr>
                                      <w:ilvl w:val="0"/>
                                      <w:numId w:val="12"/>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التنسيق بين أعضاء الفريق.</w:t>
                                  </w:r>
                                </w:p>
                                <w:p w14:paraId="7D5FA791" w14:textId="77777777" w:rsidR="00146577" w:rsidRPr="00A93827" w:rsidRDefault="00146577">
                                  <w:pPr>
                                    <w:pStyle w:val="a5"/>
                                    <w:numPr>
                                      <w:ilvl w:val="0"/>
                                      <w:numId w:val="12"/>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تعزيز التعاون المهني.</w:t>
                                  </w:r>
                                </w:p>
                                <w:p w14:paraId="59AC52FF" w14:textId="77777777" w:rsidR="00146577" w:rsidRPr="009F6F8F" w:rsidRDefault="00146577">
                                  <w:pPr>
                                    <w:pStyle w:val="a5"/>
                                    <w:numPr>
                                      <w:ilvl w:val="0"/>
                                      <w:numId w:val="12"/>
                                    </w:numPr>
                                    <w:spacing w:line="240" w:lineRule="auto"/>
                                    <w:rPr>
                                      <w:rFonts w:ascii="Sakkal Majalla" w:eastAsia="GE Dinar One" w:hAnsi="Sakkal Majalla" w:cs="Sakkal Majalla"/>
                                      <w:kern w:val="24"/>
                                      <w:sz w:val="40"/>
                                      <w:szCs w:val="40"/>
                                      <w:lang w:bidi="ar-SY"/>
                                    </w:rPr>
                                  </w:pPr>
                                  <w:r w:rsidRPr="00A93827">
                                    <w:rPr>
                                      <w:rFonts w:ascii="Sakkal Majalla" w:eastAsia="GE Dinar One" w:hAnsi="Sakkal Majalla" w:cs="Sakkal Majalla"/>
                                      <w:kern w:val="24"/>
                                      <w:sz w:val="40"/>
                                      <w:szCs w:val="40"/>
                                      <w:rtl/>
                                    </w:rPr>
                                    <w:t>بناء بيئة عمل إيجابية.</w:t>
                                  </w:r>
                                  <w:r w:rsidRPr="001078A6">
                                    <w:rPr>
                                      <w:rFonts w:ascii="Sakkal Majalla" w:eastAsia="GE Dinar One" w:hAnsi="Sakkal Majalla" w:cs="Sakkal Majalla"/>
                                      <w:kern w:val="24"/>
                                      <w:sz w:val="40"/>
                                      <w:szCs w:val="40"/>
                                      <w:rt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108318164" name="Group 1108318164"/>
                          <wpg:cNvGrpSpPr/>
                          <wpg:grpSpPr>
                            <a:xfrm>
                              <a:off x="9520" y="-370658"/>
                              <a:ext cx="6210412" cy="2041782"/>
                              <a:chOff x="9520" y="-370658"/>
                              <a:chExt cx="6210412" cy="2041782"/>
                            </a:xfrm>
                          </wpg:grpSpPr>
                          <pic:pic xmlns:pic="http://schemas.openxmlformats.org/drawingml/2006/picture">
                            <pic:nvPicPr>
                              <pic:cNvPr id="308479679" name="Picture 308479679" descr="Calendar "/>
                              <pic:cNvPicPr>
                                <a:picLocks noChangeAspect="1"/>
                              </pic:cNvPicPr>
                            </pic:nvPicPr>
                            <pic:blipFill>
                              <a:blip r:embed="rId42"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1518671503" name="TextBox 34"/>
                            <wps:cNvSpPr txBox="1"/>
                            <wps:spPr>
                              <a:xfrm>
                                <a:off x="5162640" y="804984"/>
                                <a:ext cx="1057292" cy="866140"/>
                              </a:xfrm>
                              <a:prstGeom prst="rect">
                                <a:avLst/>
                              </a:prstGeom>
                              <a:noFill/>
                            </wps:spPr>
                            <wps:txbx>
                              <w:txbxContent>
                                <w:p w14:paraId="42F8DB13" w14:textId="77777777" w:rsidR="00146577" w:rsidRPr="00146577" w:rsidRDefault="00146577" w:rsidP="00146577">
                                  <w:pPr>
                                    <w:spacing w:line="240" w:lineRule="auto"/>
                                    <w:jc w:val="center"/>
                                    <w:rPr>
                                      <w:rFonts w:ascii="Adobe Arabic" w:eastAsia="GE Dinar One" w:hAnsi="Adobe Arabic" w:cs="Adobe Arabic"/>
                                      <w:b/>
                                      <w:bCs/>
                                      <w:color w:val="C00000"/>
                                      <w:kern w:val="24"/>
                                      <w:sz w:val="56"/>
                                      <w:szCs w:val="56"/>
                                      <w:lang w:bidi="ar-SY"/>
                                    </w:rPr>
                                  </w:pPr>
                                  <w:r w:rsidRPr="00146577">
                                    <w:rPr>
                                      <w:rFonts w:ascii="Adobe Arabic" w:eastAsia="GE Dinar One" w:hAnsi="Adobe Arabic" w:cs="Adobe Arabic" w:hint="cs"/>
                                      <w:b/>
                                      <w:bCs/>
                                      <w:color w:val="C00000"/>
                                      <w:kern w:val="24"/>
                                      <w:sz w:val="56"/>
                                      <w:szCs w:val="56"/>
                                      <w:rtl/>
                                      <w:lang w:bidi="ar-SY"/>
                                    </w:rPr>
                                    <w:t>اليوم الثالث</w:t>
                                  </w:r>
                                </w:p>
                              </w:txbxContent>
                            </wps:txbx>
                            <wps:bodyPr wrap="square" rtlCol="0">
                              <a:spAutoFit/>
                            </wps:bodyPr>
                          </wps:wsp>
                          <wps:wsp>
                            <wps:cNvPr id="1488300521" name="TextBox 34"/>
                            <wps:cNvSpPr txBox="1"/>
                            <wps:spPr>
                              <a:xfrm>
                                <a:off x="2485049" y="-370658"/>
                                <a:ext cx="2430185" cy="662305"/>
                              </a:xfrm>
                              <a:prstGeom prst="rect">
                                <a:avLst/>
                              </a:prstGeom>
                              <a:noFill/>
                            </wps:spPr>
                            <wps:txbx>
                              <w:txbxContent>
                                <w:p w14:paraId="5FF94AF5" w14:textId="77777777" w:rsidR="00146577" w:rsidRPr="00CA7C57" w:rsidRDefault="00146577" w:rsidP="00146577">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 xml:space="preserve">الاولى </w:t>
                                  </w:r>
                                </w:p>
                              </w:txbxContent>
                            </wps:txbx>
                            <wps:bodyPr wrap="square" rtlCol="0">
                              <a:spAutoFit/>
                            </wps:bodyPr>
                          </wps:wsp>
                          <wps:wsp>
                            <wps:cNvPr id="1392273858" name="TextBox 34"/>
                            <wps:cNvSpPr txBox="1"/>
                            <wps:spPr>
                              <a:xfrm>
                                <a:off x="9520" y="919410"/>
                                <a:ext cx="4567629" cy="590550"/>
                              </a:xfrm>
                              <a:prstGeom prst="rect">
                                <a:avLst/>
                              </a:prstGeom>
                              <a:noFill/>
                            </wps:spPr>
                            <wps:txbx>
                              <w:txbxContent>
                                <w:p w14:paraId="79BD77C9" w14:textId="77777777" w:rsidR="00146577" w:rsidRPr="0075673C" w:rsidRDefault="00146577" w:rsidP="00146577">
                                  <w:pPr>
                                    <w:jc w:val="center"/>
                                    <w:rPr>
                                      <w:rFonts w:asciiTheme="majorHAnsi" w:eastAsia="GE Dinar One" w:hAnsiTheme="majorHAnsi" w:cstheme="majorHAnsi"/>
                                      <w:b/>
                                      <w:bCs/>
                                      <w:kern w:val="24"/>
                                      <w:sz w:val="56"/>
                                      <w:szCs w:val="56"/>
                                      <w:lang w:bidi="ar-SY"/>
                                    </w:rPr>
                                  </w:pPr>
                                  <w:r w:rsidRPr="00A93827">
                                    <w:rPr>
                                      <w:rFonts w:asciiTheme="majorHAnsi" w:eastAsia="GE Dinar One" w:hAnsiTheme="majorHAnsi" w:cs="Calibri Light"/>
                                      <w:b/>
                                      <w:bCs/>
                                      <w:kern w:val="24"/>
                                      <w:sz w:val="56"/>
                                      <w:szCs w:val="56"/>
                                      <w:rtl/>
                                      <w:lang w:bidi="ar-SY"/>
                                    </w:rPr>
                                    <w:t>التواصل في فرق العمل</w:t>
                                  </w:r>
                                </w:p>
                              </w:txbxContent>
                            </wps:txbx>
                            <wps:bodyPr wrap="square" rtlCol="0">
                              <a:spAutoFit/>
                            </wps:bodyPr>
                          </wps:wsp>
                        </wpg:grpSp>
                      </wpg:grpSp>
                      <pic:pic xmlns:pic="http://schemas.openxmlformats.org/drawingml/2006/picture">
                        <pic:nvPicPr>
                          <pic:cNvPr id="1277410136" name="Picture 9"/>
                          <pic:cNvPicPr>
                            <a:picLocks noChangeAspect="1"/>
                          </pic:cNvPicPr>
                        </pic:nvPicPr>
                        <pic:blipFill rotWithShape="1">
                          <a:blip r:embed="rId46">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1EAC7D41" id="_x0000_s1168" style="position:absolute;left:0;text-align:left;margin-left:539.05pt;margin-top:-15pt;width:590.25pt;height:765.7pt;z-index:253217792;mso-position-horizontal:right;mso-position-horizontal-relative:page;mso-position-vertical-relative:text;mso-width-relative:margin;mso-height-relative:margin" coordorigin="-8667,-658" coordsize="74961,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">
                <v:group id="Group 850622771" o:spid="_x0000_s1169" style="position:absolute;left:-8667;top:-658;width:74960;height:97241" coordorigin="-12763,-3706" coordsize="74962,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">
                  <v:group id="Group 404667759" o:spid="_x0000_s1170" style="position:absolute;left:-12763;top:25717;width:69723;height:67818" coordorigin="-14383" coordsize="69725,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">
                    <v:group id="Group 25" o:spid="_x0000_s1171" style="position:absolute;left:31299;width:22624;height:5155" coordorigin="38495" coordsize="22624,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">
                      <v:group id="Group 1064591482" o:spid="_x0000_s117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">
                        <v:oval id="Oval 1490833169" o:spid="_x0000_s117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" fillcolor="#168489" stroked="f" strokeweight="1pt">
                          <v:fill opacity="49087f"/>
                          <v:stroke joinstyle="miter"/>
                        </v:oval>
                        <v:shape id="Picture 487778142" o:spid="_x0000_s117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">
                          <v:imagedata r:id="rId43" o:title="Target " gain="19661f" blacklevel="22938f"/>
                        </v:shape>
                      </v:group>
                      <v:shape id="TextBox 34" o:spid="_x0000_s1175" type="#_x0000_t202" style="position:absolute;left:38495;top:695;width:17552;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" filled="f" stroked="f">
                        <v:textbox style="mso-fit-shape-to-text:t">
                          <w:txbxContent>
                            <w:p w14:paraId="3AAE2E5F" w14:textId="77777777" w:rsidR="00146577" w:rsidRPr="00BC6FB1" w:rsidRDefault="00146577" w:rsidP="00146577">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76"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">
                      <v:oval id="Oval 1899892946" o:spid="_x0000_s117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" fillcolor="#168489" stroked="f" strokeweight="1pt">
                        <v:fill opacity="49087f"/>
                        <v:stroke joinstyle="miter"/>
                      </v:oval>
                      <v:shape id="TextBox 34" o:spid="_x0000_s1178" type="#_x0000_t202" style="position:absolute;top:695;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" filled="f" stroked="f">
                        <v:textbox style="mso-fit-shape-to-text:t">
                          <w:txbxContent>
                            <w:p w14:paraId="4735B80C" w14:textId="77777777" w:rsidR="00146577" w:rsidRPr="00BC6FB1" w:rsidRDefault="00146577" w:rsidP="00146577">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997822466" o:spid="_x0000_s117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">
                        <v:imagedata r:id="rId44" o:title="Note " gain="19661f" blacklevel="22938f"/>
                      </v:shape>
                    </v:group>
                    <v:shape id="Text Box 1975350040" o:spid="_x0000_s1180"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" filled="f" stroked="f" strokeweight=".5pt">
                      <v:textbox>
                        <w:txbxContent>
                          <w:p w14:paraId="72E26D69" w14:textId="77777777" w:rsidR="00146577" w:rsidRPr="00DE31C3" w:rsidRDefault="00146577" w:rsidP="00146577">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738C592A" w14:textId="77777777" w:rsidR="00146577" w:rsidRPr="00C819DF" w:rsidRDefault="00146577" w:rsidP="00146577">
                            <w:pPr>
                              <w:pStyle w:val="a5"/>
                              <w:spacing w:line="240" w:lineRule="auto"/>
                              <w:ind w:left="360"/>
                              <w:rPr>
                                <w:rFonts w:ascii="Sakkal Majalla" w:eastAsia="GE Dinar One" w:hAnsi="Sakkal Majalla" w:cs="Sakkal Majalla"/>
                                <w:color w:val="000000"/>
                                <w:kern w:val="24"/>
                                <w:sz w:val="40"/>
                                <w:szCs w:val="40"/>
                                <w:rtl/>
                              </w:rPr>
                            </w:pPr>
                            <w:r>
                              <w:rPr>
                                <w:rFonts w:ascii="Sakkal Majalla" w:eastAsia="GE Dinar One" w:hAnsi="Sakkal Majalla" w:cs="Sakkal Majalla" w:hint="cs"/>
                                <w:color w:val="000000"/>
                                <w:kern w:val="24"/>
                                <w:sz w:val="36"/>
                                <w:szCs w:val="36"/>
                                <w:rtl/>
                                <w:lang w:bidi="ar-EG"/>
                              </w:rPr>
                              <w:t>إتقان</w:t>
                            </w:r>
                            <w:r w:rsidRPr="00284268">
                              <w:rPr>
                                <w:rFonts w:ascii="Sakkal Majalla" w:eastAsia="GE Dinar One" w:hAnsi="Sakkal Majalla" w:cs="Sakkal Majalla"/>
                                <w:color w:val="000000"/>
                                <w:kern w:val="24"/>
                                <w:sz w:val="36"/>
                                <w:szCs w:val="36"/>
                                <w:rtl/>
                                <w:lang w:bidi="ar-EG"/>
                              </w:rPr>
                              <w:t xml:space="preserve"> </w:t>
                            </w:r>
                            <w:r w:rsidRPr="00A93827">
                              <w:rPr>
                                <w:rFonts w:ascii="Sakkal Majalla" w:eastAsia="GE Dinar One" w:hAnsi="Sakkal Majalla" w:cs="Sakkal Majalla"/>
                                <w:color w:val="000000"/>
                                <w:kern w:val="24"/>
                                <w:sz w:val="36"/>
                                <w:szCs w:val="36"/>
                                <w:rtl/>
                                <w:lang w:bidi="ar-EG"/>
                              </w:rPr>
                              <w:t>أهمية التواصل في فرق العمل</w:t>
                            </w:r>
                            <w:r w:rsidRPr="00513F02">
                              <w:rPr>
                                <w:rFonts w:ascii="Sakkal Majalla" w:eastAsia="GE Dinar One" w:hAnsi="Sakkal Majalla" w:cs="Sakkal Majalla"/>
                                <w:color w:val="000000"/>
                                <w:kern w:val="24"/>
                                <w:sz w:val="36"/>
                                <w:szCs w:val="36"/>
                                <w:rtl/>
                                <w:lang w:bidi="ar-SY"/>
                              </w:rPr>
                              <w:t>.</w:t>
                            </w:r>
                          </w:p>
                          <w:p w14:paraId="6A45A28E" w14:textId="77777777" w:rsidR="00146577" w:rsidRPr="007611FA" w:rsidRDefault="00146577" w:rsidP="00146577">
                            <w:pPr>
                              <w:pStyle w:val="a5"/>
                              <w:spacing w:line="240" w:lineRule="auto"/>
                              <w:ind w:left="576"/>
                              <w:rPr>
                                <w:rFonts w:ascii="Adobe Arabic" w:eastAsia="GE Dinar One" w:hAnsi="Adobe Arabic" w:cs="Adobe Arabic"/>
                                <w:color w:val="000000"/>
                                <w:kern w:val="24"/>
                                <w:sz w:val="32"/>
                                <w:szCs w:val="32"/>
                                <w:lang w:bidi="ar-SY"/>
                              </w:rPr>
                            </w:pPr>
                          </w:p>
                        </w:txbxContent>
                      </v:textbox>
                    </v:shape>
                    <v:shape id="Text Box 1162993337" o:spid="_x0000_s1181" type="#_x0000_t202" style="position:absolute;left:-14383;top:6739;width:38101;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" filled="f" stroked="f" strokeweight=".5pt">
                      <v:textbox>
                        <w:txbxContent>
                          <w:p w14:paraId="0C7A1CFF" w14:textId="77777777" w:rsidR="00146577" w:rsidRPr="00A93827" w:rsidRDefault="00146577">
                            <w:pPr>
                              <w:pStyle w:val="a5"/>
                              <w:numPr>
                                <w:ilvl w:val="0"/>
                                <w:numId w:val="12"/>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أهمية التواصل في فرق العمل.</w:t>
                            </w:r>
                          </w:p>
                          <w:p w14:paraId="43B71C55" w14:textId="77777777" w:rsidR="00146577" w:rsidRPr="00A93827" w:rsidRDefault="00146577">
                            <w:pPr>
                              <w:pStyle w:val="a5"/>
                              <w:numPr>
                                <w:ilvl w:val="0"/>
                                <w:numId w:val="12"/>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تبادل المعلومات بفاعلية.</w:t>
                            </w:r>
                          </w:p>
                          <w:p w14:paraId="62C6BD79" w14:textId="77777777" w:rsidR="00146577" w:rsidRPr="00A93827" w:rsidRDefault="00146577">
                            <w:pPr>
                              <w:pStyle w:val="a5"/>
                              <w:numPr>
                                <w:ilvl w:val="0"/>
                                <w:numId w:val="12"/>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التنسيق بين أعضاء الفريق.</w:t>
                            </w:r>
                          </w:p>
                          <w:p w14:paraId="7D5FA791" w14:textId="77777777" w:rsidR="00146577" w:rsidRPr="00A93827" w:rsidRDefault="00146577">
                            <w:pPr>
                              <w:pStyle w:val="a5"/>
                              <w:numPr>
                                <w:ilvl w:val="0"/>
                                <w:numId w:val="12"/>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تعزيز التعاون المهني.</w:t>
                            </w:r>
                          </w:p>
                          <w:p w14:paraId="59AC52FF" w14:textId="77777777" w:rsidR="00146577" w:rsidRPr="009F6F8F" w:rsidRDefault="00146577">
                            <w:pPr>
                              <w:pStyle w:val="a5"/>
                              <w:numPr>
                                <w:ilvl w:val="0"/>
                                <w:numId w:val="12"/>
                              </w:numPr>
                              <w:spacing w:line="240" w:lineRule="auto"/>
                              <w:rPr>
                                <w:rFonts w:ascii="Sakkal Majalla" w:eastAsia="GE Dinar One" w:hAnsi="Sakkal Majalla" w:cs="Sakkal Majalla"/>
                                <w:kern w:val="24"/>
                                <w:sz w:val="40"/>
                                <w:szCs w:val="40"/>
                                <w:lang w:bidi="ar-SY"/>
                              </w:rPr>
                            </w:pPr>
                            <w:r w:rsidRPr="00A93827">
                              <w:rPr>
                                <w:rFonts w:ascii="Sakkal Majalla" w:eastAsia="GE Dinar One" w:hAnsi="Sakkal Majalla" w:cs="Sakkal Majalla"/>
                                <w:kern w:val="24"/>
                                <w:sz w:val="40"/>
                                <w:szCs w:val="40"/>
                                <w:rtl/>
                              </w:rPr>
                              <w:t>بناء بيئة عمل إيجابية.</w:t>
                            </w:r>
                            <w:r w:rsidRPr="001078A6">
                              <w:rPr>
                                <w:rFonts w:ascii="Sakkal Majalla" w:eastAsia="GE Dinar One" w:hAnsi="Sakkal Majalla" w:cs="Sakkal Majalla"/>
                                <w:kern w:val="24"/>
                                <w:sz w:val="40"/>
                                <w:szCs w:val="40"/>
                                <w:rtl/>
                              </w:rPr>
                              <w:t>.</w:t>
                            </w:r>
                          </w:p>
                        </w:txbxContent>
                      </v:textbox>
                    </v:shape>
                  </v:group>
                  <v:group id="Group 1108318164" o:spid="_x0000_s1182" style="position:absolute;left:95;top:-3706;width:62104;height:20417" coordorigin="95,-3706" coordsize="62104,204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">
                    <v:shape id="Picture 308479679" o:spid="_x0000_s1183"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">
                      <v:imagedata r:id="rId45" o:title="Calendar " recolortarget="black"/>
                    </v:shape>
                    <v:shape id="TextBox 34" o:spid="_x0000_s1184" type="#_x0000_t202" style="position:absolute;left:51626;top:8049;width:10573;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" filled="f" stroked="f">
                      <v:textbox style="mso-fit-shape-to-text:t">
                        <w:txbxContent>
                          <w:p w14:paraId="42F8DB13" w14:textId="77777777" w:rsidR="00146577" w:rsidRPr="00146577" w:rsidRDefault="00146577" w:rsidP="00146577">
                            <w:pPr>
                              <w:spacing w:line="240" w:lineRule="auto"/>
                              <w:jc w:val="center"/>
                              <w:rPr>
                                <w:rFonts w:ascii="Adobe Arabic" w:eastAsia="GE Dinar One" w:hAnsi="Adobe Arabic" w:cs="Adobe Arabic"/>
                                <w:b/>
                                <w:bCs/>
                                <w:color w:val="C00000"/>
                                <w:kern w:val="24"/>
                                <w:sz w:val="56"/>
                                <w:szCs w:val="56"/>
                                <w:lang w:bidi="ar-SY"/>
                              </w:rPr>
                            </w:pPr>
                            <w:r w:rsidRPr="00146577">
                              <w:rPr>
                                <w:rFonts w:ascii="Adobe Arabic" w:eastAsia="GE Dinar One" w:hAnsi="Adobe Arabic" w:cs="Adobe Arabic" w:hint="cs"/>
                                <w:b/>
                                <w:bCs/>
                                <w:color w:val="C00000"/>
                                <w:kern w:val="24"/>
                                <w:sz w:val="56"/>
                                <w:szCs w:val="56"/>
                                <w:rtl/>
                                <w:lang w:bidi="ar-SY"/>
                              </w:rPr>
                              <w:t>اليوم الثالث</w:t>
                            </w:r>
                          </w:p>
                        </w:txbxContent>
                      </v:textbox>
                    </v:shape>
                    <v:shape id="TextBox 34" o:spid="_x0000_s1185" type="#_x0000_t202" style="position:absolute;left:24850;top:-3706;width:24302;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" filled="f" stroked="f">
                      <v:textbox style="mso-fit-shape-to-text:t">
                        <w:txbxContent>
                          <w:p w14:paraId="5FF94AF5" w14:textId="77777777" w:rsidR="00146577" w:rsidRPr="00CA7C57" w:rsidRDefault="00146577" w:rsidP="00146577">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 xml:space="preserve">الاولى </w:t>
                            </w:r>
                          </w:p>
                        </w:txbxContent>
                      </v:textbox>
                    </v:shape>
                    <v:shape id="TextBox 34" o:spid="_x0000_s1186" type="#_x0000_t202" style="position:absolute;left:95;top:9194;width:45676;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" filled="f" stroked="f">
                      <v:textbox style="mso-fit-shape-to-text:t">
                        <w:txbxContent>
                          <w:p w14:paraId="79BD77C9" w14:textId="77777777" w:rsidR="00146577" w:rsidRPr="0075673C" w:rsidRDefault="00146577" w:rsidP="00146577">
                            <w:pPr>
                              <w:jc w:val="center"/>
                              <w:rPr>
                                <w:rFonts w:asciiTheme="majorHAnsi" w:eastAsia="GE Dinar One" w:hAnsiTheme="majorHAnsi" w:cstheme="majorHAnsi"/>
                                <w:b/>
                                <w:bCs/>
                                <w:kern w:val="24"/>
                                <w:sz w:val="56"/>
                                <w:szCs w:val="56"/>
                                <w:lang w:bidi="ar-SY"/>
                              </w:rPr>
                            </w:pPr>
                            <w:r w:rsidRPr="00A93827">
                              <w:rPr>
                                <w:rFonts w:asciiTheme="majorHAnsi" w:eastAsia="GE Dinar One" w:hAnsiTheme="majorHAnsi" w:cs="Calibri Light"/>
                                <w:b/>
                                <w:bCs/>
                                <w:kern w:val="24"/>
                                <w:sz w:val="56"/>
                                <w:szCs w:val="56"/>
                                <w:rtl/>
                                <w:lang w:bidi="ar-SY"/>
                              </w:rPr>
                              <w:t>التواصل في فرق العمل</w:t>
                            </w:r>
                          </w:p>
                        </w:txbxContent>
                      </v:textbox>
                    </v:shape>
                  </v:group>
                </v:group>
                <v:shape id="Picture 9" o:spid="_x0000_s1187"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">
                  <v:imagedata r:id="rId51" o:title="" croptop="8759f" cropbottom="38800f" cropleft=".5" cropright="5314f" chromakey="#ebe9ec"/>
                </v:shape>
                <w10:wrap anchorx="page"/>
              </v:group>
            </w:pict>
          </mc:Fallback>
        </mc:AlternateContent>
      </w:r>
    </w:p>
    <w:p w14:paraId="76C451CD" w14:textId="77777777" w:rsidR="002664DD" w:rsidRDefault="002664DD" w:rsidP="00D013E3">
      <w:pPr>
        <w:spacing w:after="200"/>
        <w:jc w:val="left"/>
        <w:rPr>
          <w:rFonts w:ascii="Sakkal Majalla" w:eastAsia="Times New Roman" w:hAnsi="Sakkal Majalla"/>
          <w:b/>
          <w:bCs/>
          <w:color w:val="auto"/>
          <w:sz w:val="48"/>
          <w:szCs w:val="36"/>
          <w:rtl/>
        </w:rPr>
      </w:pPr>
    </w:p>
    <w:p w14:paraId="14944341" w14:textId="77777777" w:rsidR="002664DD" w:rsidRDefault="002664DD" w:rsidP="00D013E3">
      <w:pPr>
        <w:spacing w:after="200"/>
        <w:jc w:val="left"/>
        <w:rPr>
          <w:rFonts w:ascii="Sakkal Majalla" w:eastAsia="Times New Roman" w:hAnsi="Sakkal Majalla"/>
          <w:b/>
          <w:bCs/>
          <w:color w:val="auto"/>
          <w:sz w:val="48"/>
          <w:szCs w:val="36"/>
          <w:rtl/>
        </w:rPr>
      </w:pPr>
    </w:p>
    <w:p w14:paraId="5E982169" w14:textId="77777777" w:rsidR="005649D0" w:rsidRPr="0090671D" w:rsidRDefault="005649D0" w:rsidP="00D013E3">
      <w:pPr>
        <w:spacing w:after="200"/>
        <w:jc w:val="left"/>
        <w:rPr>
          <w:rFonts w:ascii="Sakkal Majalla" w:eastAsia="Times New Roman" w:hAnsi="Sakkal Majalla"/>
          <w:b/>
          <w:bCs/>
          <w:color w:val="006666"/>
          <w:sz w:val="36"/>
          <w:szCs w:val="36"/>
          <w:lang w:val="en-GB"/>
        </w:rPr>
      </w:pPr>
    </w:p>
    <w:p w14:paraId="1C490FAC" w14:textId="77777777" w:rsidR="00D013E3" w:rsidRDefault="00D013E3" w:rsidP="00F71C4D">
      <w:pPr>
        <w:spacing w:after="200"/>
        <w:jc w:val="center"/>
        <w:rPr>
          <w:rFonts w:ascii="Sakkal Majalla" w:eastAsia="Times New Roman" w:hAnsi="Sakkal Majalla"/>
          <w:b/>
          <w:bCs/>
          <w:color w:val="006666"/>
          <w:sz w:val="160"/>
          <w:szCs w:val="72"/>
          <w:rtl/>
        </w:rPr>
      </w:pPr>
    </w:p>
    <w:p w14:paraId="05ED3B65" w14:textId="77777777" w:rsidR="00D013E3" w:rsidRDefault="00D013E3" w:rsidP="00F71C4D">
      <w:pPr>
        <w:spacing w:after="200"/>
        <w:jc w:val="center"/>
        <w:rPr>
          <w:rFonts w:ascii="Sakkal Majalla" w:eastAsia="Times New Roman" w:hAnsi="Sakkal Majalla"/>
          <w:b/>
          <w:bCs/>
          <w:color w:val="006666"/>
          <w:sz w:val="160"/>
          <w:szCs w:val="72"/>
          <w:rtl/>
        </w:rPr>
      </w:pPr>
    </w:p>
    <w:p w14:paraId="35C38366" w14:textId="77777777" w:rsidR="00D013E3" w:rsidRDefault="00D013E3" w:rsidP="00E32711">
      <w:pPr>
        <w:spacing w:after="200"/>
        <w:rPr>
          <w:rFonts w:ascii="Sakkal Majalla" w:eastAsia="Times New Roman" w:hAnsi="Sakkal Majalla"/>
          <w:b/>
          <w:bCs/>
          <w:color w:val="006666"/>
          <w:sz w:val="160"/>
          <w:szCs w:val="72"/>
          <w:rtl/>
        </w:rPr>
      </w:pPr>
    </w:p>
    <w:p w14:paraId="4F1C9F6E" w14:textId="77777777" w:rsidR="00146577" w:rsidRDefault="00146577" w:rsidP="00E32711">
      <w:pPr>
        <w:spacing w:after="200"/>
        <w:rPr>
          <w:rFonts w:ascii="Sakkal Majalla" w:eastAsia="Times New Roman" w:hAnsi="Sakkal Majalla"/>
          <w:b/>
          <w:bCs/>
          <w:color w:val="006666"/>
          <w:sz w:val="160"/>
          <w:szCs w:val="72"/>
          <w:rtl/>
        </w:rPr>
      </w:pPr>
    </w:p>
    <w:p w14:paraId="32B15B17" w14:textId="77777777" w:rsidR="00146577" w:rsidRDefault="00146577" w:rsidP="00E32711">
      <w:pPr>
        <w:spacing w:after="200"/>
        <w:rPr>
          <w:rFonts w:ascii="Sakkal Majalla" w:eastAsia="Times New Roman" w:hAnsi="Sakkal Majalla"/>
          <w:b/>
          <w:bCs/>
          <w:color w:val="006666"/>
          <w:sz w:val="160"/>
          <w:szCs w:val="72"/>
          <w:rtl/>
        </w:rPr>
      </w:pPr>
    </w:p>
    <w:p w14:paraId="7B1C7CD6" w14:textId="77777777" w:rsidR="00146577" w:rsidRDefault="00146577" w:rsidP="00E32711">
      <w:pPr>
        <w:spacing w:after="200"/>
        <w:rPr>
          <w:rFonts w:ascii="Sakkal Majalla" w:eastAsia="Times New Roman" w:hAnsi="Sakkal Majalla"/>
          <w:b/>
          <w:bCs/>
          <w:color w:val="006666"/>
          <w:sz w:val="160"/>
          <w:szCs w:val="72"/>
          <w:rtl/>
        </w:rPr>
      </w:pPr>
    </w:p>
    <w:p w14:paraId="5F7B649C" w14:textId="77777777" w:rsidR="00146577" w:rsidRDefault="00146577" w:rsidP="00E32711">
      <w:pPr>
        <w:spacing w:after="200"/>
        <w:rPr>
          <w:rFonts w:ascii="Sakkal Majalla" w:eastAsia="Times New Roman" w:hAnsi="Sakkal Majalla"/>
          <w:b/>
          <w:bCs/>
          <w:color w:val="006666"/>
          <w:sz w:val="160"/>
          <w:szCs w:val="72"/>
          <w:rtl/>
        </w:rPr>
      </w:pPr>
    </w:p>
    <w:p w14:paraId="053EE1E5" w14:textId="77777777" w:rsidR="00146577" w:rsidRDefault="00146577" w:rsidP="00E32711">
      <w:pPr>
        <w:spacing w:after="200"/>
        <w:rPr>
          <w:rFonts w:ascii="Sakkal Majalla" w:eastAsia="Times New Roman" w:hAnsi="Sakkal Majalla"/>
          <w:b/>
          <w:bCs/>
          <w:color w:val="006666"/>
          <w:sz w:val="160"/>
          <w:szCs w:val="72"/>
          <w:rtl/>
        </w:rPr>
      </w:pPr>
    </w:p>
    <w:p w14:paraId="63E1D89F" w14:textId="14C86C75" w:rsidR="00146577" w:rsidRPr="00146577" w:rsidRDefault="00146577" w:rsidP="005A4A96">
      <w:pPr>
        <w:spacing w:after="200" w:line="240" w:lineRule="auto"/>
        <w:jc w:val="center"/>
        <w:rPr>
          <w:rFonts w:ascii="Sakkal Majalla" w:eastAsia="Times New Roman" w:hAnsi="Sakkal Majalla"/>
          <w:b/>
          <w:bCs/>
          <w:color w:val="006666"/>
          <w:sz w:val="56"/>
          <w:szCs w:val="44"/>
          <w:rtl/>
        </w:rPr>
      </w:pPr>
      <w:r w:rsidRPr="00146577">
        <w:rPr>
          <w:rFonts w:ascii="Sakkal Majalla" w:eastAsia="Times New Roman" w:hAnsi="Sakkal Majalla"/>
          <w:b/>
          <w:bCs/>
          <w:color w:val="006666"/>
          <w:sz w:val="56"/>
          <w:szCs w:val="44"/>
          <w:rtl/>
        </w:rPr>
        <w:lastRenderedPageBreak/>
        <w:t>أولاً: أهمية التواصل في فرق العمل</w:t>
      </w:r>
    </w:p>
    <w:p w14:paraId="3DAC8B8D" w14:textId="0B9BC298"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تُعد فرق العمل من أهم الأدوات التنظيمية التي تعتمد عليها المؤسسات الحديثة لتحقيق أهدافها وإنجاز مهامها بكفاءة وفعالية. فمع تعقّد الأعمال وتنوع التخصصات لم يعد بإمكان فرد واحد إنجاز جميع المهام بمفرده، بل أصبح العمل الجماعي والتعاون بين الأفراد ضرورة أساسية لتحقيق النجاح المؤسسي.</w:t>
      </w:r>
    </w:p>
    <w:p w14:paraId="07009B22" w14:textId="7184FBF6"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ويُعتبر التواصل الفعّال العنصر الرئيسي الذي يربط بين أعضاء الفريق ويوحد جهودهم ويوجههم نحو تحقيق الأهداف المشتركة. فحتى لو كان الفريق يضم أفرادًا يمتلكون خبرات ومهارات عالية، فإن غياب التواصل الجيد قد يؤدي إلى سوء الفهم وضعف التنسيق وتكرار الأخطاء وانخفاض الإنتاجية.</w:t>
      </w:r>
    </w:p>
    <w:p w14:paraId="2C0CE46C" w14:textId="15C2F5CB"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ولهذا السبب تُصنف مهارات التواصل اليوم كأحد أهم العوامل المؤثرة في نجاح فرق العمل واستمرارية تميزها داخل المؤسسات.</w:t>
      </w:r>
    </w:p>
    <w:p w14:paraId="7731B86E" w14:textId="735C3619"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مفهوم التواصل في فرق العمل</w:t>
      </w:r>
    </w:p>
    <w:p w14:paraId="65CB1B2E" w14:textId="1BCF7B9F"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التواصل في فرق العمل هو:</w:t>
      </w:r>
    </w:p>
    <w:p w14:paraId="687B1742" w14:textId="01C64334"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"عملية تبادل المعلومات والأفكار والآراء والتوجيهات والخبرات بين أعضاء الفريق بصورة منظمة ومستمرة بهدف تحقيق التنسيق والتعاون والوصول إلى الأهداف المشتركة."</w:t>
      </w:r>
    </w:p>
    <w:p w14:paraId="65A6A9E1" w14:textId="2E0CDD76"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ويشمل التواصل داخل الفريق:</w:t>
      </w:r>
    </w:p>
    <w:p w14:paraId="45D000FE"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تبادل المعلومات.</w:t>
      </w:r>
    </w:p>
    <w:p w14:paraId="57C2EB76"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مناقشة المشكلات.</w:t>
      </w:r>
    </w:p>
    <w:p w14:paraId="6BCFE9E0"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تقديم المقترحات.</w:t>
      </w:r>
    </w:p>
    <w:p w14:paraId="224C38AD"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توزيع المهام.</w:t>
      </w:r>
    </w:p>
    <w:p w14:paraId="612719E4"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متابعة الإنجاز.</w:t>
      </w:r>
    </w:p>
    <w:p w14:paraId="34191FE3"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تقديم التغذية الراجعة.</w:t>
      </w:r>
    </w:p>
    <w:p w14:paraId="42E91C0F"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lastRenderedPageBreak/>
        <w:t>حل النزاعات.</w:t>
      </w:r>
    </w:p>
    <w:p w14:paraId="03E64811"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أهمية التواصل في فرق العمل</w:t>
      </w:r>
    </w:p>
    <w:p w14:paraId="7B2BE3ED" w14:textId="3E98BADB"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1- توحيد الجهود نحو الأهداف المشتركة</w:t>
      </w:r>
    </w:p>
    <w:p w14:paraId="28B2C6D7" w14:textId="04453CE1"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عندما يفهم جميع أعضاء الفريق الأهداف المطلوبة يصبح العمل أكثر انسجامًا وتنظيمًا.</w:t>
      </w:r>
    </w:p>
    <w:p w14:paraId="55541C14" w14:textId="6F3D24A1"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فالتواصل الجيد يساعد على:</w:t>
      </w:r>
    </w:p>
    <w:p w14:paraId="16C600E9"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توضيح الرؤية.</w:t>
      </w:r>
    </w:p>
    <w:p w14:paraId="451DB5B9"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شرح الأهداف.</w:t>
      </w:r>
    </w:p>
    <w:p w14:paraId="1FD15433"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تحديد الأولويات.</w:t>
      </w:r>
    </w:p>
    <w:p w14:paraId="3C97E1C6"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توجيه الجهود نحو النتائج المطلوبة.</w:t>
      </w:r>
    </w:p>
    <w:p w14:paraId="5B69E03D" w14:textId="17B32ABA"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2- تحسين جودة الأداء</w:t>
      </w:r>
    </w:p>
    <w:p w14:paraId="48D419ED" w14:textId="4F7AED52"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كلما كانت المعلومات متاحة وواضحة للجميع، ارتفع مستوى الأداء وانخفضت الأخطاء.</w:t>
      </w:r>
    </w:p>
    <w:p w14:paraId="172B203D" w14:textId="39EF5521"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3- تعزيز الثقة بين أعضاء الفريق</w:t>
      </w:r>
    </w:p>
    <w:p w14:paraId="1A77177D" w14:textId="2DA1B3DF"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التواصل المستمر والصادق يخلق بيئة من الثقة والاحترام المتبادل.</w:t>
      </w:r>
    </w:p>
    <w:p w14:paraId="7ECB3FB7" w14:textId="2F7E4688"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4- تسريع إنجاز الأعمال</w:t>
      </w:r>
    </w:p>
    <w:p w14:paraId="1631F019" w14:textId="1A64A50D"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يساعد التواصل الفعّال على:</w:t>
      </w:r>
    </w:p>
    <w:p w14:paraId="14D4B01F"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تقليل التأخير.</w:t>
      </w:r>
    </w:p>
    <w:p w14:paraId="3E756237"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سرعة اتخاذ القرارات.</w:t>
      </w:r>
    </w:p>
    <w:p w14:paraId="3845A05D" w14:textId="77777777" w:rsid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معالجة المشكلات فور ظهورها.</w:t>
      </w:r>
    </w:p>
    <w:p w14:paraId="416AC876" w14:textId="77777777" w:rsidR="00146577" w:rsidRDefault="00146577" w:rsidP="005A4A96">
      <w:pPr>
        <w:spacing w:after="200" w:line="240" w:lineRule="auto"/>
        <w:rPr>
          <w:rFonts w:ascii="Sakkal Majalla" w:eastAsia="Times New Roman" w:hAnsi="Sakkal Majalla"/>
          <w:b/>
          <w:bCs/>
          <w:color w:val="auto"/>
          <w:sz w:val="48"/>
          <w:szCs w:val="36"/>
          <w:rtl/>
        </w:rPr>
      </w:pPr>
    </w:p>
    <w:p w14:paraId="68CBB777" w14:textId="77777777" w:rsidR="00146577" w:rsidRPr="00146577" w:rsidRDefault="00146577" w:rsidP="005A4A96">
      <w:pPr>
        <w:spacing w:after="200" w:line="240" w:lineRule="auto"/>
        <w:rPr>
          <w:rFonts w:ascii="Sakkal Majalla" w:eastAsia="Times New Roman" w:hAnsi="Sakkal Majalla"/>
          <w:b/>
          <w:bCs/>
          <w:color w:val="auto"/>
          <w:sz w:val="48"/>
          <w:szCs w:val="36"/>
          <w:rtl/>
        </w:rPr>
      </w:pPr>
    </w:p>
    <w:p w14:paraId="606CD43B" w14:textId="6A4A4591"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lastRenderedPageBreak/>
        <w:t>5- تحسين حل المشكلات</w:t>
      </w:r>
    </w:p>
    <w:p w14:paraId="66A1F42A" w14:textId="3E5BB6C0"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تبادل الآراء والخبرات يساهم في الوصول إلى حلول أكثر فاعلية.</w:t>
      </w:r>
    </w:p>
    <w:p w14:paraId="7F5321C3" w14:textId="5F7EACE1"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6- دعم الابتكار والإبداع</w:t>
      </w:r>
    </w:p>
    <w:p w14:paraId="335DA2AD" w14:textId="19BB185F"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الأفكار الإبداعية غالبًا ما تنشأ من الحوار وتبادل الخبرات داخل فرق العمل.</w:t>
      </w:r>
    </w:p>
    <w:p w14:paraId="0C3DF76F" w14:textId="39A2A5D1"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7- رفع مستوى الرضا الوظيفي</w:t>
      </w:r>
    </w:p>
    <w:p w14:paraId="736DC5E9" w14:textId="2FC00A55"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الموظف الذي يشعر بأنه جزء من الفريق ويتم التواصل معه بفاعلية يكون أكثر رضا وتحفيزًا.</w:t>
      </w:r>
    </w:p>
    <w:p w14:paraId="3D96354D" w14:textId="75593CB0"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آثار ضعف التواصل داخل الفرق</w:t>
      </w:r>
    </w:p>
    <w:p w14:paraId="5ECD1A15" w14:textId="7B7A15A8"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ضعف التواصل يؤدي إلى:</w:t>
      </w:r>
    </w:p>
    <w:p w14:paraId="7D6E8E9D"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سوء الفهم.</w:t>
      </w:r>
    </w:p>
    <w:p w14:paraId="156207F6"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تكرار الأعمال.</w:t>
      </w:r>
    </w:p>
    <w:p w14:paraId="6CD823A2"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ضياع المعلومات.</w:t>
      </w:r>
    </w:p>
    <w:p w14:paraId="3ADBF1B1"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انخفاض الإنتاجية.</w:t>
      </w:r>
    </w:p>
    <w:p w14:paraId="22D3E640"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زيادة النزاعات.</w:t>
      </w:r>
    </w:p>
    <w:p w14:paraId="3634DBA6"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ضعف الانتماء للفريق.</w:t>
      </w:r>
    </w:p>
    <w:p w14:paraId="24DB4433"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انخفاض جودة الأداء.</w:t>
      </w:r>
    </w:p>
    <w:p w14:paraId="63B291E2" w14:textId="77777777" w:rsidR="00146577" w:rsidRDefault="00146577" w:rsidP="005A4A96">
      <w:pPr>
        <w:spacing w:after="200" w:line="240" w:lineRule="auto"/>
        <w:rPr>
          <w:rFonts w:ascii="Sakkal Majalla" w:eastAsia="Times New Roman" w:hAnsi="Sakkal Majalla"/>
          <w:b/>
          <w:bCs/>
          <w:color w:val="auto"/>
          <w:sz w:val="48"/>
          <w:szCs w:val="36"/>
          <w:rtl/>
        </w:rPr>
      </w:pPr>
    </w:p>
    <w:p w14:paraId="3A6B2B7C" w14:textId="77777777" w:rsidR="00146577" w:rsidRDefault="00146577" w:rsidP="005A4A96">
      <w:pPr>
        <w:spacing w:after="200" w:line="240" w:lineRule="auto"/>
        <w:rPr>
          <w:rFonts w:ascii="Sakkal Majalla" w:eastAsia="Times New Roman" w:hAnsi="Sakkal Majalla"/>
          <w:b/>
          <w:bCs/>
          <w:color w:val="auto"/>
          <w:sz w:val="48"/>
          <w:szCs w:val="36"/>
          <w:rtl/>
        </w:rPr>
      </w:pPr>
    </w:p>
    <w:p w14:paraId="300883B3" w14:textId="77777777" w:rsidR="00146577" w:rsidRDefault="00146577" w:rsidP="005A4A96">
      <w:pPr>
        <w:spacing w:after="200" w:line="240" w:lineRule="auto"/>
        <w:rPr>
          <w:rFonts w:ascii="Sakkal Majalla" w:eastAsia="Times New Roman" w:hAnsi="Sakkal Majalla"/>
          <w:b/>
          <w:bCs/>
          <w:color w:val="auto"/>
          <w:sz w:val="48"/>
          <w:szCs w:val="36"/>
          <w:rtl/>
        </w:rPr>
      </w:pPr>
    </w:p>
    <w:p w14:paraId="18EA08CC" w14:textId="77777777" w:rsidR="00146577" w:rsidRDefault="00146577" w:rsidP="005A4A96">
      <w:pPr>
        <w:spacing w:after="200" w:line="240" w:lineRule="auto"/>
        <w:rPr>
          <w:rFonts w:ascii="Sakkal Majalla" w:eastAsia="Times New Roman" w:hAnsi="Sakkal Majalla"/>
          <w:b/>
          <w:bCs/>
          <w:color w:val="auto"/>
          <w:sz w:val="48"/>
          <w:szCs w:val="36"/>
          <w:rtl/>
        </w:rPr>
      </w:pPr>
    </w:p>
    <w:p w14:paraId="0AD42AA7" w14:textId="51B1467D" w:rsidR="00146577" w:rsidRPr="00146577" w:rsidRDefault="00146577" w:rsidP="005A4A96">
      <w:pPr>
        <w:spacing w:after="200" w:line="240" w:lineRule="auto"/>
        <w:jc w:val="center"/>
        <w:rPr>
          <w:rFonts w:ascii="Sakkal Majalla" w:eastAsia="Times New Roman" w:hAnsi="Sakkal Majalla"/>
          <w:b/>
          <w:bCs/>
          <w:color w:val="006666"/>
          <w:sz w:val="72"/>
          <w:szCs w:val="48"/>
          <w:rtl/>
        </w:rPr>
      </w:pPr>
      <w:r w:rsidRPr="00146577">
        <w:rPr>
          <w:rFonts w:ascii="Sakkal Majalla" w:eastAsia="Times New Roman" w:hAnsi="Sakkal Majalla"/>
          <w:b/>
          <w:bCs/>
          <w:color w:val="006666"/>
          <w:sz w:val="72"/>
          <w:szCs w:val="48"/>
          <w:rtl/>
        </w:rPr>
        <w:lastRenderedPageBreak/>
        <w:t>ثانياً: تبادل المعلومات بفاعلية</w:t>
      </w:r>
    </w:p>
    <w:p w14:paraId="77DE986E" w14:textId="3711F609"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يُعد تبادل المعلومات أحد أهم أهداف التواصل داخل فرق العمل، حيث تعتمد جميع العمليات الإدارية والتنفيذية على نقل المعلومات الصحيحة في الوقت المناسب إلى الأشخاص المناسبين.</w:t>
      </w:r>
    </w:p>
    <w:p w14:paraId="30F50398" w14:textId="47187ADB"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فالمعلومة تمثل أساس اتخاذ القرار والتخطيط والتنفيذ والمتابعة، وأي خلل في عملية تبادل المعلومات قد يؤثر بشكل مباشر على جودة الأداء المؤسسي.</w:t>
      </w:r>
    </w:p>
    <w:p w14:paraId="4D91B641" w14:textId="112DF742"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مفهوم تبادل المعلومات</w:t>
      </w:r>
    </w:p>
    <w:p w14:paraId="14433521" w14:textId="2B734E55"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هو:</w:t>
      </w:r>
    </w:p>
    <w:p w14:paraId="24C5288C" w14:textId="309298FA"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"عملية نقل واستقبال المعلومات والبيانات والخبرات بين أعضاء الفريق بصورة تضمن وصولها بدقة ووضوح وفي الوقت المناسب."</w:t>
      </w:r>
    </w:p>
    <w:p w14:paraId="3AB13BE1"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أهمية تبادل المعلومات</w:t>
      </w:r>
    </w:p>
    <w:p w14:paraId="589A504E" w14:textId="03038358"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1- دعم اتخاذ القرار</w:t>
      </w:r>
    </w:p>
    <w:p w14:paraId="481C8637" w14:textId="38D27640"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كل قرار يحتاج إلى معلومات دقيقة وموثوقة.</w:t>
      </w:r>
    </w:p>
    <w:p w14:paraId="39F4C213" w14:textId="7D0F4054"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2- تحسين التخطيط</w:t>
      </w:r>
    </w:p>
    <w:p w14:paraId="3616ED8D" w14:textId="4D23C782"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المعلومات تساعد على وضع خطط أكثر واقعية وفاعلية.</w:t>
      </w:r>
    </w:p>
    <w:p w14:paraId="37D0D070" w14:textId="70A99CC4"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3- زيادة التنسيق</w:t>
      </w:r>
    </w:p>
    <w:p w14:paraId="03F35F12" w14:textId="35F0038A"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عندما يمتلك الجميع المعلومات نفسها يصبح العمل أكثر انسجامًا.</w:t>
      </w:r>
    </w:p>
    <w:p w14:paraId="5E27F0F9" w14:textId="53C4942E"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4- تقليل الأخطاء</w:t>
      </w:r>
    </w:p>
    <w:p w14:paraId="69AB552C" w14:textId="37759AC1" w:rsid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وضوح المعلومات يقلل من احتمالات سوء الفهم.</w:t>
      </w:r>
    </w:p>
    <w:p w14:paraId="6D84C143" w14:textId="77777777" w:rsidR="00146577" w:rsidRDefault="00146577" w:rsidP="005A4A96">
      <w:pPr>
        <w:spacing w:after="200" w:line="240" w:lineRule="auto"/>
        <w:rPr>
          <w:rFonts w:ascii="Sakkal Majalla" w:eastAsia="Times New Roman" w:hAnsi="Sakkal Majalla"/>
          <w:b/>
          <w:bCs/>
          <w:color w:val="auto"/>
          <w:sz w:val="48"/>
          <w:szCs w:val="36"/>
          <w:rtl/>
        </w:rPr>
      </w:pPr>
    </w:p>
    <w:p w14:paraId="5BDA5B12" w14:textId="77777777" w:rsidR="00146577" w:rsidRPr="00146577" w:rsidRDefault="00146577" w:rsidP="005A4A96">
      <w:pPr>
        <w:spacing w:after="200" w:line="240" w:lineRule="auto"/>
        <w:rPr>
          <w:rFonts w:ascii="Sakkal Majalla" w:eastAsia="Times New Roman" w:hAnsi="Sakkal Majalla"/>
          <w:b/>
          <w:bCs/>
          <w:color w:val="auto"/>
          <w:sz w:val="48"/>
          <w:szCs w:val="36"/>
          <w:rtl/>
        </w:rPr>
      </w:pPr>
    </w:p>
    <w:p w14:paraId="39BE3B79" w14:textId="62E4A830"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lastRenderedPageBreak/>
        <w:t>5- تحسين سرعة الإنجاز</w:t>
      </w:r>
    </w:p>
    <w:p w14:paraId="5A57F444" w14:textId="791533CB"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وصول المعلومات بسرعة يساهم في تسريع العمل.</w:t>
      </w:r>
    </w:p>
    <w:p w14:paraId="7B42AF4A"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خصائص المعلومات الفعالة</w:t>
      </w:r>
    </w:p>
    <w:p w14:paraId="178159EC" w14:textId="3D70E456"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الدقة</w:t>
      </w:r>
    </w:p>
    <w:p w14:paraId="772724DD" w14:textId="2EF49F2B"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يجب أن تكون المعلومات صحيحة وخالية من الأخطاء.</w:t>
      </w:r>
    </w:p>
    <w:p w14:paraId="242D855E" w14:textId="75C5CFF8"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الوضوح</w:t>
      </w:r>
    </w:p>
    <w:p w14:paraId="2D33CBD2" w14:textId="40C86683"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تقديم المعلومات بطريقة سهلة ومفهومة.</w:t>
      </w:r>
    </w:p>
    <w:p w14:paraId="3E345869" w14:textId="63118E86"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الاكتمال</w:t>
      </w:r>
    </w:p>
    <w:p w14:paraId="583C5D47" w14:textId="339589D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توفير جميع التفاصيل الضرورية.</w:t>
      </w:r>
    </w:p>
    <w:p w14:paraId="29D0CBF5" w14:textId="0AD5CACF"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الحداثة</w:t>
      </w:r>
    </w:p>
    <w:p w14:paraId="447D0440" w14:textId="46D22889"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تحديث المعلومات باستمرار.</w:t>
      </w:r>
    </w:p>
    <w:p w14:paraId="522856E9" w14:textId="0769F899"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الملاءمة</w:t>
      </w:r>
    </w:p>
    <w:p w14:paraId="067E97EE" w14:textId="0772BD7B"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أن تكون مرتبطة بالموضوع والهدف.</w:t>
      </w:r>
    </w:p>
    <w:p w14:paraId="41972CF3"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وسائل تبادل المعلومات داخل الفريق</w:t>
      </w:r>
    </w:p>
    <w:p w14:paraId="5FA4358D"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الاجتماعات.</w:t>
      </w:r>
    </w:p>
    <w:p w14:paraId="39A742CE"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البريد الإلكتروني.</w:t>
      </w:r>
    </w:p>
    <w:p w14:paraId="60BAB7D8"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التقارير.</w:t>
      </w:r>
    </w:p>
    <w:p w14:paraId="762BBF98"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المكالمات الهاتفية.</w:t>
      </w:r>
    </w:p>
    <w:p w14:paraId="07621A2A"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تطبيقات التواصل المؤسسي.</w:t>
      </w:r>
    </w:p>
    <w:p w14:paraId="59927F1E"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المنصات الرقمية المشتركة.</w:t>
      </w:r>
    </w:p>
    <w:p w14:paraId="64239523"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lastRenderedPageBreak/>
        <w:t>معوقات تبادل المعلومات</w:t>
      </w:r>
    </w:p>
    <w:p w14:paraId="441D477E"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الغموض.</w:t>
      </w:r>
    </w:p>
    <w:p w14:paraId="324C7634"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نقص المعلومات.</w:t>
      </w:r>
    </w:p>
    <w:p w14:paraId="3A5F8308"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التأخير في إرسال البيانات.</w:t>
      </w:r>
    </w:p>
    <w:p w14:paraId="7D329116"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ضعف التكنولوجيا.</w:t>
      </w:r>
    </w:p>
    <w:p w14:paraId="17F4E843"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كثرة القنوات غير المنظمة.</w:t>
      </w:r>
    </w:p>
    <w:p w14:paraId="297F2224"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طرق تحسين تبادل المعلومات</w:t>
      </w:r>
    </w:p>
    <w:p w14:paraId="0D4D83B7"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استخدام وسائل اتصال واضحة.</w:t>
      </w:r>
    </w:p>
    <w:p w14:paraId="71C2C5A4"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توثيق المعلومات المهمة.</w:t>
      </w:r>
    </w:p>
    <w:p w14:paraId="58250D54"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تحديث البيانات باستمرار.</w:t>
      </w:r>
    </w:p>
    <w:p w14:paraId="207D26F6"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التأكد من الفهم.</w:t>
      </w:r>
    </w:p>
    <w:p w14:paraId="7C4C5DDE"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تنظيم قنوات الاتصال.</w:t>
      </w:r>
    </w:p>
    <w:p w14:paraId="0EEEA30F" w14:textId="621A4E19" w:rsidR="00146577" w:rsidRPr="00146577" w:rsidRDefault="00146577" w:rsidP="005A4A96">
      <w:pPr>
        <w:spacing w:after="200" w:line="240" w:lineRule="auto"/>
        <w:jc w:val="center"/>
        <w:rPr>
          <w:rFonts w:ascii="Sakkal Majalla" w:eastAsia="Times New Roman" w:hAnsi="Sakkal Majalla"/>
          <w:b/>
          <w:bCs/>
          <w:color w:val="006666"/>
          <w:sz w:val="72"/>
          <w:szCs w:val="48"/>
          <w:rtl/>
        </w:rPr>
      </w:pPr>
      <w:r w:rsidRPr="00146577">
        <w:rPr>
          <w:rFonts w:ascii="Sakkal Majalla" w:eastAsia="Times New Roman" w:hAnsi="Sakkal Majalla"/>
          <w:b/>
          <w:bCs/>
          <w:color w:val="006666"/>
          <w:sz w:val="72"/>
          <w:szCs w:val="48"/>
          <w:rtl/>
        </w:rPr>
        <w:t>ثالثاً: التنسيق بين أعضاء الفريق</w:t>
      </w:r>
    </w:p>
    <w:p w14:paraId="2AA14D65" w14:textId="26330973"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التنسيق هو العملية التي يتم من خلالها تنظيم الجهود والأنشطة والموارد بين أعضاء الفريق لضمان العمل بصورة متكاملة وتحقيق الأهداف المشتركة دون تعارض أو ازدواجية.</w:t>
      </w:r>
    </w:p>
    <w:p w14:paraId="0922E0DB"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ويُعتبر التنسيق من أهم وظائف الإدارة الحديثة لأنه يساعد على ربط الأنشطة المختلفة وتحقيق الانسجام بين الأفراد والأقسام.</w:t>
      </w:r>
    </w:p>
    <w:p w14:paraId="1A18D7C6" w14:textId="77777777" w:rsidR="00146577" w:rsidRDefault="00146577" w:rsidP="005A4A96">
      <w:pPr>
        <w:spacing w:after="200" w:line="240" w:lineRule="auto"/>
        <w:rPr>
          <w:rFonts w:ascii="Sakkal Majalla" w:eastAsia="Times New Roman" w:hAnsi="Sakkal Majalla"/>
          <w:b/>
          <w:bCs/>
          <w:color w:val="auto"/>
          <w:sz w:val="48"/>
          <w:szCs w:val="36"/>
          <w:rtl/>
        </w:rPr>
      </w:pPr>
    </w:p>
    <w:p w14:paraId="49A8CD77" w14:textId="77777777" w:rsidR="00146577" w:rsidRDefault="00146577" w:rsidP="005A4A96">
      <w:pPr>
        <w:spacing w:after="200" w:line="240" w:lineRule="auto"/>
        <w:rPr>
          <w:rFonts w:ascii="Sakkal Majalla" w:eastAsia="Times New Roman" w:hAnsi="Sakkal Majalla"/>
          <w:b/>
          <w:bCs/>
          <w:color w:val="auto"/>
          <w:sz w:val="48"/>
          <w:szCs w:val="36"/>
          <w:rtl/>
        </w:rPr>
      </w:pPr>
    </w:p>
    <w:p w14:paraId="6BF421FE" w14:textId="77777777" w:rsidR="00146577" w:rsidRPr="00146577" w:rsidRDefault="00146577" w:rsidP="005A4A96">
      <w:pPr>
        <w:spacing w:after="200" w:line="240" w:lineRule="auto"/>
        <w:rPr>
          <w:rFonts w:ascii="Sakkal Majalla" w:eastAsia="Times New Roman" w:hAnsi="Sakkal Majalla"/>
          <w:b/>
          <w:bCs/>
          <w:color w:val="auto"/>
          <w:sz w:val="48"/>
          <w:szCs w:val="36"/>
          <w:rtl/>
        </w:rPr>
      </w:pPr>
    </w:p>
    <w:p w14:paraId="047FCF4C" w14:textId="0FC8FA72"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lastRenderedPageBreak/>
        <w:t>مفهوم التنسيق</w:t>
      </w:r>
    </w:p>
    <w:p w14:paraId="5B3901BB" w14:textId="2C3CB3EB"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التنسيق هو:</w:t>
      </w:r>
    </w:p>
    <w:p w14:paraId="02ACDACA" w14:textId="2FCF034E"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"تنظيم وتوحيد الجهود والأنشطة بين أعضاء الفريق لضمان تكامل العمل وتحقيق الأهداف بأعلى درجة من الكفاءة."</w:t>
      </w:r>
    </w:p>
    <w:p w14:paraId="3C522EC1"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أهمية التنسيق</w:t>
      </w:r>
    </w:p>
    <w:p w14:paraId="086E38EE" w14:textId="00B4C83E"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1- منع تضارب المهام</w:t>
      </w:r>
    </w:p>
    <w:p w14:paraId="6F448BED" w14:textId="32729B83"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يساعد على تحديد المسؤوليات بوضوح.</w:t>
      </w:r>
    </w:p>
    <w:p w14:paraId="5A11461E" w14:textId="71C4B1C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2- تحسين استغلال الموارد</w:t>
      </w:r>
    </w:p>
    <w:p w14:paraId="3764DF95" w14:textId="21E505AF"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يمنع الهدر والتكرار.</w:t>
      </w:r>
    </w:p>
    <w:p w14:paraId="041C32B2" w14:textId="2FFEDB10"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3- رفع الكفاءة التشغيلي</w:t>
      </w:r>
    </w:p>
    <w:p w14:paraId="2B87A36A" w14:textId="5F26C210"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يؤدي إلى إنجاز العمل بصورة أسرع وأكثر دقة.</w:t>
      </w:r>
    </w:p>
    <w:p w14:paraId="220CBFC3" w14:textId="6CEFC410"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4- تعزيز العمل الجماعي</w:t>
      </w:r>
    </w:p>
    <w:p w14:paraId="5B2C67E5" w14:textId="45419B5D"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يجعل أعضاء الفريق يعملون كوحدة واحدة.</w:t>
      </w:r>
    </w:p>
    <w:p w14:paraId="33DC12AC" w14:textId="00F21AE0"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5- تحسين متابعة الأداء</w:t>
      </w:r>
    </w:p>
    <w:p w14:paraId="51AAF2B2" w14:textId="62FDBFEA"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يساعد على معرفة تقدم العمل وتحديد الانحرافات.</w:t>
      </w:r>
    </w:p>
    <w:p w14:paraId="262D7D9E"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متطلبات التنسيق الفعّال</w:t>
      </w:r>
    </w:p>
    <w:p w14:paraId="32F28207" w14:textId="3BB86B38"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وضوح الأدوار</w:t>
      </w:r>
    </w:p>
    <w:p w14:paraId="04444898" w14:textId="2CF62846"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يجب أن يعرف كل فرد:</w:t>
      </w:r>
    </w:p>
    <w:p w14:paraId="4AA1950F"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مسؤولياته.</w:t>
      </w:r>
    </w:p>
    <w:p w14:paraId="33E02FE0"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صلاحياته.</w:t>
      </w:r>
    </w:p>
    <w:p w14:paraId="3A996C88"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lastRenderedPageBreak/>
        <w:t>حدود دوره.</w:t>
      </w:r>
    </w:p>
    <w:p w14:paraId="3FA6A2DC" w14:textId="7A73D29A"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وضوح الأهداف</w:t>
      </w:r>
    </w:p>
    <w:p w14:paraId="2785EF85" w14:textId="48636198"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كل عضو يجب أن يفهم الهدف النهائي للفريق.</w:t>
      </w:r>
    </w:p>
    <w:p w14:paraId="0AD1C70A" w14:textId="27A3E39B"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التواصل المستمر</w:t>
      </w:r>
    </w:p>
    <w:p w14:paraId="62D904ED" w14:textId="555F6D8D"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التنسيق لا يتحقق دون تواصل فعّال.</w:t>
      </w:r>
    </w:p>
    <w:p w14:paraId="7F1E79D9" w14:textId="504878E6"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تبادل المعلوما</w:t>
      </w:r>
    </w:p>
    <w:p w14:paraId="526C3372" w14:textId="0752E341"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مشاركة المعلومات بصورة منتظمة.</w:t>
      </w:r>
    </w:p>
    <w:p w14:paraId="0D503EAD" w14:textId="11E4E3F9"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المتابعة المستمرة</w:t>
      </w:r>
    </w:p>
    <w:p w14:paraId="26CAB9C9" w14:textId="150A7325"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مراقبة التقدم وتصحيح الانحرافات.</w:t>
      </w:r>
    </w:p>
    <w:p w14:paraId="4A461176"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أدوات التنسيق</w:t>
      </w:r>
    </w:p>
    <w:p w14:paraId="7D18B39B"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الاجتماعات الدورية.</w:t>
      </w:r>
    </w:p>
    <w:p w14:paraId="37AF360C"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خطط العمل.</w:t>
      </w:r>
    </w:p>
    <w:p w14:paraId="57B94433"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الجداول الزمنية.</w:t>
      </w:r>
    </w:p>
    <w:p w14:paraId="797A2A32"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لوحات المتابعة.</w:t>
      </w:r>
    </w:p>
    <w:p w14:paraId="5EB1BFEA"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التطبيقات الإلكترونية.</w:t>
      </w:r>
    </w:p>
    <w:p w14:paraId="641C68AB"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معوقات التنسيق</w:t>
      </w:r>
    </w:p>
    <w:p w14:paraId="30E86135"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غموض الأدوار.</w:t>
      </w:r>
    </w:p>
    <w:p w14:paraId="5DE5F61C"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ضعف التواصل.</w:t>
      </w:r>
    </w:p>
    <w:p w14:paraId="5A1F716D"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تضارب الأولويات.</w:t>
      </w:r>
    </w:p>
    <w:p w14:paraId="034F59F6"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نقص المعلومات.</w:t>
      </w:r>
    </w:p>
    <w:p w14:paraId="163AF368"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lastRenderedPageBreak/>
        <w:t>ضعف المتابعة.</w:t>
      </w:r>
    </w:p>
    <w:p w14:paraId="3253A5E5" w14:textId="2DFAB84F" w:rsidR="00146577" w:rsidRPr="00146577" w:rsidRDefault="00146577" w:rsidP="005A4A96">
      <w:pPr>
        <w:spacing w:after="200" w:line="240" w:lineRule="auto"/>
        <w:jc w:val="center"/>
        <w:rPr>
          <w:rFonts w:ascii="Sakkal Majalla" w:eastAsia="Times New Roman" w:hAnsi="Sakkal Majalla"/>
          <w:b/>
          <w:bCs/>
          <w:color w:val="006666"/>
          <w:sz w:val="72"/>
          <w:szCs w:val="48"/>
          <w:rtl/>
        </w:rPr>
      </w:pPr>
      <w:r w:rsidRPr="00146577">
        <w:rPr>
          <w:rFonts w:ascii="Sakkal Majalla" w:eastAsia="Times New Roman" w:hAnsi="Sakkal Majalla"/>
          <w:b/>
          <w:bCs/>
          <w:color w:val="006666"/>
          <w:sz w:val="72"/>
          <w:szCs w:val="48"/>
          <w:rtl/>
        </w:rPr>
        <w:t>رابعاً: تعزيز التعاون المهني</w:t>
      </w:r>
    </w:p>
    <w:p w14:paraId="5698240C" w14:textId="067D7702"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التعاون المهني هو جوهر العمل الجماعي الناجح، حيث يعتمد على استعداد الأفراد للعمل معًا ومشاركة المعرفة والخبرات والجهود لتحقيق أهداف مشتركة.</w:t>
      </w:r>
    </w:p>
    <w:p w14:paraId="4C57570E" w14:textId="164B4612"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وفي المؤسسات الحديثة أصبح التعاون من أهم عوامل النجاح المؤسسي بسبب تشابك الأعمال والحاجة إلى تكامل التخصصات المختلفة.</w:t>
      </w:r>
    </w:p>
    <w:p w14:paraId="7D4FC3A5" w14:textId="6EE4C5DA"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مفهوم التعاون المهني</w:t>
      </w:r>
    </w:p>
    <w:p w14:paraId="538A1ABE" w14:textId="598731FB"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هو:</w:t>
      </w:r>
    </w:p>
    <w:p w14:paraId="0D8A2922" w14:textId="329558B4"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"عمل الأفراد معًا بروح إيجابية ومشاركة فعالة لتحقيق أهداف مشتركة من خلال تبادل الجهود والخبرات والمعرفة."</w:t>
      </w:r>
    </w:p>
    <w:p w14:paraId="0858BBEC"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أهمية التعاون المهني</w:t>
      </w:r>
    </w:p>
    <w:p w14:paraId="30E51F25" w14:textId="2678C829"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1- زيادة الإنتاجية</w:t>
      </w:r>
    </w:p>
    <w:p w14:paraId="595E7A63" w14:textId="77C8D533"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عندما يتعاون الأفراد تتحقق النتائج بصورة أسرع.</w:t>
      </w:r>
    </w:p>
    <w:p w14:paraId="024BA3D0" w14:textId="6EA7FD43"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2- تحسين جودة العمل</w:t>
      </w:r>
    </w:p>
    <w:p w14:paraId="3E6DB3D5" w14:textId="3DABD75F"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تنوع الخبرات يؤدي إلى مخرجات أفضل.</w:t>
      </w:r>
    </w:p>
    <w:p w14:paraId="2FDEFAFF" w14:textId="04721DE0"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3- تعزيز الابتكار</w:t>
      </w:r>
    </w:p>
    <w:p w14:paraId="4AECBCC9" w14:textId="28F0BCFE"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التعاون يساهم في توليد أفكار جديدة.</w:t>
      </w:r>
    </w:p>
    <w:p w14:paraId="3AF4AA32" w14:textId="368F32F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4- تقوية العلاقات المهنية</w:t>
      </w:r>
    </w:p>
    <w:p w14:paraId="57321535"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يزيد من الثقة والاحترام المتبادل.</w:t>
      </w:r>
    </w:p>
    <w:p w14:paraId="37647250" w14:textId="77777777" w:rsidR="00146577" w:rsidRPr="00146577" w:rsidRDefault="00146577" w:rsidP="005A4A96">
      <w:pPr>
        <w:spacing w:after="200" w:line="240" w:lineRule="auto"/>
        <w:rPr>
          <w:rFonts w:ascii="Sakkal Majalla" w:eastAsia="Times New Roman" w:hAnsi="Sakkal Majalla"/>
          <w:b/>
          <w:bCs/>
          <w:color w:val="auto"/>
          <w:sz w:val="48"/>
          <w:szCs w:val="36"/>
          <w:rtl/>
        </w:rPr>
      </w:pPr>
    </w:p>
    <w:p w14:paraId="563778A4" w14:textId="2EA30DA4"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lastRenderedPageBreak/>
        <w:t>5- تحسين حل المشكلات</w:t>
      </w:r>
    </w:p>
    <w:p w14:paraId="35F409EB" w14:textId="404F133C"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يساعد على إيجاد حلول متنوعة وأكثر فاعلية.</w:t>
      </w:r>
    </w:p>
    <w:p w14:paraId="6E2D5875"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أسس التعاون المهني</w:t>
      </w:r>
    </w:p>
    <w:p w14:paraId="1C9D83FF" w14:textId="34A1C9A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الثقة</w:t>
      </w:r>
    </w:p>
    <w:p w14:paraId="09A0A7DB" w14:textId="3DC1D1E0"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الثقة هي أساس التعاون الناجح.</w:t>
      </w:r>
    </w:p>
    <w:p w14:paraId="02C8D828" w14:textId="4F9D5FC8"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الاحترام</w:t>
      </w:r>
    </w:p>
    <w:p w14:paraId="56F75A31" w14:textId="63705A9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احترام الجميع بغض النظر عن المنصب أو الخبرة.</w:t>
      </w:r>
    </w:p>
    <w:p w14:paraId="7EE6FF89" w14:textId="68503203"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المشاركة</w:t>
      </w:r>
    </w:p>
    <w:p w14:paraId="5FDA5AE4" w14:textId="679B912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إشراك الجميع في العمل والقرارات.</w:t>
      </w:r>
    </w:p>
    <w:p w14:paraId="153972D4" w14:textId="561C6CDE"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الدعم المتبادل</w:t>
      </w:r>
    </w:p>
    <w:p w14:paraId="34EE925C" w14:textId="1B89697A"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تقديم المساعدة عند الحاجة.</w:t>
      </w:r>
    </w:p>
    <w:p w14:paraId="0778305C" w14:textId="01A02539"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المسؤولية المشتركة</w:t>
      </w:r>
    </w:p>
    <w:p w14:paraId="4BB63D35" w14:textId="77C09C26"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تحمل الجميع مسؤولية النتائج.</w:t>
      </w:r>
    </w:p>
    <w:p w14:paraId="295700AF"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مهارات تعزز التعاون</w:t>
      </w:r>
    </w:p>
    <w:p w14:paraId="09C1F8AB"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التواصل الفعّال.</w:t>
      </w:r>
    </w:p>
    <w:p w14:paraId="716D6959"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الاستماع الجيد.</w:t>
      </w:r>
    </w:p>
    <w:p w14:paraId="0D6F6223"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حل النزاعات.</w:t>
      </w:r>
    </w:p>
    <w:p w14:paraId="05149449"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إدارة الاختلافات.</w:t>
      </w:r>
    </w:p>
    <w:p w14:paraId="01897782"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العمل بروح الفريق.</w:t>
      </w:r>
    </w:p>
    <w:p w14:paraId="52A7C716" w14:textId="77777777" w:rsidR="00146577" w:rsidRDefault="00146577" w:rsidP="005A4A96">
      <w:pPr>
        <w:spacing w:after="200" w:line="240" w:lineRule="auto"/>
        <w:rPr>
          <w:rFonts w:ascii="Sakkal Majalla" w:eastAsia="Times New Roman" w:hAnsi="Sakkal Majalla"/>
          <w:b/>
          <w:bCs/>
          <w:color w:val="auto"/>
          <w:sz w:val="48"/>
          <w:szCs w:val="36"/>
          <w:rtl/>
        </w:rPr>
      </w:pPr>
    </w:p>
    <w:p w14:paraId="11BA788B" w14:textId="33335099"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lastRenderedPageBreak/>
        <w:t>معوقات التعاون</w:t>
      </w:r>
    </w:p>
    <w:p w14:paraId="39AF1675"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الأنانية.</w:t>
      </w:r>
    </w:p>
    <w:p w14:paraId="0CFD610F"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ضعف الثقة.</w:t>
      </w:r>
    </w:p>
    <w:p w14:paraId="6F813072"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المنافسة السلبية.</w:t>
      </w:r>
    </w:p>
    <w:p w14:paraId="4A2C87DD"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ضعف التواصل.</w:t>
      </w:r>
    </w:p>
    <w:p w14:paraId="29650C44"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عدم وضوح الأهداف.</w:t>
      </w:r>
    </w:p>
    <w:p w14:paraId="24946485" w14:textId="77777777" w:rsidR="00146577" w:rsidRPr="00146577" w:rsidRDefault="00146577" w:rsidP="005A4A96">
      <w:pPr>
        <w:spacing w:after="200" w:line="240" w:lineRule="auto"/>
        <w:jc w:val="center"/>
        <w:rPr>
          <w:rFonts w:ascii="Sakkal Majalla" w:eastAsia="Times New Roman" w:hAnsi="Sakkal Majalla"/>
          <w:b/>
          <w:bCs/>
          <w:color w:val="006666"/>
          <w:sz w:val="72"/>
          <w:szCs w:val="48"/>
          <w:rtl/>
        </w:rPr>
      </w:pPr>
      <w:r w:rsidRPr="00146577">
        <w:rPr>
          <w:rFonts w:ascii="Sakkal Majalla" w:eastAsia="Times New Roman" w:hAnsi="Sakkal Majalla"/>
          <w:b/>
          <w:bCs/>
          <w:color w:val="006666"/>
          <w:sz w:val="72"/>
          <w:szCs w:val="48"/>
          <w:rtl/>
        </w:rPr>
        <w:t>خامساً: بناء بيئة عمل إيجابية</w:t>
      </w:r>
    </w:p>
    <w:p w14:paraId="1EACFBF6" w14:textId="75BFC591"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تُعد بيئة العمل الإيجابية من أهم العوامل التي تؤثر في أداء العاملين ورضاهم وإنتاجيتهم. فكلما كانت بيئة العمل داعمة ومحفزة ومبنية على الاحترام والتواصل الجيد، زادت قدرة الأفراد على الإنجاز والإبداع والتعاون.</w:t>
      </w:r>
    </w:p>
    <w:p w14:paraId="6741580E" w14:textId="590B3E1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وتلعب مهارات التواصل دورًا رئيسيًا في بناء هذه البيئة والمحافظة عليها.</w:t>
      </w:r>
    </w:p>
    <w:p w14:paraId="2037D31E" w14:textId="1F59E049"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مفهوم بيئة العمل الإيجابية</w:t>
      </w:r>
    </w:p>
    <w:p w14:paraId="6E144187" w14:textId="55FE0186"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هي:</w:t>
      </w:r>
    </w:p>
    <w:p w14:paraId="41F1E71F" w14:textId="0C8D4394"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"بيئة مهنية يسودها الاحترام والثقة والتعاون والتواصل الفعّال بما يساعد العاملين على أداء أعمالهم بكفاءة وتحقيق أهداف المؤسسة."</w:t>
      </w:r>
    </w:p>
    <w:p w14:paraId="783C6ED1"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أهمية بيئة العمل الإيجابية</w:t>
      </w:r>
    </w:p>
    <w:p w14:paraId="26531C7A" w14:textId="22664CB3"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1- رفع الإنتاجية</w:t>
      </w:r>
    </w:p>
    <w:p w14:paraId="6872CE0F" w14:textId="499930E4" w:rsid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الموظفون يعملون بصورة أفضل في بيئة داعمة.</w:t>
      </w:r>
    </w:p>
    <w:p w14:paraId="25984C2B" w14:textId="77777777" w:rsidR="00146577" w:rsidRDefault="00146577" w:rsidP="005A4A96">
      <w:pPr>
        <w:spacing w:after="200" w:line="240" w:lineRule="auto"/>
        <w:rPr>
          <w:rFonts w:ascii="Sakkal Majalla" w:eastAsia="Times New Roman" w:hAnsi="Sakkal Majalla"/>
          <w:b/>
          <w:bCs/>
          <w:color w:val="auto"/>
          <w:sz w:val="48"/>
          <w:szCs w:val="36"/>
          <w:rtl/>
        </w:rPr>
      </w:pPr>
    </w:p>
    <w:p w14:paraId="747CE7DC" w14:textId="77777777" w:rsidR="00146577" w:rsidRPr="00146577" w:rsidRDefault="00146577" w:rsidP="005A4A96">
      <w:pPr>
        <w:spacing w:after="200" w:line="240" w:lineRule="auto"/>
        <w:rPr>
          <w:rFonts w:ascii="Sakkal Majalla" w:eastAsia="Times New Roman" w:hAnsi="Sakkal Majalla"/>
          <w:b/>
          <w:bCs/>
          <w:color w:val="auto"/>
          <w:sz w:val="48"/>
          <w:szCs w:val="36"/>
          <w:rtl/>
        </w:rPr>
      </w:pPr>
    </w:p>
    <w:p w14:paraId="282CA5E3" w14:textId="76D7D0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lastRenderedPageBreak/>
        <w:t>2- زيادة الرضا الوظيفي</w:t>
      </w:r>
    </w:p>
    <w:p w14:paraId="088ABC32" w14:textId="506554A6"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البيئة الإيجابية تعزز شعور الموظف بالراحة والانتماء.</w:t>
      </w:r>
    </w:p>
    <w:p w14:paraId="59914AAF" w14:textId="5A6D420A"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3- تقليل النزاعات</w:t>
      </w:r>
    </w:p>
    <w:p w14:paraId="1467F791" w14:textId="2C8B5C64"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العلاقات الجيدة تقلل من الخلافات.</w:t>
      </w:r>
    </w:p>
    <w:p w14:paraId="2520951B" w14:textId="79642B3C"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4- تعزيز الإبداع</w:t>
      </w:r>
    </w:p>
    <w:p w14:paraId="4FA3B995" w14:textId="12DBA4DF"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البيئة الآمنة تشجع على طرح الأفكار الجديدة.</w:t>
      </w:r>
    </w:p>
    <w:p w14:paraId="1F4404B2" w14:textId="0F50AD19"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5- تقليل معدل دوران الموظفين</w:t>
      </w:r>
    </w:p>
    <w:p w14:paraId="14A14536" w14:textId="250D4065"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الأفراد يميلون للبقاء في بيئات العمل الإيجابية.</w:t>
      </w:r>
    </w:p>
    <w:p w14:paraId="09E8EFE1"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مقومات بيئة العمل الإيجابية</w:t>
      </w:r>
    </w:p>
    <w:p w14:paraId="6EAC46DA" w14:textId="086C31E5"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الاحترام المتبادل</w:t>
      </w:r>
    </w:p>
    <w:p w14:paraId="0CDBBFB6" w14:textId="39C2D171"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احترام جميع العاملين دون تمييز.</w:t>
      </w:r>
    </w:p>
    <w:p w14:paraId="3C422F5E" w14:textId="01E9BF2F"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التواصل المفتوح</w:t>
      </w:r>
    </w:p>
    <w:p w14:paraId="2F566A25" w14:textId="7F582D76"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تشجيع الحوار والمشاركة.</w:t>
      </w:r>
    </w:p>
    <w:p w14:paraId="3944224D" w14:textId="74D4FB55"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الثقة</w:t>
      </w:r>
    </w:p>
    <w:p w14:paraId="34A2F71B" w14:textId="29BAD933"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بناء علاقات قائمة على الصدقية والشفافية.</w:t>
      </w:r>
    </w:p>
    <w:p w14:paraId="5C401863" w14:textId="002B53F8"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العدالة</w:t>
      </w:r>
    </w:p>
    <w:p w14:paraId="37A3E27E" w14:textId="19410DCA"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المساواة في التعامل والفرص.</w:t>
      </w:r>
    </w:p>
    <w:p w14:paraId="75BD47AC" w14:textId="6FBAB6CD"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التقدير</w:t>
      </w:r>
    </w:p>
    <w:p w14:paraId="5F4D39D7" w14:textId="203E309D"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الاعتراف بالجهود والإنجازات.</w:t>
      </w:r>
    </w:p>
    <w:p w14:paraId="0D001339" w14:textId="6903DC6C"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الدعم</w:t>
      </w:r>
    </w:p>
    <w:p w14:paraId="08015A2A" w14:textId="542C1AB0"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lastRenderedPageBreak/>
        <w:t>مساندة العاملين وتوفير المساعدة اللازمة.</w:t>
      </w:r>
    </w:p>
    <w:p w14:paraId="32FF9A0E" w14:textId="3B08AAA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المشاركة</w:t>
      </w:r>
    </w:p>
    <w:p w14:paraId="49BBCE7F" w14:textId="5687A4E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إشراك الموظفين في اتخاذ القرارات المناسبة.</w:t>
      </w:r>
    </w:p>
    <w:p w14:paraId="7191E2A4" w14:textId="2CCE22C3"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دور التواصل في بناء بيئة إيجابية</w:t>
      </w:r>
    </w:p>
    <w:p w14:paraId="0752B710" w14:textId="7B185B71"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يساعد التواصل على:</w:t>
      </w:r>
    </w:p>
    <w:p w14:paraId="0B45A766"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تعزيز الثقة.</w:t>
      </w:r>
    </w:p>
    <w:p w14:paraId="0A33AB95"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حل المشكلات.</w:t>
      </w:r>
    </w:p>
    <w:p w14:paraId="7B4A1717"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تقوية العلاقات.</w:t>
      </w:r>
    </w:p>
    <w:p w14:paraId="6464D4C0"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تحسين التنسيق.</w:t>
      </w:r>
    </w:p>
    <w:p w14:paraId="0B42AC49"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نشر ثقافة التعاون.</w:t>
      </w:r>
    </w:p>
    <w:p w14:paraId="17D81A87"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رفع الروح المعنوية.</w:t>
      </w:r>
    </w:p>
    <w:p w14:paraId="587E74C0" w14:textId="77777777" w:rsidR="00146577" w:rsidRPr="00146577" w:rsidRDefault="00146577" w:rsidP="005A4A96">
      <w:pPr>
        <w:spacing w:after="200" w:line="240" w:lineRule="auto"/>
        <w:rPr>
          <w:rFonts w:ascii="Sakkal Majalla" w:eastAsia="Times New Roman" w:hAnsi="Sakkal Majalla"/>
          <w:b/>
          <w:bCs/>
          <w:color w:val="C00000"/>
          <w:sz w:val="48"/>
          <w:szCs w:val="36"/>
          <w:rtl/>
        </w:rPr>
      </w:pPr>
      <w:r w:rsidRPr="00146577">
        <w:rPr>
          <w:rFonts w:ascii="Sakkal Majalla" w:eastAsia="Times New Roman" w:hAnsi="Sakkal Majalla"/>
          <w:b/>
          <w:bCs/>
          <w:color w:val="C00000"/>
          <w:sz w:val="48"/>
          <w:szCs w:val="36"/>
          <w:rtl/>
        </w:rPr>
        <w:t>ممارسات عملية لبناء بيئة عمل إيجابية</w:t>
      </w:r>
    </w:p>
    <w:p w14:paraId="0651BD13"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تشجيع التواصل المفتوح بين الجميع.</w:t>
      </w:r>
    </w:p>
    <w:p w14:paraId="08CF34C8"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تقديم تغذية راجعة إيجابية وبناءة.</w:t>
      </w:r>
    </w:p>
    <w:p w14:paraId="10289CF3"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الاحتفال بالنجاحات والإنجازات.</w:t>
      </w:r>
    </w:p>
    <w:p w14:paraId="0119C3EA"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معالجة النزاعات بسرعة وعدالة.</w:t>
      </w:r>
    </w:p>
    <w:p w14:paraId="547D8CDF"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تشجيع العمل الجماعي.</w:t>
      </w:r>
    </w:p>
    <w:p w14:paraId="6F922EF0"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توفير فرص التطوير والتعلم.</w:t>
      </w:r>
    </w:p>
    <w:p w14:paraId="561F9004" w14:textId="77777777"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احترام التنوع والاختلاف.</w:t>
      </w:r>
    </w:p>
    <w:p w14:paraId="5E8837B7" w14:textId="13E4D9C6" w:rsidR="00146577" w:rsidRPr="00146577" w:rsidRDefault="00146577" w:rsidP="005A4A96">
      <w:pPr>
        <w:spacing w:after="200" w:line="240" w:lineRule="auto"/>
        <w:rPr>
          <w:rFonts w:ascii="Sakkal Majalla" w:eastAsia="Times New Roman" w:hAnsi="Sakkal Majalla"/>
          <w:b/>
          <w:bCs/>
          <w:color w:val="auto"/>
          <w:sz w:val="48"/>
          <w:szCs w:val="36"/>
          <w:rtl/>
        </w:rPr>
      </w:pPr>
      <w:r w:rsidRPr="00146577">
        <w:rPr>
          <w:rFonts w:ascii="Sakkal Majalla" w:eastAsia="Times New Roman" w:hAnsi="Sakkal Majalla"/>
          <w:b/>
          <w:bCs/>
          <w:color w:val="auto"/>
          <w:sz w:val="48"/>
          <w:szCs w:val="36"/>
          <w:rtl/>
        </w:rPr>
        <w:t>دعم التوازن بين العمل والحياة.</w:t>
      </w:r>
    </w:p>
    <w:p w14:paraId="47F9FDF3" w14:textId="27319595" w:rsidR="00146577" w:rsidRPr="005A4A96" w:rsidRDefault="005A4A96" w:rsidP="00E32711">
      <w:pPr>
        <w:spacing w:after="200"/>
        <w:rPr>
          <w:rFonts w:ascii="Sakkal Majalla" w:eastAsia="Times New Roman" w:hAnsi="Sakkal Majalla"/>
          <w:b/>
          <w:bCs/>
          <w:color w:val="auto"/>
          <w:sz w:val="48"/>
          <w:szCs w:val="36"/>
          <w:rtl/>
        </w:rPr>
      </w:pPr>
      <w:r w:rsidRPr="005A4A96">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19840" behindDoc="0" locked="0" layoutInCell="1" allowOverlap="1" wp14:anchorId="34443E09" wp14:editId="2BE13A67">
                <wp:simplePos x="0" y="0"/>
                <wp:positionH relativeFrom="page">
                  <wp:align>right</wp:align>
                </wp:positionH>
                <wp:positionV relativeFrom="paragraph">
                  <wp:posOffset>-178979</wp:posOffset>
                </wp:positionV>
                <wp:extent cx="7409815" cy="9724208"/>
                <wp:effectExtent l="0" t="0" r="0" b="0"/>
                <wp:wrapNone/>
                <wp:docPr id="1715464746" name="Group 522"/>
                <wp:cNvGraphicFramePr/>
                <a:graphic xmlns:a="http://schemas.openxmlformats.org/drawingml/2006/main">
                  <a:graphicData uri="http://schemas.microsoft.com/office/word/2010/wordprocessingGroup">
                    <wpg:wgp>
                      <wpg:cNvGrpSpPr/>
                      <wpg:grpSpPr>
                        <a:xfrm>
                          <a:off x="0" y="0"/>
                          <a:ext cx="7409815" cy="9724208"/>
                          <a:chOff x="-866776" y="-65858"/>
                          <a:chExt cx="7409815" cy="9724208"/>
                        </a:xfrm>
                      </wpg:grpSpPr>
                      <wpg:grpSp>
                        <wpg:cNvPr id="76446272" name="Group 76446272"/>
                        <wpg:cNvGrpSpPr/>
                        <wpg:grpSpPr>
                          <a:xfrm>
                            <a:off x="-866776" y="-65858"/>
                            <a:ext cx="7409815" cy="9724208"/>
                            <a:chOff x="-1276365" y="-370658"/>
                            <a:chExt cx="7409936" cy="9724208"/>
                          </a:xfrm>
                        </wpg:grpSpPr>
                        <wpg:grpSp>
                          <wpg:cNvPr id="823449796" name="Group 823449796"/>
                          <wpg:cNvGrpSpPr/>
                          <wpg:grpSpPr>
                            <a:xfrm>
                              <a:off x="-1276365" y="2571750"/>
                              <a:ext cx="6972415" cy="6781800"/>
                              <a:chOff x="-1438311" y="0"/>
                              <a:chExt cx="6972507" cy="6782280"/>
                            </a:xfrm>
                          </wpg:grpSpPr>
                          <wpg:grpSp>
                            <wpg:cNvPr id="1871881268" name="Group 25"/>
                            <wpg:cNvGrpSpPr/>
                            <wpg:grpSpPr>
                              <a:xfrm>
                                <a:off x="3129968" y="0"/>
                                <a:ext cx="2262401" cy="515506"/>
                                <a:chOff x="3849594" y="0"/>
                                <a:chExt cx="2262401" cy="515506"/>
                              </a:xfrm>
                            </wpg:grpSpPr>
                            <wpg:grpSp>
                              <wpg:cNvPr id="15866159" name="Group 15866159"/>
                              <wpg:cNvGrpSpPr/>
                              <wpg:grpSpPr>
                                <a:xfrm>
                                  <a:off x="5606227" y="0"/>
                                  <a:ext cx="505768" cy="515506"/>
                                  <a:chOff x="5606227" y="0"/>
                                  <a:chExt cx="505768" cy="515506"/>
                                </a:xfrm>
                              </wpg:grpSpPr>
                              <wps:wsp>
                                <wps:cNvPr id="1316762926" name="Oval 1316762926"/>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575046616" name="Picture 1575046616" descr="Target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950168721" name="TextBox 34"/>
                              <wps:cNvSpPr txBox="1"/>
                              <wps:spPr>
                                <a:xfrm>
                                  <a:off x="3849594" y="69514"/>
                                  <a:ext cx="1755192" cy="441357"/>
                                </a:xfrm>
                                <a:prstGeom prst="rect">
                                  <a:avLst/>
                                </a:prstGeom>
                                <a:noFill/>
                              </wps:spPr>
                              <wps:txbx>
                                <w:txbxContent>
                                  <w:p w14:paraId="3DF35339" w14:textId="77777777" w:rsidR="005A4A96" w:rsidRPr="00BC6FB1" w:rsidRDefault="005A4A96" w:rsidP="005A4A9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408956078" name="Group 26"/>
                            <wpg:cNvGrpSpPr/>
                            <wpg:grpSpPr>
                              <a:xfrm>
                                <a:off x="-27" y="9939"/>
                                <a:ext cx="2261262" cy="514985"/>
                                <a:chOff x="-27" y="0"/>
                                <a:chExt cx="2261570" cy="515506"/>
                              </a:xfrm>
                            </wpg:grpSpPr>
                            <wps:wsp>
                              <wps:cNvPr id="2081898627" name="Oval 2081898627"/>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027162823" name="TextBox 34"/>
                              <wps:cNvSpPr txBox="1"/>
                              <wps:spPr>
                                <a:xfrm>
                                  <a:off x="-27" y="69511"/>
                                  <a:ext cx="1756066" cy="441803"/>
                                </a:xfrm>
                                <a:prstGeom prst="rect">
                                  <a:avLst/>
                                </a:prstGeom>
                                <a:noFill/>
                              </wps:spPr>
                              <wps:txbx>
                                <w:txbxContent>
                                  <w:p w14:paraId="3ACC8C5F" w14:textId="77777777" w:rsidR="005A4A96" w:rsidRPr="00BC6FB1" w:rsidRDefault="005A4A96" w:rsidP="005A4A9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410636998" name="Picture 1410636998" descr="Note "/>
                                <pic:cNvPicPr>
                                  <a:picLocks noChangeAspect="1" noChangeArrowheads="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513008913" name="Text Box 1513008913"/>
                            <wps:cNvSpPr txBox="1"/>
                            <wps:spPr>
                              <a:xfrm>
                                <a:off x="2720955" y="874272"/>
                                <a:ext cx="2813241" cy="5908008"/>
                              </a:xfrm>
                              <a:prstGeom prst="rect">
                                <a:avLst/>
                              </a:prstGeom>
                              <a:noFill/>
                              <a:ln w="6350">
                                <a:noFill/>
                              </a:ln>
                            </wps:spPr>
                            <wps:txbx>
                              <w:txbxContent>
                                <w:p w14:paraId="5431EA1C" w14:textId="77777777" w:rsidR="005A4A96" w:rsidRPr="00DE31C3" w:rsidRDefault="005A4A96" w:rsidP="005A4A96">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19EF0698" w14:textId="77777777" w:rsidR="005A4A96" w:rsidRPr="00284268" w:rsidRDefault="005A4A96">
                                  <w:pPr>
                                    <w:pStyle w:val="a5"/>
                                    <w:numPr>
                                      <w:ilvl w:val="0"/>
                                      <w:numId w:val="14"/>
                                    </w:numPr>
                                    <w:rPr>
                                      <w:rFonts w:ascii="Sakkal Majalla" w:eastAsia="GE Dinar One" w:hAnsi="Sakkal Majalla" w:cs="Sakkal Majalla"/>
                                      <w:kern w:val="24"/>
                                      <w:sz w:val="40"/>
                                      <w:szCs w:val="40"/>
                                    </w:rPr>
                                  </w:pPr>
                                  <w:r>
                                    <w:rPr>
                                      <w:rFonts w:ascii="Sakkal Majalla" w:eastAsia="GE Dinar One" w:hAnsi="Sakkal Majalla" w:cs="Sakkal Majalla" w:hint="cs"/>
                                      <w:kern w:val="24"/>
                                      <w:sz w:val="40"/>
                                      <w:szCs w:val="40"/>
                                      <w:rtl/>
                                    </w:rPr>
                                    <w:t xml:space="preserve">فهم </w:t>
                                  </w:r>
                                  <w:r w:rsidRPr="00A93827">
                                    <w:rPr>
                                      <w:rFonts w:ascii="Sakkal Majalla" w:eastAsia="GE Dinar One" w:hAnsi="Sakkal Majalla" w:cs="Sakkal Majalla"/>
                                      <w:kern w:val="24"/>
                                      <w:sz w:val="40"/>
                                      <w:szCs w:val="40"/>
                                      <w:rtl/>
                                    </w:rPr>
                                    <w:t>أسباب الخلافات في بيئة العمل</w:t>
                                  </w:r>
                                  <w:r>
                                    <w:rPr>
                                      <w:rFonts w:ascii="Sakkal Majalla" w:eastAsia="GE Dinar One" w:hAnsi="Sakkal Majalla" w:cs="Sakkal Majalla" w:hint="cs"/>
                                      <w:kern w:val="24"/>
                                      <w:sz w:val="40"/>
                                      <w:szCs w:val="40"/>
                                      <w:rtl/>
                                    </w:rPr>
                                    <w:t xml:space="preserve"> .</w:t>
                                  </w:r>
                                </w:p>
                                <w:p w14:paraId="01DCC792" w14:textId="77777777" w:rsidR="005A4A96" w:rsidRPr="00A37B93" w:rsidRDefault="005A4A96" w:rsidP="005A4A96">
                                  <w:pPr>
                                    <w:pStyle w:val="a5"/>
                                    <w:spacing w:line="240" w:lineRule="auto"/>
                                    <w:ind w:left="360"/>
                                    <w:rPr>
                                      <w:rFonts w:ascii="Sakkal Majalla" w:eastAsia="GE Dinar One" w:hAnsi="Sakkal Majalla" w:cs="Sakkal Majalla"/>
                                      <w:color w:val="000000"/>
                                      <w:kern w:val="24"/>
                                      <w:sz w:val="40"/>
                                      <w:szCs w:val="40"/>
                                    </w:rPr>
                                  </w:pPr>
                                </w:p>
                                <w:p w14:paraId="0DE0D10F" w14:textId="77777777" w:rsidR="005A4A96" w:rsidRPr="007611FA" w:rsidRDefault="005A4A96" w:rsidP="005A4A96">
                                  <w:pPr>
                                    <w:pStyle w:val="a5"/>
                                    <w:spacing w:line="240" w:lineRule="auto"/>
                                    <w:ind w:left="576"/>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89346440" name="Text Box 89346440"/>
                            <wps:cNvSpPr txBox="1"/>
                            <wps:spPr>
                              <a:xfrm>
                                <a:off x="-1438311" y="673954"/>
                                <a:ext cx="3810113" cy="5203047"/>
                              </a:xfrm>
                              <a:prstGeom prst="rect">
                                <a:avLst/>
                              </a:prstGeom>
                              <a:noFill/>
                              <a:ln w="6350">
                                <a:noFill/>
                              </a:ln>
                            </wps:spPr>
                            <wps:txbx>
                              <w:txbxContent>
                                <w:p w14:paraId="04C0D597" w14:textId="77777777" w:rsidR="005A4A96" w:rsidRPr="00A93827" w:rsidRDefault="005A4A96">
                                  <w:pPr>
                                    <w:pStyle w:val="a5"/>
                                    <w:numPr>
                                      <w:ilvl w:val="0"/>
                                      <w:numId w:val="13"/>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أسباب الخلافات في بيئة العمل.</w:t>
                                  </w:r>
                                </w:p>
                                <w:p w14:paraId="74CEC19E" w14:textId="77777777" w:rsidR="005A4A96" w:rsidRPr="00A93827" w:rsidRDefault="005A4A96">
                                  <w:pPr>
                                    <w:pStyle w:val="a5"/>
                                    <w:numPr>
                                      <w:ilvl w:val="0"/>
                                      <w:numId w:val="13"/>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مؤشرات ضعف التواصل.</w:t>
                                  </w:r>
                                </w:p>
                                <w:p w14:paraId="3AE6BA58" w14:textId="77777777" w:rsidR="005A4A96" w:rsidRPr="00A93827" w:rsidRDefault="005A4A96">
                                  <w:pPr>
                                    <w:pStyle w:val="a5"/>
                                    <w:numPr>
                                      <w:ilvl w:val="0"/>
                                      <w:numId w:val="13"/>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أساليب حل النزاعات.</w:t>
                                  </w:r>
                                </w:p>
                                <w:p w14:paraId="408783D5" w14:textId="77777777" w:rsidR="005A4A96" w:rsidRPr="00A93827" w:rsidRDefault="005A4A96">
                                  <w:pPr>
                                    <w:pStyle w:val="a5"/>
                                    <w:numPr>
                                      <w:ilvl w:val="0"/>
                                      <w:numId w:val="13"/>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إدارة المواقف الصعبة.</w:t>
                                  </w:r>
                                </w:p>
                                <w:p w14:paraId="29D94F42" w14:textId="77777777" w:rsidR="005A4A96" w:rsidRPr="00072E93" w:rsidRDefault="005A4A96">
                                  <w:pPr>
                                    <w:pStyle w:val="a5"/>
                                    <w:numPr>
                                      <w:ilvl w:val="0"/>
                                      <w:numId w:val="13"/>
                                    </w:numPr>
                                    <w:spacing w:line="240" w:lineRule="auto"/>
                                    <w:rPr>
                                      <w:rFonts w:ascii="Sakkal Majalla" w:eastAsia="GE Dinar One" w:hAnsi="Sakkal Majalla" w:cs="Sakkal Majalla"/>
                                      <w:kern w:val="24"/>
                                      <w:sz w:val="40"/>
                                      <w:szCs w:val="40"/>
                                      <w:lang w:bidi="ar-SY"/>
                                    </w:rPr>
                                  </w:pPr>
                                  <w:r w:rsidRPr="00A93827">
                                    <w:rPr>
                                      <w:rFonts w:ascii="Sakkal Majalla" w:eastAsia="GE Dinar One" w:hAnsi="Sakkal Majalla" w:cs="Sakkal Majalla"/>
                                      <w:kern w:val="24"/>
                                      <w:sz w:val="40"/>
                                      <w:szCs w:val="40"/>
                                      <w:rtl/>
                                    </w:rPr>
                                    <w:t>تحويل الخلاف إلى فرص تطوير.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751939398" name="Group 1751939398"/>
                          <wpg:cNvGrpSpPr/>
                          <wpg:grpSpPr>
                            <a:xfrm>
                              <a:off x="-304807" y="-370658"/>
                              <a:ext cx="6438378" cy="1991955"/>
                              <a:chOff x="-304807" y="-370658"/>
                              <a:chExt cx="6438378" cy="1991955"/>
                            </a:xfrm>
                          </wpg:grpSpPr>
                          <pic:pic xmlns:pic="http://schemas.openxmlformats.org/drawingml/2006/picture">
                            <pic:nvPicPr>
                              <pic:cNvPr id="1737725484" name="Picture 1737725484" descr="Calendar "/>
                              <pic:cNvPicPr>
                                <a:picLocks noChangeAspect="1"/>
                              </pic:cNvPicPr>
                            </pic:nvPicPr>
                            <pic:blipFill>
                              <a:blip r:embed="rId42"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384108" y="-304800"/>
                                <a:ext cx="526415" cy="526415"/>
                              </a:xfrm>
                              <a:prstGeom prst="rect">
                                <a:avLst/>
                              </a:prstGeom>
                              <a:noFill/>
                              <a:ln>
                                <a:noFill/>
                              </a:ln>
                            </pic:spPr>
                          </pic:pic>
                          <wps:wsp>
                            <wps:cNvPr id="1314490436" name="TextBox 34"/>
                            <wps:cNvSpPr txBox="1"/>
                            <wps:spPr>
                              <a:xfrm>
                                <a:off x="5086439" y="719373"/>
                                <a:ext cx="1047132" cy="866140"/>
                              </a:xfrm>
                              <a:prstGeom prst="rect">
                                <a:avLst/>
                              </a:prstGeom>
                              <a:noFill/>
                            </wps:spPr>
                            <wps:txbx>
                              <w:txbxContent>
                                <w:p w14:paraId="10C25864" w14:textId="77777777" w:rsidR="005A4A96" w:rsidRPr="005A4A96" w:rsidRDefault="005A4A96" w:rsidP="005A4A96">
                                  <w:pPr>
                                    <w:spacing w:line="240" w:lineRule="auto"/>
                                    <w:jc w:val="center"/>
                                    <w:rPr>
                                      <w:rFonts w:ascii="Adobe Arabic" w:eastAsia="GE Dinar One" w:hAnsi="Adobe Arabic" w:cs="Adobe Arabic"/>
                                      <w:b/>
                                      <w:bCs/>
                                      <w:color w:val="C00000"/>
                                      <w:kern w:val="24"/>
                                      <w:sz w:val="56"/>
                                      <w:szCs w:val="56"/>
                                      <w:lang w:bidi="ar-SY"/>
                                    </w:rPr>
                                  </w:pPr>
                                  <w:r w:rsidRPr="005A4A96">
                                    <w:rPr>
                                      <w:rFonts w:ascii="Adobe Arabic" w:eastAsia="GE Dinar One" w:hAnsi="Adobe Arabic" w:cs="Adobe Arabic" w:hint="cs"/>
                                      <w:b/>
                                      <w:bCs/>
                                      <w:color w:val="C00000"/>
                                      <w:kern w:val="24"/>
                                      <w:sz w:val="56"/>
                                      <w:szCs w:val="56"/>
                                      <w:rtl/>
                                      <w:lang w:bidi="ar-SY"/>
                                    </w:rPr>
                                    <w:t xml:space="preserve">اليوم الثالث </w:t>
                                  </w:r>
                                </w:p>
                              </w:txbxContent>
                            </wps:txbx>
                            <wps:bodyPr wrap="square" rtlCol="0">
                              <a:spAutoFit/>
                            </wps:bodyPr>
                          </wps:wsp>
                          <wps:wsp>
                            <wps:cNvPr id="354347757" name="TextBox 34"/>
                            <wps:cNvSpPr txBox="1"/>
                            <wps:spPr>
                              <a:xfrm>
                                <a:off x="2485049" y="-370658"/>
                                <a:ext cx="2430185" cy="662305"/>
                              </a:xfrm>
                              <a:prstGeom prst="rect">
                                <a:avLst/>
                              </a:prstGeom>
                              <a:noFill/>
                            </wps:spPr>
                            <wps:txbx>
                              <w:txbxContent>
                                <w:p w14:paraId="0AC5BDC3" w14:textId="77777777" w:rsidR="005A4A96" w:rsidRPr="00CA7C57" w:rsidRDefault="005A4A96" w:rsidP="005A4A96">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الثانية</w:t>
                                  </w:r>
                                </w:p>
                              </w:txbxContent>
                            </wps:txbx>
                            <wps:bodyPr wrap="square" rtlCol="0">
                              <a:spAutoFit/>
                            </wps:bodyPr>
                          </wps:wsp>
                          <wps:wsp>
                            <wps:cNvPr id="1690753276" name="TextBox 34"/>
                            <wps:cNvSpPr txBox="1"/>
                            <wps:spPr>
                              <a:xfrm>
                                <a:off x="-304807" y="1030747"/>
                                <a:ext cx="4981656" cy="590550"/>
                              </a:xfrm>
                              <a:prstGeom prst="rect">
                                <a:avLst/>
                              </a:prstGeom>
                              <a:noFill/>
                            </wps:spPr>
                            <wps:txbx>
                              <w:txbxContent>
                                <w:p w14:paraId="5F0D959D" w14:textId="77777777" w:rsidR="005A4A96" w:rsidRPr="0075673C" w:rsidRDefault="005A4A96" w:rsidP="005A4A96">
                                  <w:pPr>
                                    <w:jc w:val="center"/>
                                    <w:rPr>
                                      <w:rFonts w:asciiTheme="majorHAnsi" w:eastAsia="GE Dinar One" w:hAnsiTheme="majorHAnsi" w:cstheme="majorHAnsi"/>
                                      <w:b/>
                                      <w:bCs/>
                                      <w:kern w:val="24"/>
                                      <w:sz w:val="56"/>
                                      <w:szCs w:val="56"/>
                                      <w:lang w:bidi="ar-SY"/>
                                    </w:rPr>
                                  </w:pPr>
                                  <w:r w:rsidRPr="00A93827">
                                    <w:rPr>
                                      <w:rFonts w:asciiTheme="majorHAnsi" w:eastAsia="GE Dinar One" w:hAnsiTheme="majorHAnsi" w:cs="Calibri Light"/>
                                      <w:b/>
                                      <w:bCs/>
                                      <w:kern w:val="24"/>
                                      <w:sz w:val="56"/>
                                      <w:szCs w:val="56"/>
                                      <w:rtl/>
                                      <w:lang w:bidi="ar-SY"/>
                                    </w:rPr>
                                    <w:t>إدارة الخلافات وسوء الفهم</w:t>
                                  </w:r>
                                </w:p>
                              </w:txbxContent>
                            </wps:txbx>
                            <wps:bodyPr wrap="square" rtlCol="0">
                              <a:spAutoFit/>
                            </wps:bodyPr>
                          </wps:wsp>
                        </wpg:grpSp>
                      </wpg:grpSp>
                      <pic:pic xmlns:pic="http://schemas.openxmlformats.org/drawingml/2006/picture">
                        <pic:nvPicPr>
                          <pic:cNvPr id="1996890749" name="Picture 9"/>
                          <pic:cNvPicPr>
                            <a:picLocks noChangeAspect="1"/>
                          </pic:cNvPicPr>
                        </pic:nvPicPr>
                        <pic:blipFill rotWithShape="1">
                          <a:blip r:embed="rId46">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4443E09" id="_x0000_s1188" style="position:absolute;left:0;text-align:left;margin-left:532.25pt;margin-top:-14.1pt;width:583.45pt;height:765.7pt;z-index:253219840;mso-position-horizontal:right;mso-position-horizontal-relative:page;mso-position-vertical-relative:text;mso-width-relative:margin;mso-height-relative:margin" coordorigin="-8667,-658" coordsize="74098,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">
                <v:group id="Group 76446272" o:spid="_x0000_s1189" style="position:absolute;left:-8667;top:-658;width:74097;height:97241" coordorigin="-12763,-3706" coordsize="74099,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">
                  <v:group id="Group 823449796" o:spid="_x0000_s1190" style="position:absolute;left:-12763;top:25717;width:69723;height:67818" coordorigin="-14383" coordsize="69725,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">
                    <v:group id="Group 25" o:spid="_x0000_s1191" style="position:absolute;left:31299;width:22624;height:5155" coordorigin="38495" coordsize="22624,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">
                      <v:group id="Group 15866159" o:spid="_x0000_s119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">
                        <v:oval id="Oval 1316762926" o:spid="_x0000_s119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" fillcolor="#168489" stroked="f" strokeweight="1pt">
                          <v:fill opacity="49087f"/>
                          <v:stroke joinstyle="miter"/>
                        </v:oval>
                        <v:shape id="Picture 1575046616" o:spid="_x0000_s119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">
                          <v:imagedata r:id="rId43" o:title="Target " gain="19661f" blacklevel="22938f"/>
                        </v:shape>
                      </v:group>
                      <v:shape id="TextBox 34" o:spid="_x0000_s1195" type="#_x0000_t202" style="position:absolute;left:38495;top:695;width:17552;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" filled="f" stroked="f">
                        <v:textbox style="mso-fit-shape-to-text:t">
                          <w:txbxContent>
                            <w:p w14:paraId="3DF35339" w14:textId="77777777" w:rsidR="005A4A96" w:rsidRPr="00BC6FB1" w:rsidRDefault="005A4A96" w:rsidP="005A4A9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196"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">
                      <v:oval id="Oval 2081898627" o:spid="_x0000_s119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" fillcolor="#168489" stroked="f" strokeweight="1pt">
                        <v:fill opacity="49087f"/>
                        <v:stroke joinstyle="miter"/>
                      </v:oval>
                      <v:shape id="TextBox 34" o:spid="_x0000_s1198" type="#_x0000_t202" style="position:absolute;top:695;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" filled="f" stroked="f">
                        <v:textbox style="mso-fit-shape-to-text:t">
                          <w:txbxContent>
                            <w:p w14:paraId="3ACC8C5F" w14:textId="77777777" w:rsidR="005A4A96" w:rsidRPr="00BC6FB1" w:rsidRDefault="005A4A96" w:rsidP="005A4A9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410636998" o:spid="_x0000_s119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">
                        <v:imagedata r:id="rId44" o:title="Note " gain="19661f" blacklevel="22938f"/>
                      </v:shape>
                    </v:group>
                    <v:shape id="Text Box 1513008913" o:spid="_x0000_s1200"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" filled="f" stroked="f" strokeweight=".5pt">
                      <v:textbox>
                        <w:txbxContent>
                          <w:p w14:paraId="5431EA1C" w14:textId="77777777" w:rsidR="005A4A96" w:rsidRPr="00DE31C3" w:rsidRDefault="005A4A96" w:rsidP="005A4A96">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19EF0698" w14:textId="77777777" w:rsidR="005A4A96" w:rsidRPr="00284268" w:rsidRDefault="005A4A96">
                            <w:pPr>
                              <w:pStyle w:val="a5"/>
                              <w:numPr>
                                <w:ilvl w:val="0"/>
                                <w:numId w:val="14"/>
                              </w:numPr>
                              <w:rPr>
                                <w:rFonts w:ascii="Sakkal Majalla" w:eastAsia="GE Dinar One" w:hAnsi="Sakkal Majalla" w:cs="Sakkal Majalla"/>
                                <w:kern w:val="24"/>
                                <w:sz w:val="40"/>
                                <w:szCs w:val="40"/>
                              </w:rPr>
                            </w:pPr>
                            <w:r>
                              <w:rPr>
                                <w:rFonts w:ascii="Sakkal Majalla" w:eastAsia="GE Dinar One" w:hAnsi="Sakkal Majalla" w:cs="Sakkal Majalla" w:hint="cs"/>
                                <w:kern w:val="24"/>
                                <w:sz w:val="40"/>
                                <w:szCs w:val="40"/>
                                <w:rtl/>
                              </w:rPr>
                              <w:t xml:space="preserve">فهم </w:t>
                            </w:r>
                            <w:r w:rsidRPr="00A93827">
                              <w:rPr>
                                <w:rFonts w:ascii="Sakkal Majalla" w:eastAsia="GE Dinar One" w:hAnsi="Sakkal Majalla" w:cs="Sakkal Majalla"/>
                                <w:kern w:val="24"/>
                                <w:sz w:val="40"/>
                                <w:szCs w:val="40"/>
                                <w:rtl/>
                              </w:rPr>
                              <w:t>أسباب الخلافات في بيئة العمل</w:t>
                            </w:r>
                            <w:r>
                              <w:rPr>
                                <w:rFonts w:ascii="Sakkal Majalla" w:eastAsia="GE Dinar One" w:hAnsi="Sakkal Majalla" w:cs="Sakkal Majalla" w:hint="cs"/>
                                <w:kern w:val="24"/>
                                <w:sz w:val="40"/>
                                <w:szCs w:val="40"/>
                                <w:rtl/>
                              </w:rPr>
                              <w:t xml:space="preserve"> .</w:t>
                            </w:r>
                          </w:p>
                          <w:p w14:paraId="01DCC792" w14:textId="77777777" w:rsidR="005A4A96" w:rsidRPr="00A37B93" w:rsidRDefault="005A4A96" w:rsidP="005A4A96">
                            <w:pPr>
                              <w:pStyle w:val="a5"/>
                              <w:spacing w:line="240" w:lineRule="auto"/>
                              <w:ind w:left="360"/>
                              <w:rPr>
                                <w:rFonts w:ascii="Sakkal Majalla" w:eastAsia="GE Dinar One" w:hAnsi="Sakkal Majalla" w:cs="Sakkal Majalla"/>
                                <w:color w:val="000000"/>
                                <w:kern w:val="24"/>
                                <w:sz w:val="40"/>
                                <w:szCs w:val="40"/>
                              </w:rPr>
                            </w:pPr>
                          </w:p>
                          <w:p w14:paraId="0DE0D10F" w14:textId="77777777" w:rsidR="005A4A96" w:rsidRPr="007611FA" w:rsidRDefault="005A4A96" w:rsidP="005A4A96">
                            <w:pPr>
                              <w:pStyle w:val="a5"/>
                              <w:spacing w:line="240" w:lineRule="auto"/>
                              <w:ind w:left="576"/>
                              <w:rPr>
                                <w:rFonts w:ascii="Adobe Arabic" w:eastAsia="GE Dinar One" w:hAnsi="Adobe Arabic" w:cs="Adobe Arabic"/>
                                <w:color w:val="000000"/>
                                <w:kern w:val="24"/>
                                <w:sz w:val="32"/>
                                <w:szCs w:val="32"/>
                                <w:lang w:bidi="ar-SY"/>
                              </w:rPr>
                            </w:pPr>
                          </w:p>
                        </w:txbxContent>
                      </v:textbox>
                    </v:shape>
                    <v:shape id="Text Box 89346440" o:spid="_x0000_s1201" type="#_x0000_t202" style="position:absolute;left:-14383;top:6739;width:38101;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" filled="f" stroked="f" strokeweight=".5pt">
                      <v:textbox>
                        <w:txbxContent>
                          <w:p w14:paraId="04C0D597" w14:textId="77777777" w:rsidR="005A4A96" w:rsidRPr="00A93827" w:rsidRDefault="005A4A96">
                            <w:pPr>
                              <w:pStyle w:val="a5"/>
                              <w:numPr>
                                <w:ilvl w:val="0"/>
                                <w:numId w:val="13"/>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أسباب الخلافات في بيئة العمل.</w:t>
                            </w:r>
                          </w:p>
                          <w:p w14:paraId="74CEC19E" w14:textId="77777777" w:rsidR="005A4A96" w:rsidRPr="00A93827" w:rsidRDefault="005A4A96">
                            <w:pPr>
                              <w:pStyle w:val="a5"/>
                              <w:numPr>
                                <w:ilvl w:val="0"/>
                                <w:numId w:val="13"/>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مؤشرات ضعف التواصل.</w:t>
                            </w:r>
                          </w:p>
                          <w:p w14:paraId="3AE6BA58" w14:textId="77777777" w:rsidR="005A4A96" w:rsidRPr="00A93827" w:rsidRDefault="005A4A96">
                            <w:pPr>
                              <w:pStyle w:val="a5"/>
                              <w:numPr>
                                <w:ilvl w:val="0"/>
                                <w:numId w:val="13"/>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أساليب حل النزاعات.</w:t>
                            </w:r>
                          </w:p>
                          <w:p w14:paraId="408783D5" w14:textId="77777777" w:rsidR="005A4A96" w:rsidRPr="00A93827" w:rsidRDefault="005A4A96">
                            <w:pPr>
                              <w:pStyle w:val="a5"/>
                              <w:numPr>
                                <w:ilvl w:val="0"/>
                                <w:numId w:val="13"/>
                              </w:numPr>
                              <w:spacing w:line="240" w:lineRule="auto"/>
                              <w:rPr>
                                <w:rFonts w:ascii="Sakkal Majalla" w:eastAsia="GE Dinar One" w:hAnsi="Sakkal Majalla" w:cs="Sakkal Majalla"/>
                                <w:kern w:val="24"/>
                                <w:sz w:val="40"/>
                                <w:szCs w:val="40"/>
                              </w:rPr>
                            </w:pPr>
                            <w:r w:rsidRPr="00A93827">
                              <w:rPr>
                                <w:rFonts w:ascii="Sakkal Majalla" w:eastAsia="GE Dinar One" w:hAnsi="Sakkal Majalla" w:cs="Sakkal Majalla"/>
                                <w:kern w:val="24"/>
                                <w:sz w:val="40"/>
                                <w:szCs w:val="40"/>
                                <w:rtl/>
                              </w:rPr>
                              <w:t>إدارة المواقف الصعبة.</w:t>
                            </w:r>
                          </w:p>
                          <w:p w14:paraId="29D94F42" w14:textId="77777777" w:rsidR="005A4A96" w:rsidRPr="00072E93" w:rsidRDefault="005A4A96">
                            <w:pPr>
                              <w:pStyle w:val="a5"/>
                              <w:numPr>
                                <w:ilvl w:val="0"/>
                                <w:numId w:val="13"/>
                              </w:numPr>
                              <w:spacing w:line="240" w:lineRule="auto"/>
                              <w:rPr>
                                <w:rFonts w:ascii="Sakkal Majalla" w:eastAsia="GE Dinar One" w:hAnsi="Sakkal Majalla" w:cs="Sakkal Majalla"/>
                                <w:kern w:val="24"/>
                                <w:sz w:val="40"/>
                                <w:szCs w:val="40"/>
                                <w:lang w:bidi="ar-SY"/>
                              </w:rPr>
                            </w:pPr>
                            <w:r w:rsidRPr="00A93827">
                              <w:rPr>
                                <w:rFonts w:ascii="Sakkal Majalla" w:eastAsia="GE Dinar One" w:hAnsi="Sakkal Majalla" w:cs="Sakkal Majalla"/>
                                <w:kern w:val="24"/>
                                <w:sz w:val="40"/>
                                <w:szCs w:val="40"/>
                                <w:rtl/>
                              </w:rPr>
                              <w:t>تحويل الخلاف إلى فرص تطوير.</w:t>
                            </w:r>
                          </w:p>
                        </w:txbxContent>
                      </v:textbox>
                    </v:shape>
                  </v:group>
                  <v:group id="Group 1751939398" o:spid="_x0000_s1202" style="position:absolute;left:-3048;top:-3706;width:64383;height:19918" coordorigin="-3048,-3706" coordsize="64383,199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">
                    <v:shape id="Picture 1737725484" o:spid="_x0000_s1203" type="#_x0000_t75" alt="Calendar " style="position:absolute;left:53841;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">
                      <v:imagedata r:id="rId45" o:title="Calendar " recolortarget="black"/>
                    </v:shape>
                    <v:shape id="TextBox 34" o:spid="_x0000_s1204" type="#_x0000_t202" style="position:absolute;left:50864;top:7193;width:10471;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" filled="f" stroked="f">
                      <v:textbox style="mso-fit-shape-to-text:t">
                        <w:txbxContent>
                          <w:p w14:paraId="10C25864" w14:textId="77777777" w:rsidR="005A4A96" w:rsidRPr="005A4A96" w:rsidRDefault="005A4A96" w:rsidP="005A4A96">
                            <w:pPr>
                              <w:spacing w:line="240" w:lineRule="auto"/>
                              <w:jc w:val="center"/>
                              <w:rPr>
                                <w:rFonts w:ascii="Adobe Arabic" w:eastAsia="GE Dinar One" w:hAnsi="Adobe Arabic" w:cs="Adobe Arabic"/>
                                <w:b/>
                                <w:bCs/>
                                <w:color w:val="C00000"/>
                                <w:kern w:val="24"/>
                                <w:sz w:val="56"/>
                                <w:szCs w:val="56"/>
                                <w:lang w:bidi="ar-SY"/>
                              </w:rPr>
                            </w:pPr>
                            <w:r w:rsidRPr="005A4A96">
                              <w:rPr>
                                <w:rFonts w:ascii="Adobe Arabic" w:eastAsia="GE Dinar One" w:hAnsi="Adobe Arabic" w:cs="Adobe Arabic" w:hint="cs"/>
                                <w:b/>
                                <w:bCs/>
                                <w:color w:val="C00000"/>
                                <w:kern w:val="24"/>
                                <w:sz w:val="56"/>
                                <w:szCs w:val="56"/>
                                <w:rtl/>
                                <w:lang w:bidi="ar-SY"/>
                              </w:rPr>
                              <w:t xml:space="preserve">اليوم الثالث </w:t>
                            </w:r>
                          </w:p>
                        </w:txbxContent>
                      </v:textbox>
                    </v:shape>
                    <v:shape id="TextBox 34" o:spid="_x0000_s1205" type="#_x0000_t202" style="position:absolute;left:24850;top:-3706;width:24302;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" filled="f" stroked="f">
                      <v:textbox style="mso-fit-shape-to-text:t">
                        <w:txbxContent>
                          <w:p w14:paraId="0AC5BDC3" w14:textId="77777777" w:rsidR="005A4A96" w:rsidRPr="00CA7C57" w:rsidRDefault="005A4A96" w:rsidP="005A4A96">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الثانية</w:t>
                            </w:r>
                          </w:p>
                        </w:txbxContent>
                      </v:textbox>
                    </v:shape>
                    <v:shape id="TextBox 34" o:spid="_x0000_s1206" type="#_x0000_t202" style="position:absolute;left:-3048;top:10307;width:49816;height:59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" filled="f" stroked="f">
                      <v:textbox style="mso-fit-shape-to-text:t">
                        <w:txbxContent>
                          <w:p w14:paraId="5F0D959D" w14:textId="77777777" w:rsidR="005A4A96" w:rsidRPr="0075673C" w:rsidRDefault="005A4A96" w:rsidP="005A4A96">
                            <w:pPr>
                              <w:jc w:val="center"/>
                              <w:rPr>
                                <w:rFonts w:asciiTheme="majorHAnsi" w:eastAsia="GE Dinar One" w:hAnsiTheme="majorHAnsi" w:cstheme="majorHAnsi"/>
                                <w:b/>
                                <w:bCs/>
                                <w:kern w:val="24"/>
                                <w:sz w:val="56"/>
                                <w:szCs w:val="56"/>
                                <w:lang w:bidi="ar-SY"/>
                              </w:rPr>
                            </w:pPr>
                            <w:r w:rsidRPr="00A93827">
                              <w:rPr>
                                <w:rFonts w:asciiTheme="majorHAnsi" w:eastAsia="GE Dinar One" w:hAnsiTheme="majorHAnsi" w:cs="Calibri Light"/>
                                <w:b/>
                                <w:bCs/>
                                <w:kern w:val="24"/>
                                <w:sz w:val="56"/>
                                <w:szCs w:val="56"/>
                                <w:rtl/>
                                <w:lang w:bidi="ar-SY"/>
                              </w:rPr>
                              <w:t>إدارة الخلافات وسوء الفهم</w:t>
                            </w:r>
                          </w:p>
                        </w:txbxContent>
                      </v:textbox>
                    </v:shape>
                  </v:group>
                </v:group>
                <v:shape id="Picture 9" o:spid="_x0000_s1207"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">
                  <v:imagedata r:id="rId51" o:title="" croptop="8759f" cropbottom="38800f" cropleft=".5" cropright="5314f" chromakey="#ebe9ec"/>
                </v:shape>
                <w10:wrap anchorx="page"/>
              </v:group>
            </w:pict>
          </mc:Fallback>
        </mc:AlternateContent>
      </w:r>
    </w:p>
    <w:p w14:paraId="21EECBC5" w14:textId="77777777" w:rsidR="00146577" w:rsidRDefault="00146577" w:rsidP="00E32711">
      <w:pPr>
        <w:spacing w:after="200"/>
        <w:rPr>
          <w:rFonts w:ascii="Sakkal Majalla" w:eastAsia="Times New Roman" w:hAnsi="Sakkal Majalla"/>
          <w:b/>
          <w:bCs/>
          <w:color w:val="006666"/>
          <w:sz w:val="160"/>
          <w:szCs w:val="72"/>
          <w:rtl/>
        </w:rPr>
      </w:pPr>
    </w:p>
    <w:p w14:paraId="27E639BE" w14:textId="77777777" w:rsidR="00146577" w:rsidRDefault="00146577" w:rsidP="00E32711">
      <w:pPr>
        <w:spacing w:after="200"/>
        <w:rPr>
          <w:rFonts w:ascii="Sakkal Majalla" w:eastAsia="Times New Roman" w:hAnsi="Sakkal Majalla"/>
          <w:b/>
          <w:bCs/>
          <w:color w:val="006666"/>
          <w:sz w:val="160"/>
          <w:szCs w:val="72"/>
          <w:rtl/>
        </w:rPr>
      </w:pPr>
    </w:p>
    <w:p w14:paraId="6991505E" w14:textId="77777777" w:rsidR="00146577" w:rsidRDefault="00146577" w:rsidP="00E32711">
      <w:pPr>
        <w:spacing w:after="200"/>
        <w:rPr>
          <w:rFonts w:ascii="Sakkal Majalla" w:eastAsia="Times New Roman" w:hAnsi="Sakkal Majalla"/>
          <w:b/>
          <w:bCs/>
          <w:color w:val="006666"/>
          <w:sz w:val="160"/>
          <w:szCs w:val="72"/>
          <w:rtl/>
        </w:rPr>
      </w:pPr>
    </w:p>
    <w:p w14:paraId="50A5A72C" w14:textId="77777777" w:rsidR="00146577" w:rsidRDefault="00146577" w:rsidP="00E32711">
      <w:pPr>
        <w:spacing w:after="200"/>
        <w:rPr>
          <w:rFonts w:ascii="Sakkal Majalla" w:eastAsia="Times New Roman" w:hAnsi="Sakkal Majalla"/>
          <w:b/>
          <w:bCs/>
          <w:color w:val="006666"/>
          <w:sz w:val="160"/>
          <w:szCs w:val="72"/>
          <w:rtl/>
        </w:rPr>
      </w:pPr>
    </w:p>
    <w:p w14:paraId="0E7F983F" w14:textId="77777777" w:rsidR="00146577" w:rsidRDefault="00146577" w:rsidP="00E32711">
      <w:pPr>
        <w:spacing w:after="200"/>
        <w:rPr>
          <w:rFonts w:ascii="Sakkal Majalla" w:eastAsia="Times New Roman" w:hAnsi="Sakkal Majalla"/>
          <w:b/>
          <w:bCs/>
          <w:color w:val="006666"/>
          <w:sz w:val="160"/>
          <w:szCs w:val="72"/>
          <w:rtl/>
        </w:rPr>
      </w:pPr>
    </w:p>
    <w:p w14:paraId="3900EC2A" w14:textId="77777777" w:rsidR="00146577" w:rsidRDefault="00146577" w:rsidP="00E32711">
      <w:pPr>
        <w:spacing w:after="200"/>
        <w:rPr>
          <w:rFonts w:ascii="Sakkal Majalla" w:eastAsia="Times New Roman" w:hAnsi="Sakkal Majalla"/>
          <w:b/>
          <w:bCs/>
          <w:color w:val="006666"/>
          <w:sz w:val="160"/>
          <w:szCs w:val="72"/>
          <w:rtl/>
        </w:rPr>
      </w:pPr>
    </w:p>
    <w:p w14:paraId="4BF9D372" w14:textId="77777777" w:rsidR="00146577" w:rsidRDefault="00146577" w:rsidP="00E32711">
      <w:pPr>
        <w:spacing w:after="200"/>
        <w:rPr>
          <w:rFonts w:ascii="Sakkal Majalla" w:eastAsia="Times New Roman" w:hAnsi="Sakkal Majalla"/>
          <w:b/>
          <w:bCs/>
          <w:color w:val="006666"/>
          <w:sz w:val="160"/>
          <w:szCs w:val="72"/>
          <w:rtl/>
        </w:rPr>
      </w:pPr>
    </w:p>
    <w:p w14:paraId="69C01FE8" w14:textId="77777777" w:rsidR="00146577" w:rsidRDefault="00146577" w:rsidP="00E32711">
      <w:pPr>
        <w:spacing w:after="200"/>
        <w:rPr>
          <w:rFonts w:ascii="Sakkal Majalla" w:eastAsia="Times New Roman" w:hAnsi="Sakkal Majalla"/>
          <w:b/>
          <w:bCs/>
          <w:color w:val="006666"/>
          <w:sz w:val="160"/>
          <w:szCs w:val="72"/>
          <w:rtl/>
        </w:rPr>
      </w:pPr>
    </w:p>
    <w:p w14:paraId="0F2DD5AD" w14:textId="77777777" w:rsidR="00146577" w:rsidRDefault="00146577" w:rsidP="00E32711">
      <w:pPr>
        <w:spacing w:after="200"/>
        <w:rPr>
          <w:rFonts w:ascii="Sakkal Majalla" w:eastAsia="Times New Roman" w:hAnsi="Sakkal Majalla"/>
          <w:b/>
          <w:bCs/>
          <w:color w:val="006666"/>
          <w:sz w:val="160"/>
          <w:szCs w:val="72"/>
          <w:rtl/>
        </w:rPr>
      </w:pPr>
    </w:p>
    <w:p w14:paraId="5F4428A7" w14:textId="77777777" w:rsidR="00146577" w:rsidRPr="005A4A96" w:rsidRDefault="00146577" w:rsidP="00E32711">
      <w:pPr>
        <w:spacing w:after="200"/>
        <w:rPr>
          <w:rFonts w:ascii="Sakkal Majalla" w:eastAsia="Times New Roman" w:hAnsi="Sakkal Majalla"/>
          <w:b/>
          <w:bCs/>
          <w:color w:val="006666"/>
          <w:sz w:val="48"/>
          <w:szCs w:val="36"/>
          <w:rtl/>
        </w:rPr>
      </w:pPr>
    </w:p>
    <w:p w14:paraId="551558EC" w14:textId="77777777" w:rsidR="005A4A96" w:rsidRPr="005A4A96" w:rsidRDefault="005A4A96" w:rsidP="005A4A96">
      <w:pPr>
        <w:spacing w:after="200" w:line="240" w:lineRule="auto"/>
        <w:jc w:val="center"/>
        <w:rPr>
          <w:rFonts w:ascii="Sakkal Majalla" w:eastAsia="Times New Roman" w:hAnsi="Sakkal Majalla"/>
          <w:b/>
          <w:bCs/>
          <w:color w:val="006666"/>
          <w:sz w:val="56"/>
          <w:szCs w:val="44"/>
          <w:lang w:val="en-GB"/>
        </w:rPr>
      </w:pPr>
      <w:r w:rsidRPr="005A4A96">
        <w:rPr>
          <w:rFonts w:ascii="Sakkal Majalla" w:eastAsia="Times New Roman" w:hAnsi="Sakkal Majalla"/>
          <w:b/>
          <w:bCs/>
          <w:color w:val="006666"/>
          <w:sz w:val="56"/>
          <w:szCs w:val="44"/>
          <w:rtl/>
        </w:rPr>
        <w:lastRenderedPageBreak/>
        <w:t>أولاً: أسباب الخلافات في بيئة العمل</w:t>
      </w:r>
    </w:p>
    <w:p w14:paraId="5CD2B455"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تُعد الخلافات والنزاعات جزءًا طبيعيًا من بيئة العمل، حيث يجتمع أفراد مختلفون في الخبرات والمهارات والشخصيات والأفكار والأهداف للعمل معًا داخل المؤسسة. ولذلك فإن حدوث الخلافات لا يُعتبر بالضرورة أمرًا سلبيًا، بل قد يكون مؤشرًا على وجود تنوع في الآراء ووجهات النظر، وهو أمر صحي إذا تمت إدارته بطريقة احترافية</w:t>
      </w:r>
      <w:r w:rsidRPr="005A4A96">
        <w:rPr>
          <w:rFonts w:ascii="Sakkal Majalla" w:eastAsia="Times New Roman" w:hAnsi="Sakkal Majalla"/>
          <w:b/>
          <w:bCs/>
          <w:color w:val="auto"/>
          <w:sz w:val="48"/>
          <w:szCs w:val="36"/>
          <w:lang w:val="en-GB"/>
        </w:rPr>
        <w:t>.</w:t>
      </w:r>
    </w:p>
    <w:p w14:paraId="1A5D0E21"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وتكمن المشكلة الحقيقية ليس في وجود الخلافات، وإنما في كيفية التعامل معها وإدارتها. فالنزاع غير المُدار قد يؤدي إلى انخفاض الإنتاجية وتدهور العلاقات المهنية، بينما يمكن للخلاف المُدار بشكل جيد أن يتحول إلى فرصة للتطوير والإبداع وتحسين الأداء</w:t>
      </w:r>
      <w:r w:rsidRPr="005A4A96">
        <w:rPr>
          <w:rFonts w:ascii="Sakkal Majalla" w:eastAsia="Times New Roman" w:hAnsi="Sakkal Majalla"/>
          <w:b/>
          <w:bCs/>
          <w:color w:val="auto"/>
          <w:sz w:val="48"/>
          <w:szCs w:val="36"/>
          <w:lang w:val="en-GB"/>
        </w:rPr>
        <w:t>.</w:t>
      </w:r>
    </w:p>
    <w:p w14:paraId="7EF3B504" w14:textId="77777777"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t>مفهوم الخلاف في بيئة العمل</w:t>
      </w:r>
    </w:p>
    <w:p w14:paraId="66746106"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الخلاف في بيئة العمل هو</w:t>
      </w:r>
      <w:r w:rsidRPr="005A4A96">
        <w:rPr>
          <w:rFonts w:ascii="Sakkal Majalla" w:eastAsia="Times New Roman" w:hAnsi="Sakkal Majalla"/>
          <w:b/>
          <w:bCs/>
          <w:color w:val="auto"/>
          <w:sz w:val="48"/>
          <w:szCs w:val="36"/>
          <w:lang w:val="en-GB"/>
        </w:rPr>
        <w:t>:</w:t>
      </w:r>
    </w:p>
    <w:p w14:paraId="19BB05B7"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lang w:val="en-GB"/>
        </w:rPr>
        <w:t>"</w:t>
      </w:r>
      <w:r w:rsidRPr="005A4A96">
        <w:rPr>
          <w:rFonts w:ascii="Sakkal Majalla" w:eastAsia="Times New Roman" w:hAnsi="Sakkal Majalla"/>
          <w:b/>
          <w:bCs/>
          <w:color w:val="auto"/>
          <w:sz w:val="48"/>
          <w:szCs w:val="36"/>
          <w:rtl/>
        </w:rPr>
        <w:t>حالة من التباين أو التعارض في الآراء أو المصالح أو الأهداف أو الأساليب بين فردين أو أكثر داخل المؤسسة</w:t>
      </w:r>
      <w:r w:rsidRPr="005A4A96">
        <w:rPr>
          <w:rFonts w:ascii="Sakkal Majalla" w:eastAsia="Times New Roman" w:hAnsi="Sakkal Majalla"/>
          <w:b/>
          <w:bCs/>
          <w:color w:val="auto"/>
          <w:sz w:val="48"/>
          <w:szCs w:val="36"/>
          <w:lang w:val="en-GB"/>
        </w:rPr>
        <w:t>."</w:t>
      </w:r>
    </w:p>
    <w:p w14:paraId="36D6EB7D"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وقد يكون الخلاف</w:t>
      </w:r>
      <w:r w:rsidRPr="005A4A96">
        <w:rPr>
          <w:rFonts w:ascii="Sakkal Majalla" w:eastAsia="Times New Roman" w:hAnsi="Sakkal Majalla"/>
          <w:b/>
          <w:bCs/>
          <w:color w:val="auto"/>
          <w:sz w:val="48"/>
          <w:szCs w:val="36"/>
          <w:lang w:val="en-GB"/>
        </w:rPr>
        <w:t>:</w:t>
      </w:r>
    </w:p>
    <w:p w14:paraId="6E14E21D" w14:textId="77777777" w:rsidR="005A4A96" w:rsidRPr="005A4A96" w:rsidRDefault="005A4A96">
      <w:pPr>
        <w:numPr>
          <w:ilvl w:val="0"/>
          <w:numId w:val="48"/>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بسيطًا ومؤقتًا</w:t>
      </w:r>
      <w:r w:rsidRPr="005A4A96">
        <w:rPr>
          <w:rFonts w:ascii="Sakkal Majalla" w:eastAsia="Times New Roman" w:hAnsi="Sakkal Majalla"/>
          <w:b/>
          <w:bCs/>
          <w:color w:val="auto"/>
          <w:sz w:val="48"/>
          <w:szCs w:val="36"/>
          <w:lang w:val="en-GB"/>
        </w:rPr>
        <w:t>.</w:t>
      </w:r>
    </w:p>
    <w:p w14:paraId="32336C38" w14:textId="77777777" w:rsidR="005A4A96" w:rsidRPr="005A4A96" w:rsidRDefault="005A4A96">
      <w:pPr>
        <w:numPr>
          <w:ilvl w:val="0"/>
          <w:numId w:val="48"/>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متوسط التأثير</w:t>
      </w:r>
      <w:r w:rsidRPr="005A4A96">
        <w:rPr>
          <w:rFonts w:ascii="Sakkal Majalla" w:eastAsia="Times New Roman" w:hAnsi="Sakkal Majalla"/>
          <w:b/>
          <w:bCs/>
          <w:color w:val="auto"/>
          <w:sz w:val="48"/>
          <w:szCs w:val="36"/>
          <w:lang w:val="en-GB"/>
        </w:rPr>
        <w:t>.</w:t>
      </w:r>
    </w:p>
    <w:p w14:paraId="79CB7995" w14:textId="77777777" w:rsidR="005A4A96" w:rsidRPr="005A4A96" w:rsidRDefault="005A4A96">
      <w:pPr>
        <w:numPr>
          <w:ilvl w:val="0"/>
          <w:numId w:val="48"/>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حادًا ومعقدًا</w:t>
      </w:r>
      <w:r w:rsidRPr="005A4A96">
        <w:rPr>
          <w:rFonts w:ascii="Sakkal Majalla" w:eastAsia="Times New Roman" w:hAnsi="Sakkal Majalla"/>
          <w:b/>
          <w:bCs/>
          <w:color w:val="auto"/>
          <w:sz w:val="48"/>
          <w:szCs w:val="36"/>
          <w:lang w:val="en-GB"/>
        </w:rPr>
        <w:t>.</w:t>
      </w:r>
    </w:p>
    <w:p w14:paraId="0E042FC9" w14:textId="77777777" w:rsidR="005A4A96" w:rsidRPr="005A4A96" w:rsidRDefault="005A4A96">
      <w:pPr>
        <w:numPr>
          <w:ilvl w:val="0"/>
          <w:numId w:val="48"/>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فرديًا أو جماعيًا</w:t>
      </w:r>
      <w:r w:rsidRPr="005A4A96">
        <w:rPr>
          <w:rFonts w:ascii="Sakkal Majalla" w:eastAsia="Times New Roman" w:hAnsi="Sakkal Majalla"/>
          <w:b/>
          <w:bCs/>
          <w:color w:val="auto"/>
          <w:sz w:val="48"/>
          <w:szCs w:val="36"/>
          <w:lang w:val="en-GB"/>
        </w:rPr>
        <w:t>.</w:t>
      </w:r>
    </w:p>
    <w:p w14:paraId="51A9DFCD" w14:textId="77777777" w:rsidR="005A4A96" w:rsidRPr="005A4A96" w:rsidRDefault="005A4A96">
      <w:pPr>
        <w:numPr>
          <w:ilvl w:val="0"/>
          <w:numId w:val="48"/>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بين الموظفين أو الإدارات أو فرق العمل</w:t>
      </w:r>
      <w:r w:rsidRPr="005A4A96">
        <w:rPr>
          <w:rFonts w:ascii="Sakkal Majalla" w:eastAsia="Times New Roman" w:hAnsi="Sakkal Majalla"/>
          <w:b/>
          <w:bCs/>
          <w:color w:val="auto"/>
          <w:sz w:val="48"/>
          <w:szCs w:val="36"/>
          <w:lang w:val="en-GB"/>
        </w:rPr>
        <w:t>.</w:t>
      </w:r>
    </w:p>
    <w:p w14:paraId="7F761194" w14:textId="77777777" w:rsidR="005A4A96" w:rsidRDefault="005A4A96" w:rsidP="005A4A96">
      <w:pPr>
        <w:spacing w:after="200" w:line="240" w:lineRule="auto"/>
        <w:jc w:val="left"/>
        <w:rPr>
          <w:rFonts w:ascii="Sakkal Majalla" w:eastAsia="Times New Roman" w:hAnsi="Sakkal Majalla"/>
          <w:b/>
          <w:bCs/>
          <w:color w:val="auto"/>
          <w:sz w:val="48"/>
          <w:szCs w:val="36"/>
          <w:rtl/>
        </w:rPr>
      </w:pPr>
    </w:p>
    <w:p w14:paraId="7CFB94A2" w14:textId="34175DCB"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lastRenderedPageBreak/>
        <w:t>أسباب الخلافات في بيئة العمل</w:t>
      </w:r>
    </w:p>
    <w:p w14:paraId="5A8210E6"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أولاً: ضعف التواصل</w:t>
      </w:r>
    </w:p>
    <w:p w14:paraId="4ACF1FBF"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يُعد ضعف التواصل من أكثر أسباب النزاعات انتشارًا داخل المؤسسات</w:t>
      </w:r>
      <w:r w:rsidRPr="005A4A96">
        <w:rPr>
          <w:rFonts w:ascii="Sakkal Majalla" w:eastAsia="Times New Roman" w:hAnsi="Sakkal Majalla"/>
          <w:b/>
          <w:bCs/>
          <w:color w:val="auto"/>
          <w:sz w:val="48"/>
          <w:szCs w:val="36"/>
          <w:lang w:val="en-GB"/>
        </w:rPr>
        <w:t>.</w:t>
      </w:r>
    </w:p>
    <w:p w14:paraId="0701B436"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ويظهر من خلال</w:t>
      </w:r>
      <w:r w:rsidRPr="005A4A96">
        <w:rPr>
          <w:rFonts w:ascii="Sakkal Majalla" w:eastAsia="Times New Roman" w:hAnsi="Sakkal Majalla"/>
          <w:b/>
          <w:bCs/>
          <w:color w:val="auto"/>
          <w:sz w:val="48"/>
          <w:szCs w:val="36"/>
          <w:lang w:val="en-GB"/>
        </w:rPr>
        <w:t>:</w:t>
      </w:r>
    </w:p>
    <w:p w14:paraId="676B3C94" w14:textId="77777777" w:rsidR="005A4A96" w:rsidRPr="005A4A96" w:rsidRDefault="005A4A96">
      <w:pPr>
        <w:numPr>
          <w:ilvl w:val="0"/>
          <w:numId w:val="49"/>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عدم وضوح التعليمات</w:t>
      </w:r>
      <w:r w:rsidRPr="005A4A96">
        <w:rPr>
          <w:rFonts w:ascii="Sakkal Majalla" w:eastAsia="Times New Roman" w:hAnsi="Sakkal Majalla"/>
          <w:b/>
          <w:bCs/>
          <w:color w:val="auto"/>
          <w:sz w:val="48"/>
          <w:szCs w:val="36"/>
          <w:lang w:val="en-GB"/>
        </w:rPr>
        <w:t>.</w:t>
      </w:r>
    </w:p>
    <w:p w14:paraId="17FFE61D" w14:textId="77777777" w:rsidR="005A4A96" w:rsidRPr="005A4A96" w:rsidRDefault="005A4A96">
      <w:pPr>
        <w:numPr>
          <w:ilvl w:val="0"/>
          <w:numId w:val="49"/>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سوء فهم الرسائل</w:t>
      </w:r>
      <w:r w:rsidRPr="005A4A96">
        <w:rPr>
          <w:rFonts w:ascii="Sakkal Majalla" w:eastAsia="Times New Roman" w:hAnsi="Sakkal Majalla"/>
          <w:b/>
          <w:bCs/>
          <w:color w:val="auto"/>
          <w:sz w:val="48"/>
          <w:szCs w:val="36"/>
          <w:lang w:val="en-GB"/>
        </w:rPr>
        <w:t>.</w:t>
      </w:r>
    </w:p>
    <w:p w14:paraId="4F2BB309" w14:textId="77777777" w:rsidR="005A4A96" w:rsidRPr="005A4A96" w:rsidRDefault="005A4A96">
      <w:pPr>
        <w:numPr>
          <w:ilvl w:val="0"/>
          <w:numId w:val="49"/>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نقص المعلومات</w:t>
      </w:r>
      <w:r w:rsidRPr="005A4A96">
        <w:rPr>
          <w:rFonts w:ascii="Sakkal Majalla" w:eastAsia="Times New Roman" w:hAnsi="Sakkal Majalla"/>
          <w:b/>
          <w:bCs/>
          <w:color w:val="auto"/>
          <w:sz w:val="48"/>
          <w:szCs w:val="36"/>
          <w:lang w:val="en-GB"/>
        </w:rPr>
        <w:t>.</w:t>
      </w:r>
    </w:p>
    <w:p w14:paraId="5A804B91" w14:textId="77777777" w:rsidR="005A4A96" w:rsidRPr="005A4A96" w:rsidRDefault="005A4A96">
      <w:pPr>
        <w:numPr>
          <w:ilvl w:val="0"/>
          <w:numId w:val="49"/>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غموض الأهداف</w:t>
      </w:r>
      <w:r w:rsidRPr="005A4A96">
        <w:rPr>
          <w:rFonts w:ascii="Sakkal Majalla" w:eastAsia="Times New Roman" w:hAnsi="Sakkal Majalla"/>
          <w:b/>
          <w:bCs/>
          <w:color w:val="auto"/>
          <w:sz w:val="48"/>
          <w:szCs w:val="36"/>
          <w:lang w:val="en-GB"/>
        </w:rPr>
        <w:t>.</w:t>
      </w:r>
    </w:p>
    <w:p w14:paraId="06DFD7B7" w14:textId="77777777" w:rsidR="005A4A96" w:rsidRPr="005A4A96" w:rsidRDefault="005A4A96">
      <w:pPr>
        <w:numPr>
          <w:ilvl w:val="0"/>
          <w:numId w:val="49"/>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ضعف التغذية الراجعة</w:t>
      </w:r>
      <w:r w:rsidRPr="005A4A96">
        <w:rPr>
          <w:rFonts w:ascii="Sakkal Majalla" w:eastAsia="Times New Roman" w:hAnsi="Sakkal Majalla"/>
          <w:b/>
          <w:bCs/>
          <w:color w:val="auto"/>
          <w:sz w:val="48"/>
          <w:szCs w:val="36"/>
          <w:lang w:val="en-GB"/>
        </w:rPr>
        <w:t>.</w:t>
      </w:r>
    </w:p>
    <w:p w14:paraId="54633962"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مثال</w:t>
      </w:r>
      <w:r w:rsidRPr="005A4A96">
        <w:rPr>
          <w:rFonts w:ascii="Sakkal Majalla" w:eastAsia="Times New Roman" w:hAnsi="Sakkal Majalla"/>
          <w:b/>
          <w:bCs/>
          <w:color w:val="auto"/>
          <w:sz w:val="48"/>
          <w:szCs w:val="36"/>
          <w:lang w:val="en-GB"/>
        </w:rPr>
        <w:t>:</w:t>
      </w:r>
      <w:r w:rsidRPr="005A4A96">
        <w:rPr>
          <w:rFonts w:ascii="Sakkal Majalla" w:eastAsia="Times New Roman" w:hAnsi="Sakkal Majalla"/>
          <w:b/>
          <w:bCs/>
          <w:color w:val="auto"/>
          <w:sz w:val="48"/>
          <w:szCs w:val="36"/>
          <w:lang w:val="en-GB"/>
        </w:rPr>
        <w:br/>
      </w:r>
      <w:r w:rsidRPr="005A4A96">
        <w:rPr>
          <w:rFonts w:ascii="Sakkal Majalla" w:eastAsia="Times New Roman" w:hAnsi="Sakkal Majalla"/>
          <w:b/>
          <w:bCs/>
          <w:color w:val="auto"/>
          <w:sz w:val="48"/>
          <w:szCs w:val="36"/>
          <w:rtl/>
        </w:rPr>
        <w:t>قد يفسر موظف تعليمات المدير بطريقة مختلفة عن المقصود بسبب غموض الرسالة، مما يؤدي إلى خلاف حول النتائج</w:t>
      </w:r>
      <w:r w:rsidRPr="005A4A96">
        <w:rPr>
          <w:rFonts w:ascii="Sakkal Majalla" w:eastAsia="Times New Roman" w:hAnsi="Sakkal Majalla"/>
          <w:b/>
          <w:bCs/>
          <w:color w:val="auto"/>
          <w:sz w:val="48"/>
          <w:szCs w:val="36"/>
          <w:lang w:val="en-GB"/>
        </w:rPr>
        <w:t>.</w:t>
      </w:r>
    </w:p>
    <w:p w14:paraId="7D9D3D63"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ثانياً: اختلاف الشخصيات</w:t>
      </w:r>
    </w:p>
    <w:p w14:paraId="14490889"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كل فرد يمتلك</w:t>
      </w:r>
      <w:r w:rsidRPr="005A4A96">
        <w:rPr>
          <w:rFonts w:ascii="Sakkal Majalla" w:eastAsia="Times New Roman" w:hAnsi="Sakkal Majalla"/>
          <w:b/>
          <w:bCs/>
          <w:color w:val="auto"/>
          <w:sz w:val="48"/>
          <w:szCs w:val="36"/>
          <w:lang w:val="en-GB"/>
        </w:rPr>
        <w:t>:</w:t>
      </w:r>
    </w:p>
    <w:p w14:paraId="50D93620" w14:textId="77777777" w:rsidR="005A4A96" w:rsidRPr="005A4A96" w:rsidRDefault="005A4A96">
      <w:pPr>
        <w:numPr>
          <w:ilvl w:val="0"/>
          <w:numId w:val="50"/>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أسلوب تفكير مختلفًا</w:t>
      </w:r>
      <w:r w:rsidRPr="005A4A96">
        <w:rPr>
          <w:rFonts w:ascii="Sakkal Majalla" w:eastAsia="Times New Roman" w:hAnsi="Sakkal Majalla"/>
          <w:b/>
          <w:bCs/>
          <w:color w:val="auto"/>
          <w:sz w:val="48"/>
          <w:szCs w:val="36"/>
          <w:lang w:val="en-GB"/>
        </w:rPr>
        <w:t>.</w:t>
      </w:r>
    </w:p>
    <w:p w14:paraId="37FE58F8" w14:textId="77777777" w:rsidR="005A4A96" w:rsidRPr="005A4A96" w:rsidRDefault="005A4A96">
      <w:pPr>
        <w:numPr>
          <w:ilvl w:val="0"/>
          <w:numId w:val="50"/>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طريقة عمل مختلفة</w:t>
      </w:r>
      <w:r w:rsidRPr="005A4A96">
        <w:rPr>
          <w:rFonts w:ascii="Sakkal Majalla" w:eastAsia="Times New Roman" w:hAnsi="Sakkal Majalla"/>
          <w:b/>
          <w:bCs/>
          <w:color w:val="auto"/>
          <w:sz w:val="48"/>
          <w:szCs w:val="36"/>
          <w:lang w:val="en-GB"/>
        </w:rPr>
        <w:t>.</w:t>
      </w:r>
    </w:p>
    <w:p w14:paraId="33A7F8C9" w14:textId="77777777" w:rsidR="005A4A96" w:rsidRPr="005A4A96" w:rsidRDefault="005A4A96">
      <w:pPr>
        <w:numPr>
          <w:ilvl w:val="0"/>
          <w:numId w:val="50"/>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قيمًا ومعتقدات خاصة</w:t>
      </w:r>
      <w:r w:rsidRPr="005A4A96">
        <w:rPr>
          <w:rFonts w:ascii="Sakkal Majalla" w:eastAsia="Times New Roman" w:hAnsi="Sakkal Majalla"/>
          <w:b/>
          <w:bCs/>
          <w:color w:val="auto"/>
          <w:sz w:val="48"/>
          <w:szCs w:val="36"/>
          <w:lang w:val="en-GB"/>
        </w:rPr>
        <w:t>.</w:t>
      </w:r>
    </w:p>
    <w:p w14:paraId="4E0016ED" w14:textId="77777777" w:rsidR="005A4A96" w:rsidRPr="005A4A96" w:rsidRDefault="005A4A96">
      <w:pPr>
        <w:numPr>
          <w:ilvl w:val="0"/>
          <w:numId w:val="50"/>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lastRenderedPageBreak/>
        <w:t>نمط تواصل خاصًا</w:t>
      </w:r>
      <w:r w:rsidRPr="005A4A96">
        <w:rPr>
          <w:rFonts w:ascii="Sakkal Majalla" w:eastAsia="Times New Roman" w:hAnsi="Sakkal Majalla"/>
          <w:b/>
          <w:bCs/>
          <w:color w:val="auto"/>
          <w:sz w:val="48"/>
          <w:szCs w:val="36"/>
          <w:lang w:val="en-GB"/>
        </w:rPr>
        <w:t>.</w:t>
      </w:r>
    </w:p>
    <w:p w14:paraId="747C6F1E"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وهذا التنوع قد يؤدي إلى سوء الفهم أو الاختلاف في وجهات النظر</w:t>
      </w:r>
      <w:r w:rsidRPr="005A4A96">
        <w:rPr>
          <w:rFonts w:ascii="Sakkal Majalla" w:eastAsia="Times New Roman" w:hAnsi="Sakkal Majalla"/>
          <w:b/>
          <w:bCs/>
          <w:color w:val="auto"/>
          <w:sz w:val="48"/>
          <w:szCs w:val="36"/>
          <w:lang w:val="en-GB"/>
        </w:rPr>
        <w:t>.</w:t>
      </w:r>
    </w:p>
    <w:p w14:paraId="64BFB6C0"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ثالثاً: تضارب المصالح</w:t>
      </w:r>
    </w:p>
    <w:p w14:paraId="29D2D079"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عندما تتعارض مصالح الأفراد أو الأقسام قد تظهر الخلافات</w:t>
      </w:r>
      <w:r w:rsidRPr="005A4A96">
        <w:rPr>
          <w:rFonts w:ascii="Sakkal Majalla" w:eastAsia="Times New Roman" w:hAnsi="Sakkal Majalla"/>
          <w:b/>
          <w:bCs/>
          <w:color w:val="auto"/>
          <w:sz w:val="48"/>
          <w:szCs w:val="36"/>
          <w:lang w:val="en-GB"/>
        </w:rPr>
        <w:t>.</w:t>
      </w:r>
    </w:p>
    <w:p w14:paraId="17947AF1"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مثل</w:t>
      </w:r>
      <w:r w:rsidRPr="005A4A96">
        <w:rPr>
          <w:rFonts w:ascii="Sakkal Majalla" w:eastAsia="Times New Roman" w:hAnsi="Sakkal Majalla"/>
          <w:b/>
          <w:bCs/>
          <w:color w:val="auto"/>
          <w:sz w:val="48"/>
          <w:szCs w:val="36"/>
          <w:lang w:val="en-GB"/>
        </w:rPr>
        <w:t>:</w:t>
      </w:r>
    </w:p>
    <w:p w14:paraId="363D1FE1" w14:textId="77777777" w:rsidR="005A4A96" w:rsidRPr="005A4A96" w:rsidRDefault="005A4A96">
      <w:pPr>
        <w:numPr>
          <w:ilvl w:val="0"/>
          <w:numId w:val="51"/>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التنافس على الموارد</w:t>
      </w:r>
      <w:r w:rsidRPr="005A4A96">
        <w:rPr>
          <w:rFonts w:ascii="Sakkal Majalla" w:eastAsia="Times New Roman" w:hAnsi="Sakkal Majalla"/>
          <w:b/>
          <w:bCs/>
          <w:color w:val="auto"/>
          <w:sz w:val="48"/>
          <w:szCs w:val="36"/>
          <w:lang w:val="en-GB"/>
        </w:rPr>
        <w:t>.</w:t>
      </w:r>
    </w:p>
    <w:p w14:paraId="61FCDAA5" w14:textId="77777777" w:rsidR="005A4A96" w:rsidRPr="005A4A96" w:rsidRDefault="005A4A96">
      <w:pPr>
        <w:numPr>
          <w:ilvl w:val="0"/>
          <w:numId w:val="51"/>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التنافس على الترقيات</w:t>
      </w:r>
      <w:r w:rsidRPr="005A4A96">
        <w:rPr>
          <w:rFonts w:ascii="Sakkal Majalla" w:eastAsia="Times New Roman" w:hAnsi="Sakkal Majalla"/>
          <w:b/>
          <w:bCs/>
          <w:color w:val="auto"/>
          <w:sz w:val="48"/>
          <w:szCs w:val="36"/>
          <w:lang w:val="en-GB"/>
        </w:rPr>
        <w:t>.</w:t>
      </w:r>
    </w:p>
    <w:p w14:paraId="3C5CD8F6" w14:textId="77777777" w:rsidR="005A4A96" w:rsidRPr="005A4A96" w:rsidRDefault="005A4A96">
      <w:pPr>
        <w:numPr>
          <w:ilvl w:val="0"/>
          <w:numId w:val="51"/>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التنافس على الصلاحيات</w:t>
      </w:r>
      <w:r w:rsidRPr="005A4A96">
        <w:rPr>
          <w:rFonts w:ascii="Sakkal Majalla" w:eastAsia="Times New Roman" w:hAnsi="Sakkal Majalla"/>
          <w:b/>
          <w:bCs/>
          <w:color w:val="auto"/>
          <w:sz w:val="48"/>
          <w:szCs w:val="36"/>
          <w:lang w:val="en-GB"/>
        </w:rPr>
        <w:t>.</w:t>
      </w:r>
    </w:p>
    <w:p w14:paraId="50FC3A38"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رابعاً: عدم وضوح الأدوار والمسؤوليات</w:t>
      </w:r>
    </w:p>
    <w:p w14:paraId="775262E9"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عندما لا تكون المهام محددة بشكل واضح يحدث</w:t>
      </w:r>
      <w:r w:rsidRPr="005A4A96">
        <w:rPr>
          <w:rFonts w:ascii="Sakkal Majalla" w:eastAsia="Times New Roman" w:hAnsi="Sakkal Majalla"/>
          <w:b/>
          <w:bCs/>
          <w:color w:val="auto"/>
          <w:sz w:val="48"/>
          <w:szCs w:val="36"/>
          <w:lang w:val="en-GB"/>
        </w:rPr>
        <w:t>:</w:t>
      </w:r>
    </w:p>
    <w:p w14:paraId="2EA98C6A" w14:textId="77777777" w:rsidR="005A4A96" w:rsidRPr="005A4A96" w:rsidRDefault="005A4A96">
      <w:pPr>
        <w:numPr>
          <w:ilvl w:val="0"/>
          <w:numId w:val="52"/>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تداخل في المسؤوليات</w:t>
      </w:r>
      <w:r w:rsidRPr="005A4A96">
        <w:rPr>
          <w:rFonts w:ascii="Sakkal Majalla" w:eastAsia="Times New Roman" w:hAnsi="Sakkal Majalla"/>
          <w:b/>
          <w:bCs/>
          <w:color w:val="auto"/>
          <w:sz w:val="48"/>
          <w:szCs w:val="36"/>
          <w:lang w:val="en-GB"/>
        </w:rPr>
        <w:t>.</w:t>
      </w:r>
    </w:p>
    <w:p w14:paraId="397C9D71" w14:textId="77777777" w:rsidR="005A4A96" w:rsidRPr="005A4A96" w:rsidRDefault="005A4A96">
      <w:pPr>
        <w:numPr>
          <w:ilvl w:val="0"/>
          <w:numId w:val="52"/>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ازدواجية في العمل</w:t>
      </w:r>
      <w:r w:rsidRPr="005A4A96">
        <w:rPr>
          <w:rFonts w:ascii="Sakkal Majalla" w:eastAsia="Times New Roman" w:hAnsi="Sakkal Majalla"/>
          <w:b/>
          <w:bCs/>
          <w:color w:val="auto"/>
          <w:sz w:val="48"/>
          <w:szCs w:val="36"/>
          <w:lang w:val="en-GB"/>
        </w:rPr>
        <w:t>.</w:t>
      </w:r>
    </w:p>
    <w:p w14:paraId="7CB0D735" w14:textId="77777777" w:rsidR="005A4A96" w:rsidRPr="005A4A96" w:rsidRDefault="005A4A96">
      <w:pPr>
        <w:numPr>
          <w:ilvl w:val="0"/>
          <w:numId w:val="52"/>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تبادل اللوم بين الموظفين</w:t>
      </w:r>
      <w:r w:rsidRPr="005A4A96">
        <w:rPr>
          <w:rFonts w:ascii="Sakkal Majalla" w:eastAsia="Times New Roman" w:hAnsi="Sakkal Majalla"/>
          <w:b/>
          <w:bCs/>
          <w:color w:val="auto"/>
          <w:sz w:val="48"/>
          <w:szCs w:val="36"/>
          <w:lang w:val="en-GB"/>
        </w:rPr>
        <w:t>.</w:t>
      </w:r>
    </w:p>
    <w:p w14:paraId="273D0052"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خامساً: ضغوط العمل</w:t>
      </w:r>
    </w:p>
    <w:p w14:paraId="6A420B33"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الضغط المستمر قد يؤدي إلى</w:t>
      </w:r>
      <w:r w:rsidRPr="005A4A96">
        <w:rPr>
          <w:rFonts w:ascii="Sakkal Majalla" w:eastAsia="Times New Roman" w:hAnsi="Sakkal Majalla"/>
          <w:b/>
          <w:bCs/>
          <w:color w:val="auto"/>
          <w:sz w:val="48"/>
          <w:szCs w:val="36"/>
          <w:lang w:val="en-GB"/>
        </w:rPr>
        <w:t>:</w:t>
      </w:r>
    </w:p>
    <w:p w14:paraId="02B49353" w14:textId="77777777" w:rsidR="005A4A96" w:rsidRPr="005A4A96" w:rsidRDefault="005A4A96">
      <w:pPr>
        <w:numPr>
          <w:ilvl w:val="0"/>
          <w:numId w:val="53"/>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التوتر</w:t>
      </w:r>
      <w:r w:rsidRPr="005A4A96">
        <w:rPr>
          <w:rFonts w:ascii="Sakkal Majalla" w:eastAsia="Times New Roman" w:hAnsi="Sakkal Majalla"/>
          <w:b/>
          <w:bCs/>
          <w:color w:val="auto"/>
          <w:sz w:val="48"/>
          <w:szCs w:val="36"/>
          <w:lang w:val="en-GB"/>
        </w:rPr>
        <w:t>.</w:t>
      </w:r>
    </w:p>
    <w:p w14:paraId="64848AED" w14:textId="77777777" w:rsidR="005A4A96" w:rsidRPr="005A4A96" w:rsidRDefault="005A4A96">
      <w:pPr>
        <w:numPr>
          <w:ilvl w:val="0"/>
          <w:numId w:val="53"/>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lastRenderedPageBreak/>
        <w:t>العصبية</w:t>
      </w:r>
      <w:r w:rsidRPr="005A4A96">
        <w:rPr>
          <w:rFonts w:ascii="Sakkal Majalla" w:eastAsia="Times New Roman" w:hAnsi="Sakkal Majalla"/>
          <w:b/>
          <w:bCs/>
          <w:color w:val="auto"/>
          <w:sz w:val="48"/>
          <w:szCs w:val="36"/>
          <w:lang w:val="en-GB"/>
        </w:rPr>
        <w:t>.</w:t>
      </w:r>
    </w:p>
    <w:p w14:paraId="4BD293A5" w14:textId="77777777" w:rsidR="005A4A96" w:rsidRPr="005A4A96" w:rsidRDefault="005A4A96">
      <w:pPr>
        <w:numPr>
          <w:ilvl w:val="0"/>
          <w:numId w:val="53"/>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سرعة الانفعال</w:t>
      </w:r>
      <w:r w:rsidRPr="005A4A96">
        <w:rPr>
          <w:rFonts w:ascii="Sakkal Majalla" w:eastAsia="Times New Roman" w:hAnsi="Sakkal Majalla"/>
          <w:b/>
          <w:bCs/>
          <w:color w:val="auto"/>
          <w:sz w:val="48"/>
          <w:szCs w:val="36"/>
          <w:lang w:val="en-GB"/>
        </w:rPr>
        <w:t>.</w:t>
      </w:r>
    </w:p>
    <w:p w14:paraId="687700D9" w14:textId="77777777" w:rsidR="005A4A96" w:rsidRPr="005A4A96" w:rsidRDefault="005A4A96">
      <w:pPr>
        <w:numPr>
          <w:ilvl w:val="0"/>
          <w:numId w:val="53"/>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انخفاض القدرة على التحكم بالمشاعر</w:t>
      </w:r>
      <w:r w:rsidRPr="005A4A96">
        <w:rPr>
          <w:rFonts w:ascii="Sakkal Majalla" w:eastAsia="Times New Roman" w:hAnsi="Sakkal Majalla"/>
          <w:b/>
          <w:bCs/>
          <w:color w:val="auto"/>
          <w:sz w:val="48"/>
          <w:szCs w:val="36"/>
          <w:lang w:val="en-GB"/>
        </w:rPr>
        <w:t>.</w:t>
      </w:r>
    </w:p>
    <w:p w14:paraId="386871DA"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سادساً: الاختلاف في الأهداف والأولويات</w:t>
      </w:r>
    </w:p>
    <w:p w14:paraId="19E49D0D"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قد تختلف رؤية كل قسم أو موظف حول الأولويات المطلوبة</w:t>
      </w:r>
      <w:r w:rsidRPr="005A4A96">
        <w:rPr>
          <w:rFonts w:ascii="Sakkal Majalla" w:eastAsia="Times New Roman" w:hAnsi="Sakkal Majalla"/>
          <w:b/>
          <w:bCs/>
          <w:color w:val="auto"/>
          <w:sz w:val="48"/>
          <w:szCs w:val="36"/>
          <w:lang w:val="en-GB"/>
        </w:rPr>
        <w:t>.</w:t>
      </w:r>
    </w:p>
    <w:p w14:paraId="7269C1ED"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مثال</w:t>
      </w:r>
      <w:r w:rsidRPr="005A4A96">
        <w:rPr>
          <w:rFonts w:ascii="Sakkal Majalla" w:eastAsia="Times New Roman" w:hAnsi="Sakkal Majalla"/>
          <w:b/>
          <w:bCs/>
          <w:color w:val="auto"/>
          <w:sz w:val="48"/>
          <w:szCs w:val="36"/>
          <w:lang w:val="en-GB"/>
        </w:rPr>
        <w:t>:</w:t>
      </w:r>
      <w:r w:rsidRPr="005A4A96">
        <w:rPr>
          <w:rFonts w:ascii="Sakkal Majalla" w:eastAsia="Times New Roman" w:hAnsi="Sakkal Majalla"/>
          <w:b/>
          <w:bCs/>
          <w:color w:val="auto"/>
          <w:sz w:val="48"/>
          <w:szCs w:val="36"/>
          <w:lang w:val="en-GB"/>
        </w:rPr>
        <w:br/>
      </w:r>
      <w:r w:rsidRPr="005A4A96">
        <w:rPr>
          <w:rFonts w:ascii="Sakkal Majalla" w:eastAsia="Times New Roman" w:hAnsi="Sakkal Majalla"/>
          <w:b/>
          <w:bCs/>
          <w:color w:val="auto"/>
          <w:sz w:val="48"/>
          <w:szCs w:val="36"/>
          <w:rtl/>
        </w:rPr>
        <w:t>قسم المبيعات يسعى لزيادة المبيعات بسرعة، بينما قسم الجودة يركز على التدقيق والتحقق قبل التنفيذ</w:t>
      </w:r>
      <w:r w:rsidRPr="005A4A96">
        <w:rPr>
          <w:rFonts w:ascii="Sakkal Majalla" w:eastAsia="Times New Roman" w:hAnsi="Sakkal Majalla"/>
          <w:b/>
          <w:bCs/>
          <w:color w:val="auto"/>
          <w:sz w:val="48"/>
          <w:szCs w:val="36"/>
          <w:lang w:val="en-GB"/>
        </w:rPr>
        <w:t>.</w:t>
      </w:r>
    </w:p>
    <w:p w14:paraId="5E41A8DE"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سابعاً: ضعف القيادة والإدارة</w:t>
      </w:r>
    </w:p>
    <w:p w14:paraId="17F82B96"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الإدارة غير الفعالة قد تساهم في</w:t>
      </w:r>
      <w:r w:rsidRPr="005A4A96">
        <w:rPr>
          <w:rFonts w:ascii="Sakkal Majalla" w:eastAsia="Times New Roman" w:hAnsi="Sakkal Majalla"/>
          <w:b/>
          <w:bCs/>
          <w:color w:val="auto"/>
          <w:sz w:val="48"/>
          <w:szCs w:val="36"/>
          <w:lang w:val="en-GB"/>
        </w:rPr>
        <w:t>:</w:t>
      </w:r>
    </w:p>
    <w:p w14:paraId="26ACD24A" w14:textId="77777777" w:rsidR="005A4A96" w:rsidRPr="005A4A96" w:rsidRDefault="005A4A96">
      <w:pPr>
        <w:numPr>
          <w:ilvl w:val="0"/>
          <w:numId w:val="54"/>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تفاقم النزاعات</w:t>
      </w:r>
      <w:r w:rsidRPr="005A4A96">
        <w:rPr>
          <w:rFonts w:ascii="Sakkal Majalla" w:eastAsia="Times New Roman" w:hAnsi="Sakkal Majalla"/>
          <w:b/>
          <w:bCs/>
          <w:color w:val="auto"/>
          <w:sz w:val="48"/>
          <w:szCs w:val="36"/>
          <w:lang w:val="en-GB"/>
        </w:rPr>
        <w:t>.</w:t>
      </w:r>
    </w:p>
    <w:p w14:paraId="4F0C2E95" w14:textId="77777777" w:rsidR="005A4A96" w:rsidRPr="005A4A96" w:rsidRDefault="005A4A96">
      <w:pPr>
        <w:numPr>
          <w:ilvl w:val="0"/>
          <w:numId w:val="54"/>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غياب العدالة</w:t>
      </w:r>
      <w:r w:rsidRPr="005A4A96">
        <w:rPr>
          <w:rFonts w:ascii="Sakkal Majalla" w:eastAsia="Times New Roman" w:hAnsi="Sakkal Majalla"/>
          <w:b/>
          <w:bCs/>
          <w:color w:val="auto"/>
          <w:sz w:val="48"/>
          <w:szCs w:val="36"/>
          <w:lang w:val="en-GB"/>
        </w:rPr>
        <w:t>.</w:t>
      </w:r>
    </w:p>
    <w:p w14:paraId="2163F1D5" w14:textId="77777777" w:rsidR="005A4A96" w:rsidRPr="005A4A96" w:rsidRDefault="005A4A96">
      <w:pPr>
        <w:numPr>
          <w:ilvl w:val="0"/>
          <w:numId w:val="54"/>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ضعف التواصل</w:t>
      </w:r>
      <w:r w:rsidRPr="005A4A96">
        <w:rPr>
          <w:rFonts w:ascii="Sakkal Majalla" w:eastAsia="Times New Roman" w:hAnsi="Sakkal Majalla"/>
          <w:b/>
          <w:bCs/>
          <w:color w:val="auto"/>
          <w:sz w:val="48"/>
          <w:szCs w:val="36"/>
          <w:lang w:val="en-GB"/>
        </w:rPr>
        <w:t>.</w:t>
      </w:r>
    </w:p>
    <w:p w14:paraId="12413AD8" w14:textId="77777777" w:rsidR="005A4A96" w:rsidRPr="005A4A96" w:rsidRDefault="005A4A96">
      <w:pPr>
        <w:numPr>
          <w:ilvl w:val="0"/>
          <w:numId w:val="54"/>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عدم حل المشكلات في الوقت المناسب</w:t>
      </w:r>
      <w:r w:rsidRPr="005A4A96">
        <w:rPr>
          <w:rFonts w:ascii="Sakkal Majalla" w:eastAsia="Times New Roman" w:hAnsi="Sakkal Majalla"/>
          <w:b/>
          <w:bCs/>
          <w:color w:val="auto"/>
          <w:sz w:val="48"/>
          <w:szCs w:val="36"/>
          <w:lang w:val="en-GB"/>
        </w:rPr>
        <w:t>.</w:t>
      </w:r>
    </w:p>
    <w:p w14:paraId="6B7B285D"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ثامناً: التحيز وسوء المعاملة</w:t>
      </w:r>
    </w:p>
    <w:p w14:paraId="6EC864F4"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يشعر الموظفون بالإحباط عندما يعتقدون بوجود</w:t>
      </w:r>
      <w:r w:rsidRPr="005A4A96">
        <w:rPr>
          <w:rFonts w:ascii="Sakkal Majalla" w:eastAsia="Times New Roman" w:hAnsi="Sakkal Majalla"/>
          <w:b/>
          <w:bCs/>
          <w:color w:val="auto"/>
          <w:sz w:val="48"/>
          <w:szCs w:val="36"/>
          <w:lang w:val="en-GB"/>
        </w:rPr>
        <w:t>:</w:t>
      </w:r>
    </w:p>
    <w:p w14:paraId="18D5D782" w14:textId="77777777" w:rsidR="005A4A96" w:rsidRPr="005A4A96" w:rsidRDefault="005A4A96">
      <w:pPr>
        <w:numPr>
          <w:ilvl w:val="0"/>
          <w:numId w:val="55"/>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محاباة</w:t>
      </w:r>
      <w:r w:rsidRPr="005A4A96">
        <w:rPr>
          <w:rFonts w:ascii="Sakkal Majalla" w:eastAsia="Times New Roman" w:hAnsi="Sakkal Majalla"/>
          <w:b/>
          <w:bCs/>
          <w:color w:val="auto"/>
          <w:sz w:val="48"/>
          <w:szCs w:val="36"/>
          <w:lang w:val="en-GB"/>
        </w:rPr>
        <w:t>.</w:t>
      </w:r>
    </w:p>
    <w:p w14:paraId="5EB95B3C" w14:textId="77777777" w:rsidR="005A4A96" w:rsidRPr="005A4A96" w:rsidRDefault="005A4A96">
      <w:pPr>
        <w:numPr>
          <w:ilvl w:val="0"/>
          <w:numId w:val="55"/>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lastRenderedPageBreak/>
        <w:t>تمييز</w:t>
      </w:r>
      <w:r w:rsidRPr="005A4A96">
        <w:rPr>
          <w:rFonts w:ascii="Sakkal Majalla" w:eastAsia="Times New Roman" w:hAnsi="Sakkal Majalla"/>
          <w:b/>
          <w:bCs/>
          <w:color w:val="auto"/>
          <w:sz w:val="48"/>
          <w:szCs w:val="36"/>
          <w:lang w:val="en-GB"/>
        </w:rPr>
        <w:t>.</w:t>
      </w:r>
    </w:p>
    <w:p w14:paraId="07EDF1CE" w14:textId="77777777" w:rsidR="005A4A96" w:rsidRPr="005A4A96" w:rsidRDefault="005A4A96">
      <w:pPr>
        <w:numPr>
          <w:ilvl w:val="0"/>
          <w:numId w:val="55"/>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عدم عدالة</w:t>
      </w:r>
      <w:r w:rsidRPr="005A4A96">
        <w:rPr>
          <w:rFonts w:ascii="Sakkal Majalla" w:eastAsia="Times New Roman" w:hAnsi="Sakkal Majalla"/>
          <w:b/>
          <w:bCs/>
          <w:color w:val="auto"/>
          <w:sz w:val="48"/>
          <w:szCs w:val="36"/>
          <w:lang w:val="en-GB"/>
        </w:rPr>
        <w:t>.</w:t>
      </w:r>
    </w:p>
    <w:p w14:paraId="4E62199E"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مما يؤدي إلى ظهور النزاعات والخلافات</w:t>
      </w:r>
      <w:r w:rsidRPr="005A4A96">
        <w:rPr>
          <w:rFonts w:ascii="Sakkal Majalla" w:eastAsia="Times New Roman" w:hAnsi="Sakkal Majalla"/>
          <w:b/>
          <w:bCs/>
          <w:color w:val="auto"/>
          <w:sz w:val="48"/>
          <w:szCs w:val="36"/>
          <w:lang w:val="en-GB"/>
        </w:rPr>
        <w:t>.</w:t>
      </w:r>
    </w:p>
    <w:p w14:paraId="247D9B91" w14:textId="77777777"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t>أنواع الخلافات في بيئة العمل</w:t>
      </w:r>
    </w:p>
    <w:p w14:paraId="01C5C300"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الخلافات الشخصية</w:t>
      </w:r>
    </w:p>
    <w:p w14:paraId="1AD688C1"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تنشأ بسبب</w:t>
      </w:r>
      <w:r w:rsidRPr="005A4A96">
        <w:rPr>
          <w:rFonts w:ascii="Sakkal Majalla" w:eastAsia="Times New Roman" w:hAnsi="Sakkal Majalla"/>
          <w:b/>
          <w:bCs/>
          <w:color w:val="auto"/>
          <w:sz w:val="48"/>
          <w:szCs w:val="36"/>
          <w:lang w:val="en-GB"/>
        </w:rPr>
        <w:t>:</w:t>
      </w:r>
    </w:p>
    <w:p w14:paraId="33491EF8" w14:textId="77777777" w:rsidR="005A4A96" w:rsidRPr="005A4A96" w:rsidRDefault="005A4A96">
      <w:pPr>
        <w:numPr>
          <w:ilvl w:val="0"/>
          <w:numId w:val="56"/>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اختلاف الشخصيات</w:t>
      </w:r>
      <w:r w:rsidRPr="005A4A96">
        <w:rPr>
          <w:rFonts w:ascii="Sakkal Majalla" w:eastAsia="Times New Roman" w:hAnsi="Sakkal Majalla"/>
          <w:b/>
          <w:bCs/>
          <w:color w:val="auto"/>
          <w:sz w:val="48"/>
          <w:szCs w:val="36"/>
          <w:lang w:val="en-GB"/>
        </w:rPr>
        <w:t>.</w:t>
      </w:r>
    </w:p>
    <w:p w14:paraId="1735EC2F" w14:textId="77777777" w:rsidR="005A4A96" w:rsidRPr="005A4A96" w:rsidRDefault="005A4A96">
      <w:pPr>
        <w:numPr>
          <w:ilvl w:val="0"/>
          <w:numId w:val="56"/>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سوء الفهم</w:t>
      </w:r>
      <w:r w:rsidRPr="005A4A96">
        <w:rPr>
          <w:rFonts w:ascii="Sakkal Majalla" w:eastAsia="Times New Roman" w:hAnsi="Sakkal Majalla"/>
          <w:b/>
          <w:bCs/>
          <w:color w:val="auto"/>
          <w:sz w:val="48"/>
          <w:szCs w:val="36"/>
          <w:lang w:val="en-GB"/>
        </w:rPr>
        <w:t>.</w:t>
      </w:r>
    </w:p>
    <w:p w14:paraId="0AB2839F" w14:textId="77777777" w:rsidR="005A4A96" w:rsidRPr="005A4A96" w:rsidRDefault="005A4A96">
      <w:pPr>
        <w:numPr>
          <w:ilvl w:val="0"/>
          <w:numId w:val="56"/>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المشاعر السلبية</w:t>
      </w:r>
      <w:r w:rsidRPr="005A4A96">
        <w:rPr>
          <w:rFonts w:ascii="Sakkal Majalla" w:eastAsia="Times New Roman" w:hAnsi="Sakkal Majalla"/>
          <w:b/>
          <w:bCs/>
          <w:color w:val="auto"/>
          <w:sz w:val="48"/>
          <w:szCs w:val="36"/>
          <w:lang w:val="en-GB"/>
        </w:rPr>
        <w:t>.</w:t>
      </w:r>
    </w:p>
    <w:p w14:paraId="7D70153E"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الخلافات المهنية</w:t>
      </w:r>
    </w:p>
    <w:p w14:paraId="4FEBEB5A"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تنشأ حول</w:t>
      </w:r>
      <w:r w:rsidRPr="005A4A96">
        <w:rPr>
          <w:rFonts w:ascii="Sakkal Majalla" w:eastAsia="Times New Roman" w:hAnsi="Sakkal Majalla"/>
          <w:b/>
          <w:bCs/>
          <w:color w:val="auto"/>
          <w:sz w:val="48"/>
          <w:szCs w:val="36"/>
          <w:lang w:val="en-GB"/>
        </w:rPr>
        <w:t>:</w:t>
      </w:r>
    </w:p>
    <w:p w14:paraId="28B0B10A" w14:textId="77777777" w:rsidR="005A4A96" w:rsidRPr="005A4A96" w:rsidRDefault="005A4A96">
      <w:pPr>
        <w:numPr>
          <w:ilvl w:val="0"/>
          <w:numId w:val="57"/>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أساليب العمل</w:t>
      </w:r>
      <w:r w:rsidRPr="005A4A96">
        <w:rPr>
          <w:rFonts w:ascii="Sakkal Majalla" w:eastAsia="Times New Roman" w:hAnsi="Sakkal Majalla"/>
          <w:b/>
          <w:bCs/>
          <w:color w:val="auto"/>
          <w:sz w:val="48"/>
          <w:szCs w:val="36"/>
          <w:lang w:val="en-GB"/>
        </w:rPr>
        <w:t>.</w:t>
      </w:r>
    </w:p>
    <w:p w14:paraId="1D84A234" w14:textId="77777777" w:rsidR="005A4A96" w:rsidRPr="005A4A96" w:rsidRDefault="005A4A96">
      <w:pPr>
        <w:numPr>
          <w:ilvl w:val="0"/>
          <w:numId w:val="57"/>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القرارات</w:t>
      </w:r>
      <w:r w:rsidRPr="005A4A96">
        <w:rPr>
          <w:rFonts w:ascii="Sakkal Majalla" w:eastAsia="Times New Roman" w:hAnsi="Sakkal Majalla"/>
          <w:b/>
          <w:bCs/>
          <w:color w:val="auto"/>
          <w:sz w:val="48"/>
          <w:szCs w:val="36"/>
          <w:lang w:val="en-GB"/>
        </w:rPr>
        <w:t>.</w:t>
      </w:r>
    </w:p>
    <w:p w14:paraId="044F6901" w14:textId="77777777" w:rsidR="005A4A96" w:rsidRPr="005A4A96" w:rsidRDefault="005A4A96">
      <w:pPr>
        <w:numPr>
          <w:ilvl w:val="0"/>
          <w:numId w:val="57"/>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الإجراءات</w:t>
      </w:r>
      <w:r w:rsidRPr="005A4A96">
        <w:rPr>
          <w:rFonts w:ascii="Sakkal Majalla" w:eastAsia="Times New Roman" w:hAnsi="Sakkal Majalla"/>
          <w:b/>
          <w:bCs/>
          <w:color w:val="auto"/>
          <w:sz w:val="48"/>
          <w:szCs w:val="36"/>
          <w:lang w:val="en-GB"/>
        </w:rPr>
        <w:t>.</w:t>
      </w:r>
    </w:p>
    <w:p w14:paraId="757C031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الخلافات التنظيمية</w:t>
      </w:r>
    </w:p>
    <w:p w14:paraId="31902868"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مرتبطة بـ</w:t>
      </w:r>
      <w:r w:rsidRPr="005A4A96">
        <w:rPr>
          <w:rFonts w:ascii="Sakkal Majalla" w:eastAsia="Times New Roman" w:hAnsi="Sakkal Majalla"/>
          <w:b/>
          <w:bCs/>
          <w:color w:val="auto"/>
          <w:sz w:val="48"/>
          <w:szCs w:val="36"/>
          <w:lang w:val="en-GB"/>
        </w:rPr>
        <w:t>:</w:t>
      </w:r>
    </w:p>
    <w:p w14:paraId="026AF287" w14:textId="77777777" w:rsidR="005A4A96" w:rsidRPr="005A4A96" w:rsidRDefault="005A4A96">
      <w:pPr>
        <w:numPr>
          <w:ilvl w:val="0"/>
          <w:numId w:val="58"/>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الهيكل التنظيمي</w:t>
      </w:r>
      <w:r w:rsidRPr="005A4A96">
        <w:rPr>
          <w:rFonts w:ascii="Sakkal Majalla" w:eastAsia="Times New Roman" w:hAnsi="Sakkal Majalla"/>
          <w:b/>
          <w:bCs/>
          <w:color w:val="auto"/>
          <w:sz w:val="48"/>
          <w:szCs w:val="36"/>
          <w:lang w:val="en-GB"/>
        </w:rPr>
        <w:t>.</w:t>
      </w:r>
    </w:p>
    <w:p w14:paraId="5BE6E93A" w14:textId="77777777" w:rsidR="005A4A96" w:rsidRPr="005A4A96" w:rsidRDefault="005A4A96">
      <w:pPr>
        <w:numPr>
          <w:ilvl w:val="0"/>
          <w:numId w:val="58"/>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lastRenderedPageBreak/>
        <w:t>الصلاحيات</w:t>
      </w:r>
      <w:r w:rsidRPr="005A4A96">
        <w:rPr>
          <w:rFonts w:ascii="Sakkal Majalla" w:eastAsia="Times New Roman" w:hAnsi="Sakkal Majalla"/>
          <w:b/>
          <w:bCs/>
          <w:color w:val="auto"/>
          <w:sz w:val="48"/>
          <w:szCs w:val="36"/>
          <w:lang w:val="en-GB"/>
        </w:rPr>
        <w:t>.</w:t>
      </w:r>
    </w:p>
    <w:p w14:paraId="448E3B27" w14:textId="77777777" w:rsidR="005A4A96" w:rsidRPr="005A4A96" w:rsidRDefault="005A4A96">
      <w:pPr>
        <w:numPr>
          <w:ilvl w:val="0"/>
          <w:numId w:val="58"/>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الموارد</w:t>
      </w:r>
      <w:r w:rsidRPr="005A4A96">
        <w:rPr>
          <w:rFonts w:ascii="Sakkal Majalla" w:eastAsia="Times New Roman" w:hAnsi="Sakkal Majalla"/>
          <w:b/>
          <w:bCs/>
          <w:color w:val="auto"/>
          <w:sz w:val="48"/>
          <w:szCs w:val="36"/>
          <w:lang w:val="en-GB"/>
        </w:rPr>
        <w:t>.</w:t>
      </w:r>
    </w:p>
    <w:p w14:paraId="1F8012EC"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الخلافات الاستراتيجية</w:t>
      </w:r>
    </w:p>
    <w:p w14:paraId="58952E00" w14:textId="1D354A6D"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تتعلق بالأهداف والخطط المستقبلية</w:t>
      </w:r>
      <w:r w:rsidRPr="005A4A96">
        <w:rPr>
          <w:rFonts w:ascii="Sakkal Majalla" w:eastAsia="Times New Roman" w:hAnsi="Sakkal Majalla"/>
          <w:b/>
          <w:bCs/>
          <w:color w:val="auto"/>
          <w:sz w:val="48"/>
          <w:szCs w:val="36"/>
          <w:lang w:val="en-GB"/>
        </w:rPr>
        <w:t>.</w:t>
      </w:r>
    </w:p>
    <w:p w14:paraId="6E128A84" w14:textId="77777777" w:rsidR="005A4A96" w:rsidRPr="005A4A96" w:rsidRDefault="005A4A96" w:rsidP="005A4A96">
      <w:pPr>
        <w:spacing w:after="200" w:line="240" w:lineRule="auto"/>
        <w:jc w:val="center"/>
        <w:rPr>
          <w:rFonts w:ascii="Sakkal Majalla" w:eastAsia="Times New Roman" w:hAnsi="Sakkal Majalla"/>
          <w:b/>
          <w:bCs/>
          <w:color w:val="006666"/>
          <w:sz w:val="72"/>
          <w:szCs w:val="48"/>
          <w:lang w:val="en-GB"/>
        </w:rPr>
      </w:pPr>
      <w:r w:rsidRPr="005A4A96">
        <w:rPr>
          <w:rFonts w:ascii="Sakkal Majalla" w:eastAsia="Times New Roman" w:hAnsi="Sakkal Majalla"/>
          <w:b/>
          <w:bCs/>
          <w:color w:val="006666"/>
          <w:sz w:val="72"/>
          <w:szCs w:val="48"/>
          <w:rtl/>
        </w:rPr>
        <w:t>ثانياً: مؤشرات ضعف التواصل</w:t>
      </w:r>
    </w:p>
    <w:p w14:paraId="657AD985"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قبل أن تتحول المشكلات إلى نزاعات حقيقية، تظهر مجموعة من العلامات والمؤشرات التي تدل على وجود خلل في عملية التواصل داخل المؤسسة. وتُعد القدرة على اكتشاف هذه المؤشرات مبكرًا من أهم مهارات الإدارة الفعالة</w:t>
      </w:r>
      <w:r w:rsidRPr="005A4A96">
        <w:rPr>
          <w:rFonts w:ascii="Sakkal Majalla" w:eastAsia="Times New Roman" w:hAnsi="Sakkal Majalla"/>
          <w:b/>
          <w:bCs/>
          <w:color w:val="auto"/>
          <w:sz w:val="48"/>
          <w:szCs w:val="36"/>
          <w:lang w:val="en-GB"/>
        </w:rPr>
        <w:t>.</w:t>
      </w:r>
    </w:p>
    <w:p w14:paraId="34F7A446" w14:textId="77777777"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t>مفهوم ضعف التواصل</w:t>
      </w:r>
    </w:p>
    <w:p w14:paraId="1B65ECE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هو</w:t>
      </w:r>
      <w:r w:rsidRPr="005A4A96">
        <w:rPr>
          <w:rFonts w:ascii="Sakkal Majalla" w:eastAsia="Times New Roman" w:hAnsi="Sakkal Majalla"/>
          <w:b/>
          <w:bCs/>
          <w:color w:val="auto"/>
          <w:sz w:val="48"/>
          <w:szCs w:val="36"/>
          <w:lang w:val="en-GB"/>
        </w:rPr>
        <w:t>:</w:t>
      </w:r>
    </w:p>
    <w:p w14:paraId="303EC4E5"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lang w:val="en-GB"/>
        </w:rPr>
        <w:t>"</w:t>
      </w:r>
      <w:r w:rsidRPr="005A4A96">
        <w:rPr>
          <w:rFonts w:ascii="Sakkal Majalla" w:eastAsia="Times New Roman" w:hAnsi="Sakkal Majalla"/>
          <w:b/>
          <w:bCs/>
          <w:color w:val="auto"/>
          <w:sz w:val="48"/>
          <w:szCs w:val="36"/>
          <w:rtl/>
        </w:rPr>
        <w:t>وجود خلل في عملية تبادل المعلومات أو فهم الرسائل أو التفاعل بين الأفراد بما يؤدي إلى سوء الفهم أو انخفاض جودة العلاقات المهنية</w:t>
      </w:r>
      <w:r w:rsidRPr="005A4A96">
        <w:rPr>
          <w:rFonts w:ascii="Sakkal Majalla" w:eastAsia="Times New Roman" w:hAnsi="Sakkal Majalla"/>
          <w:b/>
          <w:bCs/>
          <w:color w:val="auto"/>
          <w:sz w:val="48"/>
          <w:szCs w:val="36"/>
          <w:lang w:val="en-GB"/>
        </w:rPr>
        <w:t>."</w:t>
      </w:r>
    </w:p>
    <w:p w14:paraId="731450A4"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مؤشرات ضعف التواصل</w:t>
      </w:r>
    </w:p>
    <w:p w14:paraId="6D66A068" w14:textId="5563C6B0"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كثرة سوء الفهم</w:t>
      </w:r>
    </w:p>
    <w:p w14:paraId="1524A74D"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يتكرر سوء تفسير التعليمات أو الرسائل</w:t>
      </w:r>
      <w:r w:rsidRPr="005A4A96">
        <w:rPr>
          <w:rFonts w:ascii="Sakkal Majalla" w:eastAsia="Times New Roman" w:hAnsi="Sakkal Majalla"/>
          <w:b/>
          <w:bCs/>
          <w:color w:val="auto"/>
          <w:sz w:val="48"/>
          <w:szCs w:val="36"/>
          <w:lang w:val="en-GB"/>
        </w:rPr>
        <w:t>.</w:t>
      </w:r>
    </w:p>
    <w:p w14:paraId="3A32EFA4" w14:textId="735D9AC5"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5A4A96">
        <w:rPr>
          <w:rFonts w:ascii="Sakkal Majalla" w:eastAsia="Times New Roman" w:hAnsi="Sakkal Majalla"/>
          <w:b/>
          <w:bCs/>
          <w:color w:val="auto"/>
          <w:sz w:val="48"/>
          <w:szCs w:val="36"/>
          <w:rtl/>
        </w:rPr>
        <w:t>تكرار الأخطاء</w:t>
      </w:r>
    </w:p>
    <w:p w14:paraId="4F204909" w14:textId="77777777" w:rsidR="005A4A96" w:rsidRDefault="005A4A96" w:rsidP="005A4A96">
      <w:pPr>
        <w:spacing w:after="200" w:line="240" w:lineRule="auto"/>
        <w:jc w:val="left"/>
        <w:rPr>
          <w:rFonts w:ascii="Sakkal Majalla" w:eastAsia="Times New Roman" w:hAnsi="Sakkal Majalla"/>
          <w:b/>
          <w:bCs/>
          <w:color w:val="auto"/>
          <w:sz w:val="48"/>
          <w:szCs w:val="36"/>
          <w:rtl/>
          <w:lang w:val="en-GB"/>
        </w:rPr>
      </w:pPr>
      <w:r w:rsidRPr="005A4A96">
        <w:rPr>
          <w:rFonts w:ascii="Sakkal Majalla" w:eastAsia="Times New Roman" w:hAnsi="Sakkal Majalla"/>
          <w:b/>
          <w:bCs/>
          <w:color w:val="auto"/>
          <w:sz w:val="48"/>
          <w:szCs w:val="36"/>
          <w:rtl/>
        </w:rPr>
        <w:t>الأخطاء المتكررة قد تكون نتيجة عدم وضوح المعلومات</w:t>
      </w:r>
      <w:r w:rsidRPr="005A4A96">
        <w:rPr>
          <w:rFonts w:ascii="Sakkal Majalla" w:eastAsia="Times New Roman" w:hAnsi="Sakkal Majalla"/>
          <w:b/>
          <w:bCs/>
          <w:color w:val="auto"/>
          <w:sz w:val="48"/>
          <w:szCs w:val="36"/>
          <w:lang w:val="en-GB"/>
        </w:rPr>
        <w:t>.</w:t>
      </w:r>
    </w:p>
    <w:p w14:paraId="052B4A0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p>
    <w:p w14:paraId="249EABAC" w14:textId="77EDA7F3"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lastRenderedPageBreak/>
        <w:t>3.</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انخفاض مستوى التعاون</w:t>
      </w:r>
    </w:p>
    <w:p w14:paraId="762CB14F"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يبدأ الموظفون بالعمل بشكل فردي بعيدًا عن روح الفريق</w:t>
      </w:r>
      <w:r w:rsidRPr="005A4A96">
        <w:rPr>
          <w:rFonts w:ascii="Sakkal Majalla" w:eastAsia="Times New Roman" w:hAnsi="Sakkal Majalla"/>
          <w:b/>
          <w:bCs/>
          <w:color w:val="auto"/>
          <w:sz w:val="48"/>
          <w:szCs w:val="36"/>
          <w:lang w:val="en-GB"/>
        </w:rPr>
        <w:t>.</w:t>
      </w:r>
    </w:p>
    <w:p w14:paraId="2B9B1D02" w14:textId="2A55E559"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زيادة الشكاوى</w:t>
      </w:r>
    </w:p>
    <w:p w14:paraId="78B4B28F"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كثرة الشكاوى تدل غالبًا على وجود مشكلات تواصلية</w:t>
      </w:r>
      <w:r w:rsidRPr="005A4A96">
        <w:rPr>
          <w:rFonts w:ascii="Sakkal Majalla" w:eastAsia="Times New Roman" w:hAnsi="Sakkal Majalla"/>
          <w:b/>
          <w:bCs/>
          <w:color w:val="auto"/>
          <w:sz w:val="48"/>
          <w:szCs w:val="36"/>
          <w:lang w:val="en-GB"/>
        </w:rPr>
        <w:t>.</w:t>
      </w:r>
    </w:p>
    <w:p w14:paraId="47331A2D" w14:textId="77F8CEB3"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5.</w:t>
      </w:r>
      <w:r w:rsidRPr="005A4A96">
        <w:rPr>
          <w:rFonts w:ascii="Sakkal Majalla" w:eastAsia="Times New Roman" w:hAnsi="Sakkal Majalla"/>
          <w:b/>
          <w:bCs/>
          <w:color w:val="auto"/>
          <w:sz w:val="48"/>
          <w:szCs w:val="36"/>
          <w:rtl/>
        </w:rPr>
        <w:t>انتشار الشائعات</w:t>
      </w:r>
    </w:p>
    <w:p w14:paraId="0E7FFE80"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عندما تغيب المعلومات الرسمية تنتشر المعلومات غير الدقيقة</w:t>
      </w:r>
      <w:r w:rsidRPr="005A4A96">
        <w:rPr>
          <w:rFonts w:ascii="Sakkal Majalla" w:eastAsia="Times New Roman" w:hAnsi="Sakkal Majalla"/>
          <w:b/>
          <w:bCs/>
          <w:color w:val="auto"/>
          <w:sz w:val="48"/>
          <w:szCs w:val="36"/>
          <w:lang w:val="en-GB"/>
        </w:rPr>
        <w:t>.</w:t>
      </w:r>
    </w:p>
    <w:p w14:paraId="5F533948" w14:textId="75914180"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6.</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كثرة النزاعات</w:t>
      </w:r>
    </w:p>
    <w:p w14:paraId="16C9759F"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الخلافات المستمرة مؤشر واضح على وجود ضعف في التواصل</w:t>
      </w:r>
      <w:r w:rsidRPr="005A4A96">
        <w:rPr>
          <w:rFonts w:ascii="Sakkal Majalla" w:eastAsia="Times New Roman" w:hAnsi="Sakkal Majalla"/>
          <w:b/>
          <w:bCs/>
          <w:color w:val="auto"/>
          <w:sz w:val="48"/>
          <w:szCs w:val="36"/>
          <w:lang w:val="en-GB"/>
        </w:rPr>
        <w:t>.</w:t>
      </w:r>
    </w:p>
    <w:p w14:paraId="49B20EE8" w14:textId="4095FFFF"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7.</w:t>
      </w:r>
      <w:r w:rsidRPr="005A4A96">
        <w:rPr>
          <w:rFonts w:ascii="Sakkal Majalla" w:eastAsia="Times New Roman" w:hAnsi="Sakkal Majalla"/>
          <w:b/>
          <w:bCs/>
          <w:color w:val="auto"/>
          <w:sz w:val="48"/>
          <w:szCs w:val="36"/>
          <w:rtl/>
        </w:rPr>
        <w:t>انخفاض الثقة</w:t>
      </w:r>
    </w:p>
    <w:p w14:paraId="4EF2B252"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يبدأ الأفراد في التشكيك في المعلومات أو النوايا</w:t>
      </w:r>
      <w:r w:rsidRPr="005A4A96">
        <w:rPr>
          <w:rFonts w:ascii="Sakkal Majalla" w:eastAsia="Times New Roman" w:hAnsi="Sakkal Majalla"/>
          <w:b/>
          <w:bCs/>
          <w:color w:val="auto"/>
          <w:sz w:val="48"/>
          <w:szCs w:val="36"/>
          <w:lang w:val="en-GB"/>
        </w:rPr>
        <w:t>.</w:t>
      </w:r>
    </w:p>
    <w:p w14:paraId="4FAFDE09" w14:textId="2C368753"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8.</w:t>
      </w:r>
      <w:r w:rsidRPr="005A4A96">
        <w:rPr>
          <w:rFonts w:ascii="Sakkal Majalla" w:eastAsia="Times New Roman" w:hAnsi="Sakkal Majalla"/>
          <w:b/>
          <w:bCs/>
          <w:color w:val="auto"/>
          <w:sz w:val="48"/>
          <w:szCs w:val="36"/>
          <w:rtl/>
        </w:rPr>
        <w:t>ضعف المشاركة</w:t>
      </w:r>
    </w:p>
    <w:p w14:paraId="28E5EED7"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يتجنب الموظفون إبداء آرائهم أو المشاركة في النقاشات</w:t>
      </w:r>
      <w:r w:rsidRPr="005A4A96">
        <w:rPr>
          <w:rFonts w:ascii="Sakkal Majalla" w:eastAsia="Times New Roman" w:hAnsi="Sakkal Majalla"/>
          <w:b/>
          <w:bCs/>
          <w:color w:val="auto"/>
          <w:sz w:val="48"/>
          <w:szCs w:val="36"/>
          <w:lang w:val="en-GB"/>
        </w:rPr>
        <w:t>.</w:t>
      </w:r>
    </w:p>
    <w:p w14:paraId="18087358" w14:textId="48A8DD86"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9.</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انخفاض الروح المعنوية</w:t>
      </w:r>
    </w:p>
    <w:p w14:paraId="173DA427"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يشعر العاملون بالإحباط وعدم التقدير</w:t>
      </w:r>
      <w:r w:rsidRPr="005A4A96">
        <w:rPr>
          <w:rFonts w:ascii="Sakkal Majalla" w:eastAsia="Times New Roman" w:hAnsi="Sakkal Majalla"/>
          <w:b/>
          <w:bCs/>
          <w:color w:val="auto"/>
          <w:sz w:val="48"/>
          <w:szCs w:val="36"/>
          <w:lang w:val="en-GB"/>
        </w:rPr>
        <w:t>.</w:t>
      </w:r>
    </w:p>
    <w:p w14:paraId="32CF33F3" w14:textId="68F2BAE5"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10.</w:t>
      </w:r>
      <w:r w:rsidRPr="005A4A96">
        <w:rPr>
          <w:rFonts w:ascii="Sakkal Majalla" w:eastAsia="Times New Roman" w:hAnsi="Sakkal Majalla"/>
          <w:b/>
          <w:bCs/>
          <w:color w:val="auto"/>
          <w:sz w:val="48"/>
          <w:szCs w:val="36"/>
          <w:rtl/>
        </w:rPr>
        <w:t>تأخر إنجاز الأعمال</w:t>
      </w:r>
    </w:p>
    <w:p w14:paraId="5208CB91"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نتيجة لعدم وضوح الأدوار أو نقص المعلومات</w:t>
      </w:r>
      <w:r w:rsidRPr="005A4A96">
        <w:rPr>
          <w:rFonts w:ascii="Sakkal Majalla" w:eastAsia="Times New Roman" w:hAnsi="Sakkal Majalla"/>
          <w:b/>
          <w:bCs/>
          <w:color w:val="auto"/>
          <w:sz w:val="48"/>
          <w:szCs w:val="36"/>
          <w:lang w:val="en-GB"/>
        </w:rPr>
        <w:t>.</w:t>
      </w:r>
    </w:p>
    <w:p w14:paraId="5BF16825" w14:textId="77777777" w:rsidR="005A4A96" w:rsidRDefault="005A4A96" w:rsidP="005A4A96">
      <w:pPr>
        <w:spacing w:after="200" w:line="240" w:lineRule="auto"/>
        <w:jc w:val="left"/>
        <w:rPr>
          <w:rFonts w:ascii="Sakkal Majalla" w:eastAsia="Times New Roman" w:hAnsi="Sakkal Majalla"/>
          <w:b/>
          <w:bCs/>
          <w:color w:val="auto"/>
          <w:sz w:val="48"/>
          <w:szCs w:val="36"/>
          <w:rtl/>
        </w:rPr>
      </w:pPr>
    </w:p>
    <w:p w14:paraId="30D45546" w14:textId="77777777" w:rsidR="005A4A96" w:rsidRDefault="005A4A96" w:rsidP="005A4A96">
      <w:pPr>
        <w:spacing w:after="200" w:line="240" w:lineRule="auto"/>
        <w:jc w:val="left"/>
        <w:rPr>
          <w:rFonts w:ascii="Sakkal Majalla" w:eastAsia="Times New Roman" w:hAnsi="Sakkal Majalla"/>
          <w:b/>
          <w:bCs/>
          <w:color w:val="auto"/>
          <w:sz w:val="48"/>
          <w:szCs w:val="36"/>
          <w:rtl/>
        </w:rPr>
      </w:pPr>
    </w:p>
    <w:p w14:paraId="36764ECC" w14:textId="57353F90"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lastRenderedPageBreak/>
        <w:t>آثار ضعف التواصل</w:t>
      </w:r>
    </w:p>
    <w:p w14:paraId="73B9A8C5" w14:textId="77777777" w:rsidR="005A4A96" w:rsidRPr="005A4A96" w:rsidRDefault="005A4A96">
      <w:pPr>
        <w:numPr>
          <w:ilvl w:val="0"/>
          <w:numId w:val="59"/>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انخفاض الإنتاجية</w:t>
      </w:r>
      <w:r w:rsidRPr="005A4A96">
        <w:rPr>
          <w:rFonts w:ascii="Sakkal Majalla" w:eastAsia="Times New Roman" w:hAnsi="Sakkal Majalla"/>
          <w:b/>
          <w:bCs/>
          <w:color w:val="auto"/>
          <w:sz w:val="48"/>
          <w:szCs w:val="36"/>
          <w:lang w:val="en-GB"/>
        </w:rPr>
        <w:t>.</w:t>
      </w:r>
    </w:p>
    <w:p w14:paraId="348C8467" w14:textId="77777777" w:rsidR="005A4A96" w:rsidRPr="005A4A96" w:rsidRDefault="005A4A96">
      <w:pPr>
        <w:numPr>
          <w:ilvl w:val="0"/>
          <w:numId w:val="59"/>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زيادة التوتر</w:t>
      </w:r>
      <w:r w:rsidRPr="005A4A96">
        <w:rPr>
          <w:rFonts w:ascii="Sakkal Majalla" w:eastAsia="Times New Roman" w:hAnsi="Sakkal Majalla"/>
          <w:b/>
          <w:bCs/>
          <w:color w:val="auto"/>
          <w:sz w:val="48"/>
          <w:szCs w:val="36"/>
          <w:lang w:val="en-GB"/>
        </w:rPr>
        <w:t>.</w:t>
      </w:r>
    </w:p>
    <w:p w14:paraId="0DC0408F" w14:textId="77777777" w:rsidR="005A4A96" w:rsidRPr="005A4A96" w:rsidRDefault="005A4A96">
      <w:pPr>
        <w:numPr>
          <w:ilvl w:val="0"/>
          <w:numId w:val="59"/>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تراجع جودة العمل</w:t>
      </w:r>
      <w:r w:rsidRPr="005A4A96">
        <w:rPr>
          <w:rFonts w:ascii="Sakkal Majalla" w:eastAsia="Times New Roman" w:hAnsi="Sakkal Majalla"/>
          <w:b/>
          <w:bCs/>
          <w:color w:val="auto"/>
          <w:sz w:val="48"/>
          <w:szCs w:val="36"/>
          <w:lang w:val="en-GB"/>
        </w:rPr>
        <w:t>.</w:t>
      </w:r>
    </w:p>
    <w:p w14:paraId="237958F6" w14:textId="77777777" w:rsidR="005A4A96" w:rsidRPr="005A4A96" w:rsidRDefault="005A4A96">
      <w:pPr>
        <w:numPr>
          <w:ilvl w:val="0"/>
          <w:numId w:val="59"/>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ارتفاع معدل الأخطاء</w:t>
      </w:r>
      <w:r w:rsidRPr="005A4A96">
        <w:rPr>
          <w:rFonts w:ascii="Sakkal Majalla" w:eastAsia="Times New Roman" w:hAnsi="Sakkal Majalla"/>
          <w:b/>
          <w:bCs/>
          <w:color w:val="auto"/>
          <w:sz w:val="48"/>
          <w:szCs w:val="36"/>
          <w:lang w:val="en-GB"/>
        </w:rPr>
        <w:t>.</w:t>
      </w:r>
    </w:p>
    <w:p w14:paraId="015692E3" w14:textId="77777777" w:rsidR="005A4A96" w:rsidRPr="005A4A96" w:rsidRDefault="005A4A96">
      <w:pPr>
        <w:numPr>
          <w:ilvl w:val="0"/>
          <w:numId w:val="59"/>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انخفاض الرضا الوظيفي</w:t>
      </w:r>
      <w:r w:rsidRPr="005A4A96">
        <w:rPr>
          <w:rFonts w:ascii="Sakkal Majalla" w:eastAsia="Times New Roman" w:hAnsi="Sakkal Majalla"/>
          <w:b/>
          <w:bCs/>
          <w:color w:val="auto"/>
          <w:sz w:val="48"/>
          <w:szCs w:val="36"/>
          <w:lang w:val="en-GB"/>
        </w:rPr>
        <w:t>.</w:t>
      </w:r>
    </w:p>
    <w:p w14:paraId="4FD0E3D1" w14:textId="264D5943" w:rsidR="005A4A96" w:rsidRPr="005A4A96" w:rsidRDefault="005A4A96">
      <w:pPr>
        <w:numPr>
          <w:ilvl w:val="0"/>
          <w:numId w:val="59"/>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زيادة معدل دوران الموظفين</w:t>
      </w:r>
      <w:r w:rsidRPr="005A4A96">
        <w:rPr>
          <w:rFonts w:ascii="Sakkal Majalla" w:eastAsia="Times New Roman" w:hAnsi="Sakkal Majalla"/>
          <w:b/>
          <w:bCs/>
          <w:color w:val="auto"/>
          <w:sz w:val="48"/>
          <w:szCs w:val="36"/>
          <w:lang w:val="en-GB"/>
        </w:rPr>
        <w:t>.</w:t>
      </w:r>
    </w:p>
    <w:p w14:paraId="1BC0AE9B" w14:textId="77777777" w:rsidR="005A4A96" w:rsidRPr="005A4A96" w:rsidRDefault="005A4A96" w:rsidP="005A4A96">
      <w:pPr>
        <w:spacing w:after="200" w:line="240" w:lineRule="auto"/>
        <w:jc w:val="center"/>
        <w:rPr>
          <w:rFonts w:ascii="Sakkal Majalla" w:eastAsia="Times New Roman" w:hAnsi="Sakkal Majalla"/>
          <w:b/>
          <w:bCs/>
          <w:color w:val="006666"/>
          <w:sz w:val="72"/>
          <w:szCs w:val="48"/>
          <w:lang w:val="en-GB"/>
        </w:rPr>
      </w:pPr>
      <w:r w:rsidRPr="005A4A96">
        <w:rPr>
          <w:rFonts w:ascii="Sakkal Majalla" w:eastAsia="Times New Roman" w:hAnsi="Sakkal Majalla"/>
          <w:b/>
          <w:bCs/>
          <w:color w:val="006666"/>
          <w:sz w:val="72"/>
          <w:szCs w:val="48"/>
          <w:rtl/>
        </w:rPr>
        <w:t>ثالثاً: أساليب حل النزاعات</w:t>
      </w:r>
    </w:p>
    <w:p w14:paraId="2BF0677E"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لا يمكن منع جميع النزاعات داخل بيئة العمل، ولكن يمكن إدارتها وحلها بطريقة احترافية تضمن المحافظة على العلاقات المهنية وتحقيق أهداف المؤسسة</w:t>
      </w:r>
      <w:r w:rsidRPr="005A4A96">
        <w:rPr>
          <w:rFonts w:ascii="Sakkal Majalla" w:eastAsia="Times New Roman" w:hAnsi="Sakkal Majalla"/>
          <w:b/>
          <w:bCs/>
          <w:color w:val="auto"/>
          <w:sz w:val="48"/>
          <w:szCs w:val="36"/>
          <w:lang w:val="en-GB"/>
        </w:rPr>
        <w:t>.</w:t>
      </w:r>
    </w:p>
    <w:p w14:paraId="40BF0977"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ويعتمد نجاح حل النزاعات على سرعة التدخل وفهم الأسباب الحقيقية للنزاع واختيار الأسلوب المناسب للتعامل معه</w:t>
      </w:r>
      <w:r w:rsidRPr="005A4A96">
        <w:rPr>
          <w:rFonts w:ascii="Sakkal Majalla" w:eastAsia="Times New Roman" w:hAnsi="Sakkal Majalla"/>
          <w:b/>
          <w:bCs/>
          <w:color w:val="auto"/>
          <w:sz w:val="48"/>
          <w:szCs w:val="36"/>
          <w:lang w:val="en-GB"/>
        </w:rPr>
        <w:t>.</w:t>
      </w:r>
    </w:p>
    <w:p w14:paraId="7BDAF903" w14:textId="77777777"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t>مفهوم حل النزاعات</w:t>
      </w:r>
    </w:p>
    <w:p w14:paraId="1A8FDFAE"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هو</w:t>
      </w:r>
      <w:r w:rsidRPr="005A4A96">
        <w:rPr>
          <w:rFonts w:ascii="Sakkal Majalla" w:eastAsia="Times New Roman" w:hAnsi="Sakkal Majalla"/>
          <w:b/>
          <w:bCs/>
          <w:color w:val="auto"/>
          <w:sz w:val="48"/>
          <w:szCs w:val="36"/>
          <w:lang w:val="en-GB"/>
        </w:rPr>
        <w:t>:</w:t>
      </w:r>
    </w:p>
    <w:p w14:paraId="1C84C5C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lang w:val="en-GB"/>
        </w:rPr>
        <w:t>"</w:t>
      </w:r>
      <w:r w:rsidRPr="005A4A96">
        <w:rPr>
          <w:rFonts w:ascii="Sakkal Majalla" w:eastAsia="Times New Roman" w:hAnsi="Sakkal Majalla"/>
          <w:b/>
          <w:bCs/>
          <w:color w:val="auto"/>
          <w:sz w:val="48"/>
          <w:szCs w:val="36"/>
          <w:rtl/>
        </w:rPr>
        <w:t>مجموعة من الإجراءات والأساليب التي تهدف إلى معالجة أسباب الخلاف والوصول إلى حلول مقبولة للأطراف المعنية</w:t>
      </w:r>
      <w:r w:rsidRPr="005A4A96">
        <w:rPr>
          <w:rFonts w:ascii="Sakkal Majalla" w:eastAsia="Times New Roman" w:hAnsi="Sakkal Majalla"/>
          <w:b/>
          <w:bCs/>
          <w:color w:val="auto"/>
          <w:sz w:val="48"/>
          <w:szCs w:val="36"/>
          <w:lang w:val="en-GB"/>
        </w:rPr>
        <w:t>."</w:t>
      </w:r>
    </w:p>
    <w:p w14:paraId="76704327" w14:textId="77777777" w:rsidR="005A4A96" w:rsidRDefault="005A4A96" w:rsidP="005A4A96">
      <w:pPr>
        <w:spacing w:after="200" w:line="240" w:lineRule="auto"/>
        <w:jc w:val="left"/>
        <w:rPr>
          <w:rFonts w:ascii="Sakkal Majalla" w:eastAsia="Times New Roman" w:hAnsi="Sakkal Majalla"/>
          <w:b/>
          <w:bCs/>
          <w:color w:val="auto"/>
          <w:sz w:val="48"/>
          <w:szCs w:val="36"/>
          <w:rtl/>
        </w:rPr>
      </w:pPr>
    </w:p>
    <w:p w14:paraId="18AACC54" w14:textId="77777777" w:rsidR="005A4A96" w:rsidRDefault="005A4A96" w:rsidP="005A4A96">
      <w:pPr>
        <w:spacing w:after="200" w:line="240" w:lineRule="auto"/>
        <w:jc w:val="left"/>
        <w:rPr>
          <w:rFonts w:ascii="Sakkal Majalla" w:eastAsia="Times New Roman" w:hAnsi="Sakkal Majalla"/>
          <w:b/>
          <w:bCs/>
          <w:color w:val="auto"/>
          <w:sz w:val="48"/>
          <w:szCs w:val="36"/>
          <w:rtl/>
        </w:rPr>
      </w:pPr>
    </w:p>
    <w:p w14:paraId="2CA4BD56" w14:textId="4BCD2900"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lastRenderedPageBreak/>
        <w:t>أهمية حل النزاعات</w:t>
      </w:r>
    </w:p>
    <w:p w14:paraId="470055BF" w14:textId="6778525F"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الحفاظ على العلاقات المهنية</w:t>
      </w:r>
    </w:p>
    <w:p w14:paraId="72E6617E"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يمنع تدهور العلاقات بين العاملين</w:t>
      </w:r>
      <w:r w:rsidRPr="005A4A96">
        <w:rPr>
          <w:rFonts w:ascii="Sakkal Majalla" w:eastAsia="Times New Roman" w:hAnsi="Sakkal Majalla"/>
          <w:b/>
          <w:bCs/>
          <w:color w:val="auto"/>
          <w:sz w:val="48"/>
          <w:szCs w:val="36"/>
          <w:lang w:val="en-GB"/>
        </w:rPr>
        <w:t>.</w:t>
      </w:r>
    </w:p>
    <w:p w14:paraId="0B370833" w14:textId="5724C73F"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تحسين بيئة العمل</w:t>
      </w:r>
    </w:p>
    <w:p w14:paraId="594255E2"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يخلق بيئة أكثر استقرارًا وإيجابية</w:t>
      </w:r>
      <w:r w:rsidRPr="005A4A96">
        <w:rPr>
          <w:rFonts w:ascii="Sakkal Majalla" w:eastAsia="Times New Roman" w:hAnsi="Sakkal Majalla"/>
          <w:b/>
          <w:bCs/>
          <w:color w:val="auto"/>
          <w:sz w:val="48"/>
          <w:szCs w:val="36"/>
          <w:lang w:val="en-GB"/>
        </w:rPr>
        <w:t>.</w:t>
      </w:r>
    </w:p>
    <w:p w14:paraId="60E59245" w14:textId="7FEAB162"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5A4A96">
        <w:rPr>
          <w:rFonts w:ascii="Sakkal Majalla" w:eastAsia="Times New Roman" w:hAnsi="Sakkal Majalla"/>
          <w:b/>
          <w:bCs/>
          <w:color w:val="auto"/>
          <w:sz w:val="48"/>
          <w:szCs w:val="36"/>
          <w:rtl/>
        </w:rPr>
        <w:t>رفع الإنتاجية</w:t>
      </w:r>
    </w:p>
    <w:p w14:paraId="622952B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تقليل النزاعات يتيح التركيز على العمل</w:t>
      </w:r>
      <w:r w:rsidRPr="005A4A96">
        <w:rPr>
          <w:rFonts w:ascii="Sakkal Majalla" w:eastAsia="Times New Roman" w:hAnsi="Sakkal Majalla"/>
          <w:b/>
          <w:bCs/>
          <w:color w:val="auto"/>
          <w:sz w:val="48"/>
          <w:szCs w:val="36"/>
          <w:lang w:val="en-GB"/>
        </w:rPr>
        <w:t>.</w:t>
      </w:r>
    </w:p>
    <w:p w14:paraId="6657BED3" w14:textId="2AC14CA5"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تعزيز التعاون</w:t>
      </w:r>
    </w:p>
    <w:p w14:paraId="4F409E43"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يساعد على إعادة بناء الثقة بين الأطراف</w:t>
      </w:r>
      <w:r w:rsidRPr="005A4A96">
        <w:rPr>
          <w:rFonts w:ascii="Sakkal Majalla" w:eastAsia="Times New Roman" w:hAnsi="Sakkal Majalla"/>
          <w:b/>
          <w:bCs/>
          <w:color w:val="auto"/>
          <w:sz w:val="48"/>
          <w:szCs w:val="36"/>
          <w:lang w:val="en-GB"/>
        </w:rPr>
        <w:t>.</w:t>
      </w:r>
    </w:p>
    <w:p w14:paraId="7D04429C" w14:textId="77777777"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t>أساليب حل النزاعات</w:t>
      </w:r>
    </w:p>
    <w:p w14:paraId="277C4572"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أولاً: الحوار المباشر</w:t>
      </w:r>
    </w:p>
    <w:p w14:paraId="6580FA1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يُعتبر أفضل الأساليب في كثير من الحالات</w:t>
      </w:r>
      <w:r w:rsidRPr="005A4A96">
        <w:rPr>
          <w:rFonts w:ascii="Sakkal Majalla" w:eastAsia="Times New Roman" w:hAnsi="Sakkal Majalla"/>
          <w:b/>
          <w:bCs/>
          <w:color w:val="auto"/>
          <w:sz w:val="48"/>
          <w:szCs w:val="36"/>
          <w:lang w:val="en-GB"/>
        </w:rPr>
        <w:t>.</w:t>
      </w:r>
    </w:p>
    <w:p w14:paraId="2007D9E4"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ويتطلب</w:t>
      </w:r>
      <w:r w:rsidRPr="005A4A96">
        <w:rPr>
          <w:rFonts w:ascii="Sakkal Majalla" w:eastAsia="Times New Roman" w:hAnsi="Sakkal Majalla"/>
          <w:b/>
          <w:bCs/>
          <w:color w:val="auto"/>
          <w:sz w:val="48"/>
          <w:szCs w:val="36"/>
          <w:lang w:val="en-GB"/>
        </w:rPr>
        <w:t>:</w:t>
      </w:r>
    </w:p>
    <w:p w14:paraId="683ED1DF" w14:textId="77777777" w:rsidR="005A4A96" w:rsidRPr="005A4A96" w:rsidRDefault="005A4A96">
      <w:pPr>
        <w:numPr>
          <w:ilvl w:val="0"/>
          <w:numId w:val="60"/>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الجلوس مع الأطراف</w:t>
      </w:r>
      <w:r w:rsidRPr="005A4A96">
        <w:rPr>
          <w:rFonts w:ascii="Sakkal Majalla" w:eastAsia="Times New Roman" w:hAnsi="Sakkal Majalla"/>
          <w:b/>
          <w:bCs/>
          <w:color w:val="auto"/>
          <w:sz w:val="48"/>
          <w:szCs w:val="36"/>
          <w:lang w:val="en-GB"/>
        </w:rPr>
        <w:t>.</w:t>
      </w:r>
    </w:p>
    <w:p w14:paraId="4D06543E" w14:textId="77777777" w:rsidR="005A4A96" w:rsidRPr="005A4A96" w:rsidRDefault="005A4A96">
      <w:pPr>
        <w:numPr>
          <w:ilvl w:val="0"/>
          <w:numId w:val="60"/>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مناقشة المشكلة</w:t>
      </w:r>
      <w:r w:rsidRPr="005A4A96">
        <w:rPr>
          <w:rFonts w:ascii="Sakkal Majalla" w:eastAsia="Times New Roman" w:hAnsi="Sakkal Majalla"/>
          <w:b/>
          <w:bCs/>
          <w:color w:val="auto"/>
          <w:sz w:val="48"/>
          <w:szCs w:val="36"/>
          <w:lang w:val="en-GB"/>
        </w:rPr>
        <w:t>.</w:t>
      </w:r>
    </w:p>
    <w:p w14:paraId="06DAAE83" w14:textId="77777777" w:rsidR="005A4A96" w:rsidRPr="005A4A96" w:rsidRDefault="005A4A96">
      <w:pPr>
        <w:numPr>
          <w:ilvl w:val="0"/>
          <w:numId w:val="60"/>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الاستماع للجميع</w:t>
      </w:r>
      <w:r w:rsidRPr="005A4A96">
        <w:rPr>
          <w:rFonts w:ascii="Sakkal Majalla" w:eastAsia="Times New Roman" w:hAnsi="Sakkal Majalla"/>
          <w:b/>
          <w:bCs/>
          <w:color w:val="auto"/>
          <w:sz w:val="48"/>
          <w:szCs w:val="36"/>
          <w:lang w:val="en-GB"/>
        </w:rPr>
        <w:t>.</w:t>
      </w:r>
    </w:p>
    <w:p w14:paraId="0E657EDB" w14:textId="77777777" w:rsidR="005A4A96" w:rsidRPr="005A4A96" w:rsidRDefault="005A4A96">
      <w:pPr>
        <w:numPr>
          <w:ilvl w:val="0"/>
          <w:numId w:val="60"/>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البحث عن الحلول</w:t>
      </w:r>
      <w:r w:rsidRPr="005A4A96">
        <w:rPr>
          <w:rFonts w:ascii="Sakkal Majalla" w:eastAsia="Times New Roman" w:hAnsi="Sakkal Majalla"/>
          <w:b/>
          <w:bCs/>
          <w:color w:val="auto"/>
          <w:sz w:val="48"/>
          <w:szCs w:val="36"/>
          <w:lang w:val="en-GB"/>
        </w:rPr>
        <w:t>.</w:t>
      </w:r>
    </w:p>
    <w:p w14:paraId="66C051ED"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lastRenderedPageBreak/>
        <w:t>ثانياً: التفاوض</w:t>
      </w:r>
    </w:p>
    <w:p w14:paraId="7B13DE0A"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يقوم على</w:t>
      </w:r>
      <w:r w:rsidRPr="005A4A96">
        <w:rPr>
          <w:rFonts w:ascii="Sakkal Majalla" w:eastAsia="Times New Roman" w:hAnsi="Sakkal Majalla"/>
          <w:b/>
          <w:bCs/>
          <w:color w:val="auto"/>
          <w:sz w:val="48"/>
          <w:szCs w:val="36"/>
          <w:lang w:val="en-GB"/>
        </w:rPr>
        <w:t>:</w:t>
      </w:r>
    </w:p>
    <w:p w14:paraId="443A29E2" w14:textId="77777777" w:rsidR="005A4A96" w:rsidRPr="005A4A96" w:rsidRDefault="005A4A96">
      <w:pPr>
        <w:numPr>
          <w:ilvl w:val="0"/>
          <w:numId w:val="61"/>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تبادل المقترحات</w:t>
      </w:r>
      <w:r w:rsidRPr="005A4A96">
        <w:rPr>
          <w:rFonts w:ascii="Sakkal Majalla" w:eastAsia="Times New Roman" w:hAnsi="Sakkal Majalla"/>
          <w:b/>
          <w:bCs/>
          <w:color w:val="auto"/>
          <w:sz w:val="48"/>
          <w:szCs w:val="36"/>
          <w:lang w:val="en-GB"/>
        </w:rPr>
        <w:t>.</w:t>
      </w:r>
    </w:p>
    <w:p w14:paraId="06658D82" w14:textId="77777777" w:rsidR="005A4A96" w:rsidRPr="005A4A96" w:rsidRDefault="005A4A96">
      <w:pPr>
        <w:numPr>
          <w:ilvl w:val="0"/>
          <w:numId w:val="61"/>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تقديم التنازلات المتبادلة</w:t>
      </w:r>
      <w:r w:rsidRPr="005A4A96">
        <w:rPr>
          <w:rFonts w:ascii="Sakkal Majalla" w:eastAsia="Times New Roman" w:hAnsi="Sakkal Majalla"/>
          <w:b/>
          <w:bCs/>
          <w:color w:val="auto"/>
          <w:sz w:val="48"/>
          <w:szCs w:val="36"/>
          <w:lang w:val="en-GB"/>
        </w:rPr>
        <w:t>.</w:t>
      </w:r>
    </w:p>
    <w:p w14:paraId="00F275DE" w14:textId="77777777" w:rsidR="005A4A96" w:rsidRPr="005A4A96" w:rsidRDefault="005A4A96">
      <w:pPr>
        <w:numPr>
          <w:ilvl w:val="0"/>
          <w:numId w:val="61"/>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الوصول إلى اتفاق مرضٍ</w:t>
      </w:r>
      <w:r w:rsidRPr="005A4A96">
        <w:rPr>
          <w:rFonts w:ascii="Sakkal Majalla" w:eastAsia="Times New Roman" w:hAnsi="Sakkal Majalla"/>
          <w:b/>
          <w:bCs/>
          <w:color w:val="auto"/>
          <w:sz w:val="48"/>
          <w:szCs w:val="36"/>
          <w:lang w:val="en-GB"/>
        </w:rPr>
        <w:t>.</w:t>
      </w:r>
    </w:p>
    <w:p w14:paraId="70A07D9E"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ثالثاً: الوساطة</w:t>
      </w:r>
    </w:p>
    <w:p w14:paraId="58000A8A"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عند تعقد الخلاف يمكن الاستعانة بطرف محايد</w:t>
      </w:r>
      <w:r w:rsidRPr="005A4A96">
        <w:rPr>
          <w:rFonts w:ascii="Sakkal Majalla" w:eastAsia="Times New Roman" w:hAnsi="Sakkal Majalla"/>
          <w:b/>
          <w:bCs/>
          <w:color w:val="auto"/>
          <w:sz w:val="48"/>
          <w:szCs w:val="36"/>
          <w:lang w:val="en-GB"/>
        </w:rPr>
        <w:t>.</w:t>
      </w:r>
    </w:p>
    <w:p w14:paraId="14A123F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مثل</w:t>
      </w:r>
      <w:r w:rsidRPr="005A4A96">
        <w:rPr>
          <w:rFonts w:ascii="Sakkal Majalla" w:eastAsia="Times New Roman" w:hAnsi="Sakkal Majalla"/>
          <w:b/>
          <w:bCs/>
          <w:color w:val="auto"/>
          <w:sz w:val="48"/>
          <w:szCs w:val="36"/>
          <w:lang w:val="en-GB"/>
        </w:rPr>
        <w:t>:</w:t>
      </w:r>
    </w:p>
    <w:p w14:paraId="04EE117B" w14:textId="77777777" w:rsidR="005A4A96" w:rsidRPr="005A4A96" w:rsidRDefault="005A4A96">
      <w:pPr>
        <w:numPr>
          <w:ilvl w:val="0"/>
          <w:numId w:val="62"/>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المدير</w:t>
      </w:r>
      <w:r w:rsidRPr="005A4A96">
        <w:rPr>
          <w:rFonts w:ascii="Sakkal Majalla" w:eastAsia="Times New Roman" w:hAnsi="Sakkal Majalla"/>
          <w:b/>
          <w:bCs/>
          <w:color w:val="auto"/>
          <w:sz w:val="48"/>
          <w:szCs w:val="36"/>
          <w:lang w:val="en-GB"/>
        </w:rPr>
        <w:t>.</w:t>
      </w:r>
    </w:p>
    <w:p w14:paraId="3C213F20" w14:textId="77777777" w:rsidR="005A4A96" w:rsidRPr="005A4A96" w:rsidRDefault="005A4A96">
      <w:pPr>
        <w:numPr>
          <w:ilvl w:val="0"/>
          <w:numId w:val="62"/>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مسؤول الموارد البشرية</w:t>
      </w:r>
      <w:r w:rsidRPr="005A4A96">
        <w:rPr>
          <w:rFonts w:ascii="Sakkal Majalla" w:eastAsia="Times New Roman" w:hAnsi="Sakkal Majalla"/>
          <w:b/>
          <w:bCs/>
          <w:color w:val="auto"/>
          <w:sz w:val="48"/>
          <w:szCs w:val="36"/>
          <w:lang w:val="en-GB"/>
        </w:rPr>
        <w:t>.</w:t>
      </w:r>
    </w:p>
    <w:p w14:paraId="627F853E" w14:textId="77777777" w:rsidR="005A4A96" w:rsidRPr="005A4A96" w:rsidRDefault="005A4A96">
      <w:pPr>
        <w:numPr>
          <w:ilvl w:val="0"/>
          <w:numId w:val="62"/>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مستشار متخصص</w:t>
      </w:r>
      <w:r w:rsidRPr="005A4A96">
        <w:rPr>
          <w:rFonts w:ascii="Sakkal Majalla" w:eastAsia="Times New Roman" w:hAnsi="Sakkal Majalla"/>
          <w:b/>
          <w:bCs/>
          <w:color w:val="auto"/>
          <w:sz w:val="48"/>
          <w:szCs w:val="36"/>
          <w:lang w:val="en-GB"/>
        </w:rPr>
        <w:t>.</w:t>
      </w:r>
    </w:p>
    <w:p w14:paraId="51277476"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رابعاً: التعاون</w:t>
      </w:r>
    </w:p>
    <w:p w14:paraId="71ABC402"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يهدف إلى إيجاد حل يحقق مصلحة جميع الأطراف</w:t>
      </w:r>
      <w:r w:rsidRPr="005A4A96">
        <w:rPr>
          <w:rFonts w:ascii="Sakkal Majalla" w:eastAsia="Times New Roman" w:hAnsi="Sakkal Majalla"/>
          <w:b/>
          <w:bCs/>
          <w:color w:val="auto"/>
          <w:sz w:val="48"/>
          <w:szCs w:val="36"/>
          <w:lang w:val="en-GB"/>
        </w:rPr>
        <w:t>.</w:t>
      </w:r>
    </w:p>
    <w:p w14:paraId="658B6534"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ويُعتبر من أفضل الأساليب طويلة المدى</w:t>
      </w:r>
      <w:r w:rsidRPr="005A4A96">
        <w:rPr>
          <w:rFonts w:ascii="Sakkal Majalla" w:eastAsia="Times New Roman" w:hAnsi="Sakkal Majalla"/>
          <w:b/>
          <w:bCs/>
          <w:color w:val="auto"/>
          <w:sz w:val="48"/>
          <w:szCs w:val="36"/>
          <w:lang w:val="en-GB"/>
        </w:rPr>
        <w:t>.</w:t>
      </w:r>
    </w:p>
    <w:p w14:paraId="2FB66C0F"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خامساً: التسوية</w:t>
      </w:r>
    </w:p>
    <w:p w14:paraId="045C5212"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يقوم كل طرف بالتنازل عن جزء من مطالبه للوصول إلى حل وسط</w:t>
      </w:r>
      <w:r w:rsidRPr="005A4A96">
        <w:rPr>
          <w:rFonts w:ascii="Sakkal Majalla" w:eastAsia="Times New Roman" w:hAnsi="Sakkal Majalla"/>
          <w:b/>
          <w:bCs/>
          <w:color w:val="auto"/>
          <w:sz w:val="48"/>
          <w:szCs w:val="36"/>
          <w:lang w:val="en-GB"/>
        </w:rPr>
        <w:t>.</w:t>
      </w:r>
    </w:p>
    <w:p w14:paraId="053C2C13" w14:textId="77777777" w:rsidR="005A4A96" w:rsidRDefault="005A4A96" w:rsidP="005A4A96">
      <w:pPr>
        <w:spacing w:after="200" w:line="240" w:lineRule="auto"/>
        <w:jc w:val="left"/>
        <w:rPr>
          <w:rFonts w:ascii="Sakkal Majalla" w:eastAsia="Times New Roman" w:hAnsi="Sakkal Majalla"/>
          <w:b/>
          <w:bCs/>
          <w:color w:val="auto"/>
          <w:sz w:val="48"/>
          <w:szCs w:val="36"/>
          <w:rtl/>
        </w:rPr>
      </w:pPr>
    </w:p>
    <w:p w14:paraId="64C52F1D" w14:textId="54A6273D"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lastRenderedPageBreak/>
        <w:t>خطوات حل النزاع</w:t>
      </w:r>
    </w:p>
    <w:p w14:paraId="7BAD5CAC" w14:textId="429AE110"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تحديد المشكلة</w:t>
      </w:r>
    </w:p>
    <w:p w14:paraId="44C93D54"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فهم السبب الحقيقي للنزاع</w:t>
      </w:r>
      <w:r w:rsidRPr="005A4A96">
        <w:rPr>
          <w:rFonts w:ascii="Sakkal Majalla" w:eastAsia="Times New Roman" w:hAnsi="Sakkal Majalla"/>
          <w:b/>
          <w:bCs/>
          <w:color w:val="auto"/>
          <w:sz w:val="48"/>
          <w:szCs w:val="36"/>
          <w:lang w:val="en-GB"/>
        </w:rPr>
        <w:t>.</w:t>
      </w:r>
    </w:p>
    <w:p w14:paraId="77428951" w14:textId="19EE6FFD"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جمع المعلومات</w:t>
      </w:r>
    </w:p>
    <w:p w14:paraId="4E9AE568"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الاستماع لجميع الأطراف</w:t>
      </w:r>
      <w:r w:rsidRPr="005A4A96">
        <w:rPr>
          <w:rFonts w:ascii="Sakkal Majalla" w:eastAsia="Times New Roman" w:hAnsi="Sakkal Majalla"/>
          <w:b/>
          <w:bCs/>
          <w:color w:val="auto"/>
          <w:sz w:val="48"/>
          <w:szCs w:val="36"/>
          <w:lang w:val="en-GB"/>
        </w:rPr>
        <w:t>.</w:t>
      </w:r>
    </w:p>
    <w:p w14:paraId="275F9FB9" w14:textId="2C3399A1"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تحليل الأسباب</w:t>
      </w:r>
    </w:p>
    <w:p w14:paraId="1A7F46FD"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التفرقة بين الأسباب الظاهرة والحقيقية</w:t>
      </w:r>
      <w:r w:rsidRPr="005A4A96">
        <w:rPr>
          <w:rFonts w:ascii="Sakkal Majalla" w:eastAsia="Times New Roman" w:hAnsi="Sakkal Majalla"/>
          <w:b/>
          <w:bCs/>
          <w:color w:val="auto"/>
          <w:sz w:val="48"/>
          <w:szCs w:val="36"/>
          <w:lang w:val="en-GB"/>
        </w:rPr>
        <w:t>.</w:t>
      </w:r>
    </w:p>
    <w:p w14:paraId="1FD31607" w14:textId="6A6503CC"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طرح الحلول</w:t>
      </w:r>
    </w:p>
    <w:p w14:paraId="0000D447"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اقتراح عدة بدائل</w:t>
      </w:r>
      <w:r w:rsidRPr="005A4A96">
        <w:rPr>
          <w:rFonts w:ascii="Sakkal Majalla" w:eastAsia="Times New Roman" w:hAnsi="Sakkal Majalla"/>
          <w:b/>
          <w:bCs/>
          <w:color w:val="auto"/>
          <w:sz w:val="48"/>
          <w:szCs w:val="36"/>
          <w:lang w:val="en-GB"/>
        </w:rPr>
        <w:t>.</w:t>
      </w:r>
    </w:p>
    <w:p w14:paraId="3ADC5114" w14:textId="4E73598D"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5.</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اختيار الحل المناسب</w:t>
      </w:r>
    </w:p>
    <w:p w14:paraId="311F4954"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بناءً على المصلحة المشتركة</w:t>
      </w:r>
      <w:r w:rsidRPr="005A4A96">
        <w:rPr>
          <w:rFonts w:ascii="Sakkal Majalla" w:eastAsia="Times New Roman" w:hAnsi="Sakkal Majalla"/>
          <w:b/>
          <w:bCs/>
          <w:color w:val="auto"/>
          <w:sz w:val="48"/>
          <w:szCs w:val="36"/>
          <w:lang w:val="en-GB"/>
        </w:rPr>
        <w:t>.</w:t>
      </w:r>
    </w:p>
    <w:p w14:paraId="184CF3B5" w14:textId="225D74C5"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6.</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تنفيذ الحل</w:t>
      </w:r>
    </w:p>
    <w:p w14:paraId="5B2E3893"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وضع خطة واضحة للتنفيذ</w:t>
      </w:r>
      <w:r w:rsidRPr="005A4A96">
        <w:rPr>
          <w:rFonts w:ascii="Sakkal Majalla" w:eastAsia="Times New Roman" w:hAnsi="Sakkal Majalla"/>
          <w:b/>
          <w:bCs/>
          <w:color w:val="auto"/>
          <w:sz w:val="48"/>
          <w:szCs w:val="36"/>
          <w:lang w:val="en-GB"/>
        </w:rPr>
        <w:t>.</w:t>
      </w:r>
    </w:p>
    <w:p w14:paraId="173D46BB" w14:textId="0402C51D"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7.</w:t>
      </w:r>
      <w:r w:rsidRPr="005A4A96">
        <w:rPr>
          <w:rFonts w:ascii="Sakkal Majalla" w:eastAsia="Times New Roman" w:hAnsi="Sakkal Majalla"/>
          <w:b/>
          <w:bCs/>
          <w:color w:val="auto"/>
          <w:sz w:val="48"/>
          <w:szCs w:val="36"/>
          <w:rtl/>
        </w:rPr>
        <w:t>المتابعة</w:t>
      </w:r>
    </w:p>
    <w:p w14:paraId="24CF39E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التأكد من استقرار الوضع ومنع تكرار المشكلة</w:t>
      </w:r>
      <w:r w:rsidRPr="005A4A96">
        <w:rPr>
          <w:rFonts w:ascii="Sakkal Majalla" w:eastAsia="Times New Roman" w:hAnsi="Sakkal Majalla"/>
          <w:b/>
          <w:bCs/>
          <w:color w:val="auto"/>
          <w:sz w:val="48"/>
          <w:szCs w:val="36"/>
          <w:lang w:val="en-GB"/>
        </w:rPr>
        <w:t>.</w:t>
      </w:r>
    </w:p>
    <w:p w14:paraId="3CEDB8E0" w14:textId="7950A33A" w:rsidR="005A4A96" w:rsidRDefault="005A4A96" w:rsidP="005A4A96">
      <w:pPr>
        <w:spacing w:after="200" w:line="240" w:lineRule="auto"/>
        <w:jc w:val="left"/>
        <w:rPr>
          <w:rFonts w:ascii="Sakkal Majalla" w:eastAsia="Times New Roman" w:hAnsi="Sakkal Majalla"/>
          <w:b/>
          <w:bCs/>
          <w:color w:val="auto"/>
          <w:sz w:val="48"/>
          <w:szCs w:val="36"/>
          <w:rtl/>
          <w:lang w:val="en-GB"/>
        </w:rPr>
      </w:pPr>
    </w:p>
    <w:p w14:paraId="0F1C603C" w14:textId="77777777" w:rsidR="005A4A96" w:rsidRDefault="005A4A96" w:rsidP="005A4A96">
      <w:pPr>
        <w:spacing w:after="200" w:line="240" w:lineRule="auto"/>
        <w:jc w:val="left"/>
        <w:rPr>
          <w:rFonts w:ascii="Sakkal Majalla" w:eastAsia="Times New Roman" w:hAnsi="Sakkal Majalla"/>
          <w:b/>
          <w:bCs/>
          <w:color w:val="auto"/>
          <w:sz w:val="48"/>
          <w:szCs w:val="36"/>
          <w:rtl/>
          <w:lang w:val="en-GB"/>
        </w:rPr>
      </w:pPr>
    </w:p>
    <w:p w14:paraId="189CF0A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p>
    <w:p w14:paraId="06DA2E50" w14:textId="77777777" w:rsidR="005A4A96" w:rsidRPr="005A4A96" w:rsidRDefault="005A4A96" w:rsidP="005A4A96">
      <w:pPr>
        <w:spacing w:after="200" w:line="240" w:lineRule="auto"/>
        <w:jc w:val="center"/>
        <w:rPr>
          <w:rFonts w:ascii="Sakkal Majalla" w:eastAsia="Times New Roman" w:hAnsi="Sakkal Majalla"/>
          <w:b/>
          <w:bCs/>
          <w:color w:val="006666"/>
          <w:sz w:val="72"/>
          <w:szCs w:val="48"/>
          <w:lang w:val="en-GB"/>
        </w:rPr>
      </w:pPr>
      <w:r w:rsidRPr="005A4A96">
        <w:rPr>
          <w:rFonts w:ascii="Sakkal Majalla" w:eastAsia="Times New Roman" w:hAnsi="Sakkal Majalla"/>
          <w:b/>
          <w:bCs/>
          <w:color w:val="006666"/>
          <w:sz w:val="72"/>
          <w:szCs w:val="48"/>
          <w:rtl/>
        </w:rPr>
        <w:lastRenderedPageBreak/>
        <w:t>رابعاً: إدارة المواقف الصعبة</w:t>
      </w:r>
    </w:p>
    <w:p w14:paraId="651E868F"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يتعرض العاملون في المؤسسات لمواقف صعبة ومتنوعة تتطلب مهارات عالية في التواصل والتحكم في الانفعالات واتخاذ القرارات المناسبة</w:t>
      </w:r>
      <w:r w:rsidRPr="005A4A96">
        <w:rPr>
          <w:rFonts w:ascii="Sakkal Majalla" w:eastAsia="Times New Roman" w:hAnsi="Sakkal Majalla"/>
          <w:b/>
          <w:bCs/>
          <w:color w:val="auto"/>
          <w:sz w:val="48"/>
          <w:szCs w:val="36"/>
          <w:lang w:val="en-GB"/>
        </w:rPr>
        <w:t>.</w:t>
      </w:r>
    </w:p>
    <w:p w14:paraId="5F1D1B40" w14:textId="77777777"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t>وقد تشمل هذه المواقف</w:t>
      </w:r>
      <w:r w:rsidRPr="005A4A96">
        <w:rPr>
          <w:rFonts w:ascii="Sakkal Majalla" w:eastAsia="Times New Roman" w:hAnsi="Sakkal Majalla"/>
          <w:b/>
          <w:bCs/>
          <w:color w:val="C00000"/>
          <w:sz w:val="48"/>
          <w:szCs w:val="36"/>
          <w:lang w:val="en-GB"/>
        </w:rPr>
        <w:t>:</w:t>
      </w:r>
    </w:p>
    <w:p w14:paraId="7AAB5763" w14:textId="77777777" w:rsidR="005A4A96" w:rsidRPr="005A4A96" w:rsidRDefault="005A4A96">
      <w:pPr>
        <w:numPr>
          <w:ilvl w:val="0"/>
          <w:numId w:val="63"/>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موظف غاضب</w:t>
      </w:r>
      <w:r w:rsidRPr="005A4A96">
        <w:rPr>
          <w:rFonts w:ascii="Sakkal Majalla" w:eastAsia="Times New Roman" w:hAnsi="Sakkal Majalla"/>
          <w:b/>
          <w:bCs/>
          <w:color w:val="auto"/>
          <w:sz w:val="48"/>
          <w:szCs w:val="36"/>
          <w:lang w:val="en-GB"/>
        </w:rPr>
        <w:t>.</w:t>
      </w:r>
    </w:p>
    <w:p w14:paraId="1A447BCF" w14:textId="77777777" w:rsidR="005A4A96" w:rsidRPr="005A4A96" w:rsidRDefault="005A4A96">
      <w:pPr>
        <w:numPr>
          <w:ilvl w:val="0"/>
          <w:numId w:val="63"/>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عميل غير راضٍ</w:t>
      </w:r>
      <w:r w:rsidRPr="005A4A96">
        <w:rPr>
          <w:rFonts w:ascii="Sakkal Majalla" w:eastAsia="Times New Roman" w:hAnsi="Sakkal Majalla"/>
          <w:b/>
          <w:bCs/>
          <w:color w:val="auto"/>
          <w:sz w:val="48"/>
          <w:szCs w:val="36"/>
          <w:lang w:val="en-GB"/>
        </w:rPr>
        <w:t>.</w:t>
      </w:r>
    </w:p>
    <w:p w14:paraId="504E7E01" w14:textId="77777777" w:rsidR="005A4A96" w:rsidRPr="005A4A96" w:rsidRDefault="005A4A96">
      <w:pPr>
        <w:numPr>
          <w:ilvl w:val="0"/>
          <w:numId w:val="63"/>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خلاف حاد بين زملاء العمل</w:t>
      </w:r>
      <w:r w:rsidRPr="005A4A96">
        <w:rPr>
          <w:rFonts w:ascii="Sakkal Majalla" w:eastAsia="Times New Roman" w:hAnsi="Sakkal Majalla"/>
          <w:b/>
          <w:bCs/>
          <w:color w:val="auto"/>
          <w:sz w:val="48"/>
          <w:szCs w:val="36"/>
          <w:lang w:val="en-GB"/>
        </w:rPr>
        <w:t>.</w:t>
      </w:r>
    </w:p>
    <w:p w14:paraId="6E44C2FA" w14:textId="77777777" w:rsidR="005A4A96" w:rsidRPr="005A4A96" w:rsidRDefault="005A4A96">
      <w:pPr>
        <w:numPr>
          <w:ilvl w:val="0"/>
          <w:numId w:val="63"/>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مقاومة التغيير</w:t>
      </w:r>
      <w:r w:rsidRPr="005A4A96">
        <w:rPr>
          <w:rFonts w:ascii="Sakkal Majalla" w:eastAsia="Times New Roman" w:hAnsi="Sakkal Majalla"/>
          <w:b/>
          <w:bCs/>
          <w:color w:val="auto"/>
          <w:sz w:val="48"/>
          <w:szCs w:val="36"/>
          <w:lang w:val="en-GB"/>
        </w:rPr>
        <w:t>.</w:t>
      </w:r>
    </w:p>
    <w:p w14:paraId="5EF8F01F" w14:textId="77777777" w:rsidR="005A4A96" w:rsidRPr="005A4A96" w:rsidRDefault="005A4A96">
      <w:pPr>
        <w:numPr>
          <w:ilvl w:val="0"/>
          <w:numId w:val="63"/>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ضغوط العمل الشديدة</w:t>
      </w:r>
      <w:r w:rsidRPr="005A4A96">
        <w:rPr>
          <w:rFonts w:ascii="Sakkal Majalla" w:eastAsia="Times New Roman" w:hAnsi="Sakkal Majalla"/>
          <w:b/>
          <w:bCs/>
          <w:color w:val="auto"/>
          <w:sz w:val="48"/>
          <w:szCs w:val="36"/>
          <w:lang w:val="en-GB"/>
        </w:rPr>
        <w:t>.</w:t>
      </w:r>
    </w:p>
    <w:p w14:paraId="0F20C67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مفهوم المواقف الصعبة</w:t>
      </w:r>
    </w:p>
    <w:p w14:paraId="776B21C4"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هي</w:t>
      </w:r>
      <w:r w:rsidRPr="005A4A96">
        <w:rPr>
          <w:rFonts w:ascii="Sakkal Majalla" w:eastAsia="Times New Roman" w:hAnsi="Sakkal Majalla"/>
          <w:b/>
          <w:bCs/>
          <w:color w:val="auto"/>
          <w:sz w:val="48"/>
          <w:szCs w:val="36"/>
          <w:lang w:val="en-GB"/>
        </w:rPr>
        <w:t>:</w:t>
      </w:r>
    </w:p>
    <w:p w14:paraId="63FB482C"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lang w:val="en-GB"/>
        </w:rPr>
        <w:t>"</w:t>
      </w:r>
      <w:r w:rsidRPr="005A4A96">
        <w:rPr>
          <w:rFonts w:ascii="Sakkal Majalla" w:eastAsia="Times New Roman" w:hAnsi="Sakkal Majalla"/>
          <w:b/>
          <w:bCs/>
          <w:color w:val="auto"/>
          <w:sz w:val="48"/>
          <w:szCs w:val="36"/>
          <w:rtl/>
        </w:rPr>
        <w:t>المواقف التي تتسم بالتوتر أو التعقيد أو الحساسية وتتطلب تعاملًا مهنيًا متزنًا لتحقيق نتائج إيجابية</w:t>
      </w:r>
      <w:r w:rsidRPr="005A4A96">
        <w:rPr>
          <w:rFonts w:ascii="Sakkal Majalla" w:eastAsia="Times New Roman" w:hAnsi="Sakkal Majalla"/>
          <w:b/>
          <w:bCs/>
          <w:color w:val="auto"/>
          <w:sz w:val="48"/>
          <w:szCs w:val="36"/>
          <w:lang w:val="en-GB"/>
        </w:rPr>
        <w:t>."</w:t>
      </w:r>
    </w:p>
    <w:p w14:paraId="3A0CB672" w14:textId="77777777"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t>خصائص المواقف الصعبة</w:t>
      </w:r>
    </w:p>
    <w:p w14:paraId="14C013ED" w14:textId="77777777" w:rsidR="005A4A96" w:rsidRPr="005A4A96" w:rsidRDefault="005A4A96">
      <w:pPr>
        <w:numPr>
          <w:ilvl w:val="0"/>
          <w:numId w:val="64"/>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ارتفاع مستوى الانفعالات</w:t>
      </w:r>
      <w:r w:rsidRPr="005A4A96">
        <w:rPr>
          <w:rFonts w:ascii="Sakkal Majalla" w:eastAsia="Times New Roman" w:hAnsi="Sakkal Majalla"/>
          <w:b/>
          <w:bCs/>
          <w:color w:val="auto"/>
          <w:sz w:val="48"/>
          <w:szCs w:val="36"/>
          <w:lang w:val="en-GB"/>
        </w:rPr>
        <w:t>.</w:t>
      </w:r>
    </w:p>
    <w:p w14:paraId="27C91CC7" w14:textId="77777777" w:rsidR="005A4A96" w:rsidRPr="005A4A96" w:rsidRDefault="005A4A96">
      <w:pPr>
        <w:numPr>
          <w:ilvl w:val="0"/>
          <w:numId w:val="64"/>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تضارب المصالح</w:t>
      </w:r>
      <w:r w:rsidRPr="005A4A96">
        <w:rPr>
          <w:rFonts w:ascii="Sakkal Majalla" w:eastAsia="Times New Roman" w:hAnsi="Sakkal Majalla"/>
          <w:b/>
          <w:bCs/>
          <w:color w:val="auto"/>
          <w:sz w:val="48"/>
          <w:szCs w:val="36"/>
          <w:lang w:val="en-GB"/>
        </w:rPr>
        <w:t>.</w:t>
      </w:r>
    </w:p>
    <w:p w14:paraId="6961C22D" w14:textId="77777777" w:rsidR="005A4A96" w:rsidRPr="005A4A96" w:rsidRDefault="005A4A96">
      <w:pPr>
        <w:numPr>
          <w:ilvl w:val="0"/>
          <w:numId w:val="64"/>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صعوبة اتخاذ القرار</w:t>
      </w:r>
      <w:r w:rsidRPr="005A4A96">
        <w:rPr>
          <w:rFonts w:ascii="Sakkal Majalla" w:eastAsia="Times New Roman" w:hAnsi="Sakkal Majalla"/>
          <w:b/>
          <w:bCs/>
          <w:color w:val="auto"/>
          <w:sz w:val="48"/>
          <w:szCs w:val="36"/>
          <w:lang w:val="en-GB"/>
        </w:rPr>
        <w:t>.</w:t>
      </w:r>
    </w:p>
    <w:p w14:paraId="666327EA" w14:textId="77777777" w:rsidR="005A4A96" w:rsidRPr="005A4A96" w:rsidRDefault="005A4A96">
      <w:pPr>
        <w:numPr>
          <w:ilvl w:val="0"/>
          <w:numId w:val="64"/>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lastRenderedPageBreak/>
        <w:t>احتمالية تصاعد الخلاف</w:t>
      </w:r>
      <w:r w:rsidRPr="005A4A96">
        <w:rPr>
          <w:rFonts w:ascii="Sakkal Majalla" w:eastAsia="Times New Roman" w:hAnsi="Sakkal Majalla"/>
          <w:b/>
          <w:bCs/>
          <w:color w:val="auto"/>
          <w:sz w:val="48"/>
          <w:szCs w:val="36"/>
          <w:lang w:val="en-GB"/>
        </w:rPr>
        <w:t>.</w:t>
      </w:r>
    </w:p>
    <w:p w14:paraId="04FF279C" w14:textId="77777777" w:rsidR="005A4A96" w:rsidRPr="005A4A96" w:rsidRDefault="005A4A96" w:rsidP="005A4A96">
      <w:pPr>
        <w:spacing w:after="200" w:line="240" w:lineRule="auto"/>
        <w:jc w:val="left"/>
        <w:rPr>
          <w:rFonts w:ascii="Sakkal Majalla" w:eastAsia="Times New Roman" w:hAnsi="Sakkal Majalla"/>
          <w:b/>
          <w:bCs/>
          <w:color w:val="C00000"/>
          <w:sz w:val="52"/>
          <w:szCs w:val="40"/>
          <w:lang w:val="en-GB"/>
        </w:rPr>
      </w:pPr>
      <w:r w:rsidRPr="005A4A96">
        <w:rPr>
          <w:rFonts w:ascii="Sakkal Majalla" w:eastAsia="Times New Roman" w:hAnsi="Sakkal Majalla"/>
          <w:b/>
          <w:bCs/>
          <w:color w:val="C00000"/>
          <w:sz w:val="52"/>
          <w:szCs w:val="40"/>
          <w:rtl/>
        </w:rPr>
        <w:t>مهارات إدارة المواقف الصعبة</w:t>
      </w:r>
    </w:p>
    <w:p w14:paraId="4B9F38DA"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أولاً: التحكم في الانفعالات</w:t>
      </w:r>
    </w:p>
    <w:p w14:paraId="3654F157"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الهدوء يساعد على التفكير السليم واتخاذ القرار المناسب</w:t>
      </w:r>
      <w:r w:rsidRPr="005A4A96">
        <w:rPr>
          <w:rFonts w:ascii="Sakkal Majalla" w:eastAsia="Times New Roman" w:hAnsi="Sakkal Majalla"/>
          <w:b/>
          <w:bCs/>
          <w:color w:val="auto"/>
          <w:sz w:val="48"/>
          <w:szCs w:val="36"/>
          <w:lang w:val="en-GB"/>
        </w:rPr>
        <w:t>.</w:t>
      </w:r>
    </w:p>
    <w:p w14:paraId="73BB70E4"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ثانياً: الاستماع الفعّال</w:t>
      </w:r>
    </w:p>
    <w:p w14:paraId="78E6D64F"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فهم المشكلة قبل محاولة حلها</w:t>
      </w:r>
      <w:r w:rsidRPr="005A4A96">
        <w:rPr>
          <w:rFonts w:ascii="Sakkal Majalla" w:eastAsia="Times New Roman" w:hAnsi="Sakkal Majalla"/>
          <w:b/>
          <w:bCs/>
          <w:color w:val="auto"/>
          <w:sz w:val="48"/>
          <w:szCs w:val="36"/>
          <w:lang w:val="en-GB"/>
        </w:rPr>
        <w:t>.</w:t>
      </w:r>
    </w:p>
    <w:p w14:paraId="4AB87BBA"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ثالثاً: التعاطف</w:t>
      </w:r>
    </w:p>
    <w:p w14:paraId="226F5F1F"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إظهار تفهم مشاعر الطرف الآخر</w:t>
      </w:r>
      <w:r w:rsidRPr="005A4A96">
        <w:rPr>
          <w:rFonts w:ascii="Sakkal Majalla" w:eastAsia="Times New Roman" w:hAnsi="Sakkal Majalla"/>
          <w:b/>
          <w:bCs/>
          <w:color w:val="auto"/>
          <w:sz w:val="48"/>
          <w:szCs w:val="36"/>
          <w:lang w:val="en-GB"/>
        </w:rPr>
        <w:t>.</w:t>
      </w:r>
    </w:p>
    <w:p w14:paraId="25A0E5D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رابعاً: التركيز على الحقائق</w:t>
      </w:r>
    </w:p>
    <w:p w14:paraId="289EC1E0"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عدم الانجراف وراء المشاعر أو الاتهامات</w:t>
      </w:r>
      <w:r w:rsidRPr="005A4A96">
        <w:rPr>
          <w:rFonts w:ascii="Sakkal Majalla" w:eastAsia="Times New Roman" w:hAnsi="Sakkal Majalla"/>
          <w:b/>
          <w:bCs/>
          <w:color w:val="auto"/>
          <w:sz w:val="48"/>
          <w:szCs w:val="36"/>
          <w:lang w:val="en-GB"/>
        </w:rPr>
        <w:t>.</w:t>
      </w:r>
    </w:p>
    <w:p w14:paraId="6D807481"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خامساً: التفكير في الحلول</w:t>
      </w:r>
    </w:p>
    <w:p w14:paraId="740279AA"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البحث عن البدائل المناسبة</w:t>
      </w:r>
      <w:r w:rsidRPr="005A4A96">
        <w:rPr>
          <w:rFonts w:ascii="Sakkal Majalla" w:eastAsia="Times New Roman" w:hAnsi="Sakkal Majalla"/>
          <w:b/>
          <w:bCs/>
          <w:color w:val="auto"/>
          <w:sz w:val="48"/>
          <w:szCs w:val="36"/>
          <w:lang w:val="en-GB"/>
        </w:rPr>
        <w:t>.</w:t>
      </w:r>
    </w:p>
    <w:p w14:paraId="1E0251E4"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سادساً: التواصل الإيجابي</w:t>
      </w:r>
    </w:p>
    <w:p w14:paraId="5A0C574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استخدام لغة محترمة وبناءة</w:t>
      </w:r>
      <w:r w:rsidRPr="005A4A96">
        <w:rPr>
          <w:rFonts w:ascii="Sakkal Majalla" w:eastAsia="Times New Roman" w:hAnsi="Sakkal Majalla"/>
          <w:b/>
          <w:bCs/>
          <w:color w:val="auto"/>
          <w:sz w:val="48"/>
          <w:szCs w:val="36"/>
          <w:lang w:val="en-GB"/>
        </w:rPr>
        <w:t>.</w:t>
      </w:r>
    </w:p>
    <w:p w14:paraId="143F14C1" w14:textId="77777777" w:rsidR="005A4A96" w:rsidRDefault="005A4A96" w:rsidP="005A4A96">
      <w:pPr>
        <w:spacing w:after="200" w:line="240" w:lineRule="auto"/>
        <w:jc w:val="left"/>
        <w:rPr>
          <w:rFonts w:ascii="Sakkal Majalla" w:eastAsia="Times New Roman" w:hAnsi="Sakkal Majalla"/>
          <w:b/>
          <w:bCs/>
          <w:color w:val="auto"/>
          <w:sz w:val="48"/>
          <w:szCs w:val="36"/>
          <w:rtl/>
        </w:rPr>
      </w:pPr>
    </w:p>
    <w:p w14:paraId="0D0108AF" w14:textId="77777777" w:rsidR="005A4A96" w:rsidRDefault="005A4A96" w:rsidP="005A4A96">
      <w:pPr>
        <w:spacing w:after="200" w:line="240" w:lineRule="auto"/>
        <w:jc w:val="left"/>
        <w:rPr>
          <w:rFonts w:ascii="Sakkal Majalla" w:eastAsia="Times New Roman" w:hAnsi="Sakkal Majalla"/>
          <w:b/>
          <w:bCs/>
          <w:color w:val="auto"/>
          <w:sz w:val="48"/>
          <w:szCs w:val="36"/>
          <w:rtl/>
        </w:rPr>
      </w:pPr>
    </w:p>
    <w:p w14:paraId="2E63390E" w14:textId="77777777" w:rsidR="005A4A96" w:rsidRDefault="005A4A96" w:rsidP="005A4A96">
      <w:pPr>
        <w:spacing w:after="200" w:line="240" w:lineRule="auto"/>
        <w:jc w:val="left"/>
        <w:rPr>
          <w:rFonts w:ascii="Sakkal Majalla" w:eastAsia="Times New Roman" w:hAnsi="Sakkal Majalla"/>
          <w:b/>
          <w:bCs/>
          <w:color w:val="auto"/>
          <w:sz w:val="48"/>
          <w:szCs w:val="36"/>
          <w:rtl/>
        </w:rPr>
      </w:pPr>
    </w:p>
    <w:p w14:paraId="579EADC6" w14:textId="77777777" w:rsidR="005A4A96" w:rsidRDefault="005A4A96" w:rsidP="005A4A96">
      <w:pPr>
        <w:spacing w:after="200" w:line="240" w:lineRule="auto"/>
        <w:jc w:val="left"/>
        <w:rPr>
          <w:rFonts w:ascii="Sakkal Majalla" w:eastAsia="Times New Roman" w:hAnsi="Sakkal Majalla"/>
          <w:b/>
          <w:bCs/>
          <w:color w:val="auto"/>
          <w:sz w:val="48"/>
          <w:szCs w:val="36"/>
          <w:rtl/>
        </w:rPr>
      </w:pPr>
    </w:p>
    <w:p w14:paraId="267DAC51" w14:textId="2F908DDA"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lastRenderedPageBreak/>
        <w:t>أخطاء شائعة في إدارة المواقف الصعبة</w:t>
      </w:r>
    </w:p>
    <w:p w14:paraId="3E48719F" w14:textId="77777777" w:rsidR="005A4A96" w:rsidRPr="005A4A96" w:rsidRDefault="005A4A96">
      <w:pPr>
        <w:numPr>
          <w:ilvl w:val="0"/>
          <w:numId w:val="65"/>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رفع الصوت</w:t>
      </w:r>
      <w:r w:rsidRPr="005A4A96">
        <w:rPr>
          <w:rFonts w:ascii="Sakkal Majalla" w:eastAsia="Times New Roman" w:hAnsi="Sakkal Majalla"/>
          <w:b/>
          <w:bCs/>
          <w:color w:val="auto"/>
          <w:sz w:val="48"/>
          <w:szCs w:val="36"/>
          <w:lang w:val="en-GB"/>
        </w:rPr>
        <w:t>.</w:t>
      </w:r>
    </w:p>
    <w:p w14:paraId="7C3BC490" w14:textId="77777777" w:rsidR="005A4A96" w:rsidRPr="005A4A96" w:rsidRDefault="005A4A96">
      <w:pPr>
        <w:numPr>
          <w:ilvl w:val="0"/>
          <w:numId w:val="65"/>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الانفعال</w:t>
      </w:r>
      <w:r w:rsidRPr="005A4A96">
        <w:rPr>
          <w:rFonts w:ascii="Sakkal Majalla" w:eastAsia="Times New Roman" w:hAnsi="Sakkal Majalla"/>
          <w:b/>
          <w:bCs/>
          <w:color w:val="auto"/>
          <w:sz w:val="48"/>
          <w:szCs w:val="36"/>
          <w:lang w:val="en-GB"/>
        </w:rPr>
        <w:t>.</w:t>
      </w:r>
    </w:p>
    <w:p w14:paraId="1BF0C66B" w14:textId="77777777" w:rsidR="005A4A96" w:rsidRPr="005A4A96" w:rsidRDefault="005A4A96">
      <w:pPr>
        <w:numPr>
          <w:ilvl w:val="0"/>
          <w:numId w:val="65"/>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التهديد</w:t>
      </w:r>
      <w:r w:rsidRPr="005A4A96">
        <w:rPr>
          <w:rFonts w:ascii="Sakkal Majalla" w:eastAsia="Times New Roman" w:hAnsi="Sakkal Majalla"/>
          <w:b/>
          <w:bCs/>
          <w:color w:val="auto"/>
          <w:sz w:val="48"/>
          <w:szCs w:val="36"/>
          <w:lang w:val="en-GB"/>
        </w:rPr>
        <w:t>.</w:t>
      </w:r>
    </w:p>
    <w:p w14:paraId="7EF8C551" w14:textId="77777777" w:rsidR="005A4A96" w:rsidRPr="005A4A96" w:rsidRDefault="005A4A96">
      <w:pPr>
        <w:numPr>
          <w:ilvl w:val="0"/>
          <w:numId w:val="65"/>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المقاطعة</w:t>
      </w:r>
      <w:r w:rsidRPr="005A4A96">
        <w:rPr>
          <w:rFonts w:ascii="Sakkal Majalla" w:eastAsia="Times New Roman" w:hAnsi="Sakkal Majalla"/>
          <w:b/>
          <w:bCs/>
          <w:color w:val="auto"/>
          <w:sz w:val="48"/>
          <w:szCs w:val="36"/>
          <w:lang w:val="en-GB"/>
        </w:rPr>
        <w:t>.</w:t>
      </w:r>
    </w:p>
    <w:p w14:paraId="28B6BB73" w14:textId="77777777" w:rsidR="005A4A96" w:rsidRPr="005A4A96" w:rsidRDefault="005A4A96">
      <w:pPr>
        <w:numPr>
          <w:ilvl w:val="0"/>
          <w:numId w:val="65"/>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إصدار الأحكام المتسرعة</w:t>
      </w:r>
      <w:r w:rsidRPr="005A4A96">
        <w:rPr>
          <w:rFonts w:ascii="Sakkal Majalla" w:eastAsia="Times New Roman" w:hAnsi="Sakkal Majalla"/>
          <w:b/>
          <w:bCs/>
          <w:color w:val="auto"/>
          <w:sz w:val="48"/>
          <w:szCs w:val="36"/>
          <w:lang w:val="en-GB"/>
        </w:rPr>
        <w:t>.</w:t>
      </w:r>
    </w:p>
    <w:p w14:paraId="0541EA8C" w14:textId="77777777" w:rsidR="005A4A96" w:rsidRPr="005A4A96" w:rsidRDefault="005A4A96">
      <w:pPr>
        <w:numPr>
          <w:ilvl w:val="0"/>
          <w:numId w:val="65"/>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تجاهل المشكلة</w:t>
      </w:r>
      <w:r w:rsidRPr="005A4A96">
        <w:rPr>
          <w:rFonts w:ascii="Sakkal Majalla" w:eastAsia="Times New Roman" w:hAnsi="Sakkal Majalla"/>
          <w:b/>
          <w:bCs/>
          <w:color w:val="auto"/>
          <w:sz w:val="48"/>
          <w:szCs w:val="36"/>
          <w:lang w:val="en-GB"/>
        </w:rPr>
        <w:t>.</w:t>
      </w:r>
    </w:p>
    <w:p w14:paraId="4CCFA013" w14:textId="77777777"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t>خطوات التعامل مع المواقف الصعبة</w:t>
      </w:r>
    </w:p>
    <w:p w14:paraId="543CE0FA" w14:textId="77777777" w:rsidR="005A4A96" w:rsidRPr="005A4A96" w:rsidRDefault="005A4A96">
      <w:pPr>
        <w:numPr>
          <w:ilvl w:val="0"/>
          <w:numId w:val="66"/>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التزام الهدوء</w:t>
      </w:r>
      <w:r w:rsidRPr="005A4A96">
        <w:rPr>
          <w:rFonts w:ascii="Sakkal Majalla" w:eastAsia="Times New Roman" w:hAnsi="Sakkal Majalla"/>
          <w:b/>
          <w:bCs/>
          <w:color w:val="auto"/>
          <w:sz w:val="48"/>
          <w:szCs w:val="36"/>
          <w:lang w:val="en-GB"/>
        </w:rPr>
        <w:t>.</w:t>
      </w:r>
    </w:p>
    <w:p w14:paraId="3E8FBC20" w14:textId="77777777" w:rsidR="005A4A96" w:rsidRPr="005A4A96" w:rsidRDefault="005A4A96">
      <w:pPr>
        <w:numPr>
          <w:ilvl w:val="0"/>
          <w:numId w:val="66"/>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الاستماع الكامل</w:t>
      </w:r>
      <w:r w:rsidRPr="005A4A96">
        <w:rPr>
          <w:rFonts w:ascii="Sakkal Majalla" w:eastAsia="Times New Roman" w:hAnsi="Sakkal Majalla"/>
          <w:b/>
          <w:bCs/>
          <w:color w:val="auto"/>
          <w:sz w:val="48"/>
          <w:szCs w:val="36"/>
          <w:lang w:val="en-GB"/>
        </w:rPr>
        <w:t>.</w:t>
      </w:r>
    </w:p>
    <w:p w14:paraId="2B30E148" w14:textId="77777777" w:rsidR="005A4A96" w:rsidRPr="005A4A96" w:rsidRDefault="005A4A96">
      <w:pPr>
        <w:numPr>
          <w:ilvl w:val="0"/>
          <w:numId w:val="66"/>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تحديد المشكلة</w:t>
      </w:r>
      <w:r w:rsidRPr="005A4A96">
        <w:rPr>
          <w:rFonts w:ascii="Sakkal Majalla" w:eastAsia="Times New Roman" w:hAnsi="Sakkal Majalla"/>
          <w:b/>
          <w:bCs/>
          <w:color w:val="auto"/>
          <w:sz w:val="48"/>
          <w:szCs w:val="36"/>
          <w:lang w:val="en-GB"/>
        </w:rPr>
        <w:t>.</w:t>
      </w:r>
    </w:p>
    <w:p w14:paraId="0D3F4FD7" w14:textId="77777777" w:rsidR="005A4A96" w:rsidRPr="005A4A96" w:rsidRDefault="005A4A96">
      <w:pPr>
        <w:numPr>
          <w:ilvl w:val="0"/>
          <w:numId w:val="66"/>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فهم وجهات النظر المختلفة</w:t>
      </w:r>
      <w:r w:rsidRPr="005A4A96">
        <w:rPr>
          <w:rFonts w:ascii="Sakkal Majalla" w:eastAsia="Times New Roman" w:hAnsi="Sakkal Majalla"/>
          <w:b/>
          <w:bCs/>
          <w:color w:val="auto"/>
          <w:sz w:val="48"/>
          <w:szCs w:val="36"/>
          <w:lang w:val="en-GB"/>
        </w:rPr>
        <w:t>.</w:t>
      </w:r>
    </w:p>
    <w:p w14:paraId="50E6A5EC" w14:textId="77777777" w:rsidR="005A4A96" w:rsidRPr="005A4A96" w:rsidRDefault="005A4A96">
      <w:pPr>
        <w:numPr>
          <w:ilvl w:val="0"/>
          <w:numId w:val="66"/>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اقتراح الحلول</w:t>
      </w:r>
      <w:r w:rsidRPr="005A4A96">
        <w:rPr>
          <w:rFonts w:ascii="Sakkal Majalla" w:eastAsia="Times New Roman" w:hAnsi="Sakkal Majalla"/>
          <w:b/>
          <w:bCs/>
          <w:color w:val="auto"/>
          <w:sz w:val="48"/>
          <w:szCs w:val="36"/>
          <w:lang w:val="en-GB"/>
        </w:rPr>
        <w:t>.</w:t>
      </w:r>
    </w:p>
    <w:p w14:paraId="3B783F21" w14:textId="77777777" w:rsidR="005A4A96" w:rsidRPr="005A4A96" w:rsidRDefault="005A4A96">
      <w:pPr>
        <w:numPr>
          <w:ilvl w:val="0"/>
          <w:numId w:val="66"/>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الاتفاق على الإجراءات</w:t>
      </w:r>
      <w:r w:rsidRPr="005A4A96">
        <w:rPr>
          <w:rFonts w:ascii="Sakkal Majalla" w:eastAsia="Times New Roman" w:hAnsi="Sakkal Majalla"/>
          <w:b/>
          <w:bCs/>
          <w:color w:val="auto"/>
          <w:sz w:val="48"/>
          <w:szCs w:val="36"/>
          <w:lang w:val="en-GB"/>
        </w:rPr>
        <w:t>.</w:t>
      </w:r>
    </w:p>
    <w:p w14:paraId="0F1A9A27" w14:textId="77777777" w:rsidR="005A4A96" w:rsidRPr="005A4A96" w:rsidRDefault="005A4A96">
      <w:pPr>
        <w:numPr>
          <w:ilvl w:val="0"/>
          <w:numId w:val="66"/>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المتابعة والتقييم</w:t>
      </w:r>
      <w:r w:rsidRPr="005A4A96">
        <w:rPr>
          <w:rFonts w:ascii="Sakkal Majalla" w:eastAsia="Times New Roman" w:hAnsi="Sakkal Majalla"/>
          <w:b/>
          <w:bCs/>
          <w:color w:val="auto"/>
          <w:sz w:val="48"/>
          <w:szCs w:val="36"/>
          <w:lang w:val="en-GB"/>
        </w:rPr>
        <w:t>.</w:t>
      </w:r>
    </w:p>
    <w:p w14:paraId="0A987063" w14:textId="7D7D6D00" w:rsidR="005A4A96" w:rsidRDefault="005A4A96" w:rsidP="005A4A96">
      <w:pPr>
        <w:spacing w:after="200" w:line="240" w:lineRule="auto"/>
        <w:jc w:val="left"/>
        <w:rPr>
          <w:rFonts w:ascii="Sakkal Majalla" w:eastAsia="Times New Roman" w:hAnsi="Sakkal Majalla"/>
          <w:b/>
          <w:bCs/>
          <w:color w:val="auto"/>
          <w:sz w:val="48"/>
          <w:szCs w:val="36"/>
          <w:rtl/>
          <w:lang w:val="en-GB"/>
        </w:rPr>
      </w:pPr>
    </w:p>
    <w:p w14:paraId="5278FDC6"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p>
    <w:p w14:paraId="151C2B82" w14:textId="77777777" w:rsidR="005A4A96" w:rsidRPr="005A4A96" w:rsidRDefault="005A4A96" w:rsidP="005A4A96">
      <w:pPr>
        <w:spacing w:after="200" w:line="240" w:lineRule="auto"/>
        <w:jc w:val="center"/>
        <w:rPr>
          <w:rFonts w:ascii="Sakkal Majalla" w:eastAsia="Times New Roman" w:hAnsi="Sakkal Majalla"/>
          <w:b/>
          <w:bCs/>
          <w:color w:val="006666"/>
          <w:sz w:val="56"/>
          <w:szCs w:val="44"/>
          <w:lang w:val="en-GB"/>
        </w:rPr>
      </w:pPr>
      <w:r w:rsidRPr="005A4A96">
        <w:rPr>
          <w:rFonts w:ascii="Sakkal Majalla" w:eastAsia="Times New Roman" w:hAnsi="Sakkal Majalla"/>
          <w:b/>
          <w:bCs/>
          <w:color w:val="006666"/>
          <w:sz w:val="56"/>
          <w:szCs w:val="44"/>
          <w:rtl/>
        </w:rPr>
        <w:lastRenderedPageBreak/>
        <w:t>خامساً: تحويل الخلاف إلى فرص تطوير</w:t>
      </w:r>
    </w:p>
    <w:p w14:paraId="308C23EF"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تنظر المؤسسات الحديثة إلى الخلافات والنزاعات باعتبارها فرصًا للتعلم والتطوير وليست مجرد مشكلات يجب التخلص منها. فالنزاع قد يكشف عن نقاط ضعف في الأنظمة أو الإجراءات أو أساليب التواصل، وبالتالي يمكن استثماره لتحسين الأداء المؤسسي</w:t>
      </w:r>
      <w:r w:rsidRPr="005A4A96">
        <w:rPr>
          <w:rFonts w:ascii="Sakkal Majalla" w:eastAsia="Times New Roman" w:hAnsi="Sakkal Majalla"/>
          <w:b/>
          <w:bCs/>
          <w:color w:val="auto"/>
          <w:sz w:val="48"/>
          <w:szCs w:val="36"/>
          <w:lang w:val="en-GB"/>
        </w:rPr>
        <w:t>.</w:t>
      </w:r>
    </w:p>
    <w:p w14:paraId="0B4B5D2C" w14:textId="77777777"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t>مفهوم تحويل الخلاف إلى فرصة</w:t>
      </w:r>
    </w:p>
    <w:p w14:paraId="65421030"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هو</w:t>
      </w:r>
      <w:r w:rsidRPr="005A4A96">
        <w:rPr>
          <w:rFonts w:ascii="Sakkal Majalla" w:eastAsia="Times New Roman" w:hAnsi="Sakkal Majalla"/>
          <w:b/>
          <w:bCs/>
          <w:color w:val="auto"/>
          <w:sz w:val="48"/>
          <w:szCs w:val="36"/>
          <w:lang w:val="en-GB"/>
        </w:rPr>
        <w:t>:</w:t>
      </w:r>
    </w:p>
    <w:p w14:paraId="3273EBE9"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lang w:val="en-GB"/>
        </w:rPr>
        <w:t>"</w:t>
      </w:r>
      <w:r w:rsidRPr="005A4A96">
        <w:rPr>
          <w:rFonts w:ascii="Sakkal Majalla" w:eastAsia="Times New Roman" w:hAnsi="Sakkal Majalla"/>
          <w:b/>
          <w:bCs/>
          <w:color w:val="auto"/>
          <w:sz w:val="48"/>
          <w:szCs w:val="36"/>
          <w:rtl/>
        </w:rPr>
        <w:t>الاستفادة من الخلافات والنزاعات في اكتشاف المشكلات الحقيقية وتطوير الأفراد والعمليات وتحسين الأداء المؤسسي</w:t>
      </w:r>
      <w:r w:rsidRPr="005A4A96">
        <w:rPr>
          <w:rFonts w:ascii="Sakkal Majalla" w:eastAsia="Times New Roman" w:hAnsi="Sakkal Majalla"/>
          <w:b/>
          <w:bCs/>
          <w:color w:val="auto"/>
          <w:sz w:val="48"/>
          <w:szCs w:val="36"/>
          <w:lang w:val="en-GB"/>
        </w:rPr>
        <w:t>."</w:t>
      </w:r>
    </w:p>
    <w:p w14:paraId="242E27C2"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فوائد تحويل الخلاف إلى فرصة</w:t>
      </w:r>
    </w:p>
    <w:p w14:paraId="19B7F65A" w14:textId="2F470872"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5A4A96">
        <w:rPr>
          <w:rFonts w:ascii="Sakkal Majalla" w:eastAsia="Times New Roman" w:hAnsi="Sakkal Majalla"/>
          <w:b/>
          <w:bCs/>
          <w:color w:val="auto"/>
          <w:sz w:val="48"/>
          <w:szCs w:val="36"/>
          <w:rtl/>
        </w:rPr>
        <w:t>تحسين التواصل</w:t>
      </w:r>
    </w:p>
    <w:p w14:paraId="41728900"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النزاع يكشف مواطن الضعف في الاتصال</w:t>
      </w:r>
      <w:r w:rsidRPr="005A4A96">
        <w:rPr>
          <w:rFonts w:ascii="Sakkal Majalla" w:eastAsia="Times New Roman" w:hAnsi="Sakkal Majalla"/>
          <w:b/>
          <w:bCs/>
          <w:color w:val="auto"/>
          <w:sz w:val="48"/>
          <w:szCs w:val="36"/>
          <w:lang w:val="en-GB"/>
        </w:rPr>
        <w:t>.</w:t>
      </w:r>
    </w:p>
    <w:p w14:paraId="61FEA894" w14:textId="48B591D1"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تطوير الإجراءات</w:t>
      </w:r>
    </w:p>
    <w:p w14:paraId="01961EF8"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قد يكشف الخلاف عن الحاجة إلى تعديل السياسات أو الأنظمة</w:t>
      </w:r>
      <w:r w:rsidRPr="005A4A96">
        <w:rPr>
          <w:rFonts w:ascii="Sakkal Majalla" w:eastAsia="Times New Roman" w:hAnsi="Sakkal Majalla"/>
          <w:b/>
          <w:bCs/>
          <w:color w:val="auto"/>
          <w:sz w:val="48"/>
          <w:szCs w:val="36"/>
          <w:lang w:val="en-GB"/>
        </w:rPr>
        <w:t>.</w:t>
      </w:r>
    </w:p>
    <w:p w14:paraId="772EC477" w14:textId="5596937A"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تعزيز الإبداع</w:t>
      </w:r>
    </w:p>
    <w:p w14:paraId="58340829"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اختلاف الآراء يساعد على ظهور أفكار جديدة</w:t>
      </w:r>
      <w:r w:rsidRPr="005A4A96">
        <w:rPr>
          <w:rFonts w:ascii="Sakkal Majalla" w:eastAsia="Times New Roman" w:hAnsi="Sakkal Majalla"/>
          <w:b/>
          <w:bCs/>
          <w:color w:val="auto"/>
          <w:sz w:val="48"/>
          <w:szCs w:val="36"/>
          <w:lang w:val="en-GB"/>
        </w:rPr>
        <w:t>.</w:t>
      </w:r>
    </w:p>
    <w:p w14:paraId="5F29E6BB" w14:textId="2EE9F881"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5A4A96">
        <w:rPr>
          <w:rFonts w:ascii="Sakkal Majalla" w:eastAsia="Times New Roman" w:hAnsi="Sakkal Majalla"/>
          <w:b/>
          <w:bCs/>
          <w:color w:val="auto"/>
          <w:sz w:val="48"/>
          <w:szCs w:val="36"/>
          <w:lang w:val="en-GB"/>
        </w:rPr>
        <w:t xml:space="preserve"> </w:t>
      </w:r>
      <w:r w:rsidRPr="005A4A96">
        <w:rPr>
          <w:rFonts w:ascii="Sakkal Majalla" w:eastAsia="Times New Roman" w:hAnsi="Sakkal Majalla"/>
          <w:b/>
          <w:bCs/>
          <w:color w:val="auto"/>
          <w:sz w:val="48"/>
          <w:szCs w:val="36"/>
          <w:rtl/>
        </w:rPr>
        <w:t>تحسين اتخاذ القرار</w:t>
      </w:r>
    </w:p>
    <w:p w14:paraId="65858BF7" w14:textId="77777777" w:rsidR="005A4A96" w:rsidRDefault="005A4A96" w:rsidP="005A4A96">
      <w:pPr>
        <w:spacing w:after="200" w:line="240" w:lineRule="auto"/>
        <w:jc w:val="left"/>
        <w:rPr>
          <w:rFonts w:ascii="Sakkal Majalla" w:eastAsia="Times New Roman" w:hAnsi="Sakkal Majalla"/>
          <w:b/>
          <w:bCs/>
          <w:color w:val="auto"/>
          <w:sz w:val="48"/>
          <w:szCs w:val="36"/>
          <w:rtl/>
          <w:lang w:val="en-GB"/>
        </w:rPr>
      </w:pPr>
      <w:r w:rsidRPr="005A4A96">
        <w:rPr>
          <w:rFonts w:ascii="Sakkal Majalla" w:eastAsia="Times New Roman" w:hAnsi="Sakkal Majalla"/>
          <w:b/>
          <w:bCs/>
          <w:color w:val="auto"/>
          <w:sz w:val="48"/>
          <w:szCs w:val="36"/>
          <w:rtl/>
        </w:rPr>
        <w:t>دراسة وجهات النظر المختلفة تؤدي إلى قرارات أكثر جودة</w:t>
      </w:r>
      <w:r w:rsidRPr="005A4A96">
        <w:rPr>
          <w:rFonts w:ascii="Sakkal Majalla" w:eastAsia="Times New Roman" w:hAnsi="Sakkal Majalla"/>
          <w:b/>
          <w:bCs/>
          <w:color w:val="auto"/>
          <w:sz w:val="48"/>
          <w:szCs w:val="36"/>
          <w:lang w:val="en-GB"/>
        </w:rPr>
        <w:t>.</w:t>
      </w:r>
    </w:p>
    <w:p w14:paraId="16FAAF3E"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p>
    <w:p w14:paraId="4F57827C" w14:textId="757A0240"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lastRenderedPageBreak/>
        <w:t>5.</w:t>
      </w:r>
      <w:r w:rsidRPr="005A4A96">
        <w:rPr>
          <w:rFonts w:ascii="Sakkal Majalla" w:eastAsia="Times New Roman" w:hAnsi="Sakkal Majalla"/>
          <w:b/>
          <w:bCs/>
          <w:color w:val="auto"/>
          <w:sz w:val="48"/>
          <w:szCs w:val="36"/>
          <w:rtl/>
        </w:rPr>
        <w:t>تقوية العلاقات المهنية</w:t>
      </w:r>
    </w:p>
    <w:p w14:paraId="6B359D45"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عندما تتم إدارة الخلافات بنجاح تزداد الثقة بين الأطراف</w:t>
      </w:r>
      <w:r w:rsidRPr="005A4A96">
        <w:rPr>
          <w:rFonts w:ascii="Sakkal Majalla" w:eastAsia="Times New Roman" w:hAnsi="Sakkal Majalla"/>
          <w:b/>
          <w:bCs/>
          <w:color w:val="auto"/>
          <w:sz w:val="48"/>
          <w:szCs w:val="36"/>
          <w:lang w:val="en-GB"/>
        </w:rPr>
        <w:t>.</w:t>
      </w:r>
    </w:p>
    <w:p w14:paraId="02DF5230" w14:textId="77777777"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t>خطوات تحويل الخلاف إلى فرصة تطوير</w:t>
      </w:r>
    </w:p>
    <w:p w14:paraId="4C60A120"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أولاً: تغيير النظرة إلى الخلاف</w:t>
      </w:r>
    </w:p>
    <w:p w14:paraId="3212307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النظر إليه كفرصة للتعلم وليس كتهديد</w:t>
      </w:r>
      <w:r w:rsidRPr="005A4A96">
        <w:rPr>
          <w:rFonts w:ascii="Sakkal Majalla" w:eastAsia="Times New Roman" w:hAnsi="Sakkal Majalla"/>
          <w:b/>
          <w:bCs/>
          <w:color w:val="auto"/>
          <w:sz w:val="48"/>
          <w:szCs w:val="36"/>
          <w:lang w:val="en-GB"/>
        </w:rPr>
        <w:t>.</w:t>
      </w:r>
    </w:p>
    <w:p w14:paraId="7EDA9FB8"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ثانياً: تحليل الأسباب الجذرية</w:t>
      </w:r>
    </w:p>
    <w:p w14:paraId="242E4929"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فهم الأسباب الحقيقية للمشكلة</w:t>
      </w:r>
      <w:r w:rsidRPr="005A4A96">
        <w:rPr>
          <w:rFonts w:ascii="Sakkal Majalla" w:eastAsia="Times New Roman" w:hAnsi="Sakkal Majalla"/>
          <w:b/>
          <w:bCs/>
          <w:color w:val="auto"/>
          <w:sz w:val="48"/>
          <w:szCs w:val="36"/>
          <w:lang w:val="en-GB"/>
        </w:rPr>
        <w:t>.</w:t>
      </w:r>
    </w:p>
    <w:p w14:paraId="1EB9725A"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ثالثاً: استخراج الدروس المستفادة</w:t>
      </w:r>
    </w:p>
    <w:p w14:paraId="4B64B2F9"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تحديد ما يمكن تعلمه من الموقف</w:t>
      </w:r>
      <w:r w:rsidRPr="005A4A96">
        <w:rPr>
          <w:rFonts w:ascii="Sakkal Majalla" w:eastAsia="Times New Roman" w:hAnsi="Sakkal Majalla"/>
          <w:b/>
          <w:bCs/>
          <w:color w:val="auto"/>
          <w:sz w:val="48"/>
          <w:szCs w:val="36"/>
          <w:lang w:val="en-GB"/>
        </w:rPr>
        <w:t>.</w:t>
      </w:r>
    </w:p>
    <w:p w14:paraId="7132D0D9"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رابعاً: تطوير الإجراءات</w:t>
      </w:r>
    </w:p>
    <w:p w14:paraId="4582FF3B"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وضع حلول تمنع تكرار المشكلة</w:t>
      </w:r>
      <w:r w:rsidRPr="005A4A96">
        <w:rPr>
          <w:rFonts w:ascii="Sakkal Majalla" w:eastAsia="Times New Roman" w:hAnsi="Sakkal Majalla"/>
          <w:b/>
          <w:bCs/>
          <w:color w:val="auto"/>
          <w:sz w:val="48"/>
          <w:szCs w:val="36"/>
          <w:lang w:val="en-GB"/>
        </w:rPr>
        <w:t>.</w:t>
      </w:r>
    </w:p>
    <w:p w14:paraId="4D865193"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خامساً: تعزيز ثقافة الحوار</w:t>
      </w:r>
    </w:p>
    <w:p w14:paraId="34F457C2"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تشجيع التواصل المفتوح والاحترام المتبادل</w:t>
      </w:r>
      <w:r w:rsidRPr="005A4A96">
        <w:rPr>
          <w:rFonts w:ascii="Sakkal Majalla" w:eastAsia="Times New Roman" w:hAnsi="Sakkal Majalla"/>
          <w:b/>
          <w:bCs/>
          <w:color w:val="auto"/>
          <w:sz w:val="48"/>
          <w:szCs w:val="36"/>
          <w:lang w:val="en-GB"/>
        </w:rPr>
        <w:t>.</w:t>
      </w:r>
    </w:p>
    <w:p w14:paraId="1CD781C6"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سادساً: الاستثمار في التدريب</w:t>
      </w:r>
    </w:p>
    <w:p w14:paraId="129A49AC"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تنمية مهارات</w:t>
      </w:r>
      <w:r w:rsidRPr="005A4A96">
        <w:rPr>
          <w:rFonts w:ascii="Sakkal Majalla" w:eastAsia="Times New Roman" w:hAnsi="Sakkal Majalla"/>
          <w:b/>
          <w:bCs/>
          <w:color w:val="auto"/>
          <w:sz w:val="48"/>
          <w:szCs w:val="36"/>
          <w:lang w:val="en-GB"/>
        </w:rPr>
        <w:t>:</w:t>
      </w:r>
    </w:p>
    <w:p w14:paraId="4408FC90" w14:textId="77777777" w:rsidR="005A4A96" w:rsidRPr="005A4A96" w:rsidRDefault="005A4A96">
      <w:pPr>
        <w:numPr>
          <w:ilvl w:val="0"/>
          <w:numId w:val="67"/>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التواصل</w:t>
      </w:r>
      <w:r w:rsidRPr="005A4A96">
        <w:rPr>
          <w:rFonts w:ascii="Sakkal Majalla" w:eastAsia="Times New Roman" w:hAnsi="Sakkal Majalla"/>
          <w:b/>
          <w:bCs/>
          <w:color w:val="auto"/>
          <w:sz w:val="48"/>
          <w:szCs w:val="36"/>
          <w:lang w:val="en-GB"/>
        </w:rPr>
        <w:t>.</w:t>
      </w:r>
    </w:p>
    <w:p w14:paraId="27CDF92E" w14:textId="77777777" w:rsidR="005A4A96" w:rsidRPr="005A4A96" w:rsidRDefault="005A4A96">
      <w:pPr>
        <w:numPr>
          <w:ilvl w:val="0"/>
          <w:numId w:val="67"/>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حل النزاعات</w:t>
      </w:r>
      <w:r w:rsidRPr="005A4A96">
        <w:rPr>
          <w:rFonts w:ascii="Sakkal Majalla" w:eastAsia="Times New Roman" w:hAnsi="Sakkal Majalla"/>
          <w:b/>
          <w:bCs/>
          <w:color w:val="auto"/>
          <w:sz w:val="48"/>
          <w:szCs w:val="36"/>
          <w:lang w:val="en-GB"/>
        </w:rPr>
        <w:t>.</w:t>
      </w:r>
    </w:p>
    <w:p w14:paraId="23DD1D86" w14:textId="77777777" w:rsidR="005A4A96" w:rsidRPr="005A4A96" w:rsidRDefault="005A4A96">
      <w:pPr>
        <w:numPr>
          <w:ilvl w:val="0"/>
          <w:numId w:val="67"/>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lastRenderedPageBreak/>
        <w:t>العمل الجماعي</w:t>
      </w:r>
      <w:r w:rsidRPr="005A4A96">
        <w:rPr>
          <w:rFonts w:ascii="Sakkal Majalla" w:eastAsia="Times New Roman" w:hAnsi="Sakkal Majalla"/>
          <w:b/>
          <w:bCs/>
          <w:color w:val="auto"/>
          <w:sz w:val="48"/>
          <w:szCs w:val="36"/>
          <w:lang w:val="en-GB"/>
        </w:rPr>
        <w:t>.</w:t>
      </w:r>
    </w:p>
    <w:p w14:paraId="74C25FEA" w14:textId="77777777" w:rsidR="005A4A96" w:rsidRPr="005A4A96" w:rsidRDefault="005A4A96">
      <w:pPr>
        <w:numPr>
          <w:ilvl w:val="0"/>
          <w:numId w:val="67"/>
        </w:num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الذكاء العاطفي</w:t>
      </w:r>
      <w:r w:rsidRPr="005A4A96">
        <w:rPr>
          <w:rFonts w:ascii="Sakkal Majalla" w:eastAsia="Times New Roman" w:hAnsi="Sakkal Majalla"/>
          <w:b/>
          <w:bCs/>
          <w:color w:val="auto"/>
          <w:sz w:val="48"/>
          <w:szCs w:val="36"/>
          <w:lang w:val="en-GB"/>
        </w:rPr>
        <w:t>.</w:t>
      </w:r>
    </w:p>
    <w:p w14:paraId="5FE683B9" w14:textId="77777777" w:rsidR="005A4A96" w:rsidRPr="005A4A96" w:rsidRDefault="005A4A96" w:rsidP="005A4A96">
      <w:pPr>
        <w:spacing w:after="200" w:line="240" w:lineRule="auto"/>
        <w:jc w:val="left"/>
        <w:rPr>
          <w:rFonts w:ascii="Sakkal Majalla" w:eastAsia="Times New Roman" w:hAnsi="Sakkal Majalla"/>
          <w:b/>
          <w:bCs/>
          <w:color w:val="C00000"/>
          <w:sz w:val="48"/>
          <w:szCs w:val="36"/>
          <w:lang w:val="en-GB"/>
        </w:rPr>
      </w:pPr>
      <w:r w:rsidRPr="005A4A96">
        <w:rPr>
          <w:rFonts w:ascii="Sakkal Majalla" w:eastAsia="Times New Roman" w:hAnsi="Sakkal Majalla"/>
          <w:b/>
          <w:bCs/>
          <w:color w:val="C00000"/>
          <w:sz w:val="48"/>
          <w:szCs w:val="36"/>
          <w:rtl/>
        </w:rPr>
        <w:t>أمثلة عملية</w:t>
      </w:r>
    </w:p>
    <w:p w14:paraId="295849D1"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مثال</w:t>
      </w:r>
      <w:r w:rsidRPr="005A4A96">
        <w:rPr>
          <w:rFonts w:ascii="Sakkal Majalla" w:eastAsia="Times New Roman" w:hAnsi="Sakkal Majalla"/>
          <w:b/>
          <w:bCs/>
          <w:color w:val="auto"/>
          <w:sz w:val="48"/>
          <w:szCs w:val="36"/>
          <w:lang w:val="en-GB"/>
        </w:rPr>
        <w:t xml:space="preserve"> (1)</w:t>
      </w:r>
    </w:p>
    <w:p w14:paraId="3B14A933"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خلاف بين قسمين بسبب تأخر المعلومات</w:t>
      </w:r>
      <w:r w:rsidRPr="005A4A96">
        <w:rPr>
          <w:rFonts w:ascii="Sakkal Majalla" w:eastAsia="Times New Roman" w:hAnsi="Sakkal Majalla"/>
          <w:b/>
          <w:bCs/>
          <w:color w:val="auto"/>
          <w:sz w:val="48"/>
          <w:szCs w:val="36"/>
          <w:lang w:val="en-GB"/>
        </w:rPr>
        <w:t>.</w:t>
      </w:r>
    </w:p>
    <w:p w14:paraId="22ABCDF0"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النتيجة الإيجابية</w:t>
      </w:r>
      <w:r w:rsidRPr="005A4A96">
        <w:rPr>
          <w:rFonts w:ascii="Sakkal Majalla" w:eastAsia="Times New Roman" w:hAnsi="Sakkal Majalla"/>
          <w:b/>
          <w:bCs/>
          <w:color w:val="auto"/>
          <w:sz w:val="48"/>
          <w:szCs w:val="36"/>
          <w:lang w:val="en-GB"/>
        </w:rPr>
        <w:t>:</w:t>
      </w:r>
      <w:r w:rsidRPr="005A4A96">
        <w:rPr>
          <w:rFonts w:ascii="Sakkal Majalla" w:eastAsia="Times New Roman" w:hAnsi="Sakkal Majalla"/>
          <w:b/>
          <w:bCs/>
          <w:color w:val="auto"/>
          <w:sz w:val="48"/>
          <w:szCs w:val="36"/>
          <w:lang w:val="en-GB"/>
        </w:rPr>
        <w:br/>
      </w:r>
      <w:r w:rsidRPr="005A4A96">
        <w:rPr>
          <w:rFonts w:ascii="Sakkal Majalla" w:eastAsia="Times New Roman" w:hAnsi="Sakkal Majalla"/>
          <w:b/>
          <w:bCs/>
          <w:color w:val="auto"/>
          <w:sz w:val="48"/>
          <w:szCs w:val="36"/>
          <w:rtl/>
        </w:rPr>
        <w:t>إنشاء نظام إلكتروني موحد لتبادل البيانات</w:t>
      </w:r>
      <w:r w:rsidRPr="005A4A96">
        <w:rPr>
          <w:rFonts w:ascii="Sakkal Majalla" w:eastAsia="Times New Roman" w:hAnsi="Sakkal Majalla"/>
          <w:b/>
          <w:bCs/>
          <w:color w:val="auto"/>
          <w:sz w:val="48"/>
          <w:szCs w:val="36"/>
          <w:lang w:val="en-GB"/>
        </w:rPr>
        <w:t>.</w:t>
      </w:r>
    </w:p>
    <w:p w14:paraId="340843CF"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مثال</w:t>
      </w:r>
      <w:r w:rsidRPr="005A4A96">
        <w:rPr>
          <w:rFonts w:ascii="Sakkal Majalla" w:eastAsia="Times New Roman" w:hAnsi="Sakkal Majalla"/>
          <w:b/>
          <w:bCs/>
          <w:color w:val="auto"/>
          <w:sz w:val="48"/>
          <w:szCs w:val="36"/>
          <w:lang w:val="en-GB"/>
        </w:rPr>
        <w:t xml:space="preserve"> (2)</w:t>
      </w:r>
    </w:p>
    <w:p w14:paraId="3C1E2AF3"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نزاع بين أعضاء فريق العمل حول توزيع المهام</w:t>
      </w:r>
      <w:r w:rsidRPr="005A4A96">
        <w:rPr>
          <w:rFonts w:ascii="Sakkal Majalla" w:eastAsia="Times New Roman" w:hAnsi="Sakkal Majalla"/>
          <w:b/>
          <w:bCs/>
          <w:color w:val="auto"/>
          <w:sz w:val="48"/>
          <w:szCs w:val="36"/>
          <w:lang w:val="en-GB"/>
        </w:rPr>
        <w:t>.</w:t>
      </w:r>
    </w:p>
    <w:p w14:paraId="6C628271"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النتيجة الإيجابية</w:t>
      </w:r>
      <w:r w:rsidRPr="005A4A96">
        <w:rPr>
          <w:rFonts w:ascii="Sakkal Majalla" w:eastAsia="Times New Roman" w:hAnsi="Sakkal Majalla"/>
          <w:b/>
          <w:bCs/>
          <w:color w:val="auto"/>
          <w:sz w:val="48"/>
          <w:szCs w:val="36"/>
          <w:lang w:val="en-GB"/>
        </w:rPr>
        <w:t>:</w:t>
      </w:r>
      <w:r w:rsidRPr="005A4A96">
        <w:rPr>
          <w:rFonts w:ascii="Sakkal Majalla" w:eastAsia="Times New Roman" w:hAnsi="Sakkal Majalla"/>
          <w:b/>
          <w:bCs/>
          <w:color w:val="auto"/>
          <w:sz w:val="48"/>
          <w:szCs w:val="36"/>
          <w:lang w:val="en-GB"/>
        </w:rPr>
        <w:br/>
      </w:r>
      <w:r w:rsidRPr="005A4A96">
        <w:rPr>
          <w:rFonts w:ascii="Sakkal Majalla" w:eastAsia="Times New Roman" w:hAnsi="Sakkal Majalla"/>
          <w:b/>
          <w:bCs/>
          <w:color w:val="auto"/>
          <w:sz w:val="48"/>
          <w:szCs w:val="36"/>
          <w:rtl/>
        </w:rPr>
        <w:t>وضع وصف وظيفي أكثر وضوحًا وتحديد المسؤوليات بدقة</w:t>
      </w:r>
      <w:r w:rsidRPr="005A4A96">
        <w:rPr>
          <w:rFonts w:ascii="Sakkal Majalla" w:eastAsia="Times New Roman" w:hAnsi="Sakkal Majalla"/>
          <w:b/>
          <w:bCs/>
          <w:color w:val="auto"/>
          <w:sz w:val="48"/>
          <w:szCs w:val="36"/>
          <w:lang w:val="en-GB"/>
        </w:rPr>
        <w:t>.</w:t>
      </w:r>
    </w:p>
    <w:p w14:paraId="1A3324E9"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مثال</w:t>
      </w:r>
      <w:r w:rsidRPr="005A4A96">
        <w:rPr>
          <w:rFonts w:ascii="Sakkal Majalla" w:eastAsia="Times New Roman" w:hAnsi="Sakkal Majalla"/>
          <w:b/>
          <w:bCs/>
          <w:color w:val="auto"/>
          <w:sz w:val="48"/>
          <w:szCs w:val="36"/>
          <w:lang w:val="en-GB"/>
        </w:rPr>
        <w:t xml:space="preserve"> (3)</w:t>
      </w:r>
    </w:p>
    <w:p w14:paraId="371BBBDD"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شكاوى متكررة من العملاء بسبب ضعف التواصل</w:t>
      </w:r>
      <w:r w:rsidRPr="005A4A96">
        <w:rPr>
          <w:rFonts w:ascii="Sakkal Majalla" w:eastAsia="Times New Roman" w:hAnsi="Sakkal Majalla"/>
          <w:b/>
          <w:bCs/>
          <w:color w:val="auto"/>
          <w:sz w:val="48"/>
          <w:szCs w:val="36"/>
          <w:lang w:val="en-GB"/>
        </w:rPr>
        <w:t>.</w:t>
      </w:r>
    </w:p>
    <w:p w14:paraId="3E02D01F" w14:textId="77777777" w:rsidR="005A4A96" w:rsidRPr="005A4A96" w:rsidRDefault="005A4A96" w:rsidP="005A4A96">
      <w:pPr>
        <w:spacing w:after="200" w:line="240" w:lineRule="auto"/>
        <w:jc w:val="left"/>
        <w:rPr>
          <w:rFonts w:ascii="Sakkal Majalla" w:eastAsia="Times New Roman" w:hAnsi="Sakkal Majalla"/>
          <w:b/>
          <w:bCs/>
          <w:color w:val="auto"/>
          <w:sz w:val="48"/>
          <w:szCs w:val="36"/>
          <w:lang w:val="en-GB"/>
        </w:rPr>
      </w:pPr>
      <w:r w:rsidRPr="005A4A96">
        <w:rPr>
          <w:rFonts w:ascii="Sakkal Majalla" w:eastAsia="Times New Roman" w:hAnsi="Sakkal Majalla"/>
          <w:b/>
          <w:bCs/>
          <w:color w:val="auto"/>
          <w:sz w:val="48"/>
          <w:szCs w:val="36"/>
          <w:rtl/>
        </w:rPr>
        <w:t>النتيجة الإيجابية</w:t>
      </w:r>
      <w:r w:rsidRPr="005A4A96">
        <w:rPr>
          <w:rFonts w:ascii="Sakkal Majalla" w:eastAsia="Times New Roman" w:hAnsi="Sakkal Majalla"/>
          <w:b/>
          <w:bCs/>
          <w:color w:val="auto"/>
          <w:sz w:val="48"/>
          <w:szCs w:val="36"/>
          <w:lang w:val="en-GB"/>
        </w:rPr>
        <w:t>:</w:t>
      </w:r>
      <w:r w:rsidRPr="005A4A96">
        <w:rPr>
          <w:rFonts w:ascii="Sakkal Majalla" w:eastAsia="Times New Roman" w:hAnsi="Sakkal Majalla"/>
          <w:b/>
          <w:bCs/>
          <w:color w:val="auto"/>
          <w:sz w:val="48"/>
          <w:szCs w:val="36"/>
          <w:lang w:val="en-GB"/>
        </w:rPr>
        <w:br/>
      </w:r>
      <w:r w:rsidRPr="005A4A96">
        <w:rPr>
          <w:rFonts w:ascii="Sakkal Majalla" w:eastAsia="Times New Roman" w:hAnsi="Sakkal Majalla"/>
          <w:b/>
          <w:bCs/>
          <w:color w:val="auto"/>
          <w:sz w:val="48"/>
          <w:szCs w:val="36"/>
          <w:rtl/>
        </w:rPr>
        <w:t>تنفيذ برنامج تدريبي لمهارات التواصل وخدمة العملاء</w:t>
      </w:r>
      <w:r w:rsidRPr="005A4A96">
        <w:rPr>
          <w:rFonts w:ascii="Sakkal Majalla" w:eastAsia="Times New Roman" w:hAnsi="Sakkal Majalla"/>
          <w:b/>
          <w:bCs/>
          <w:color w:val="auto"/>
          <w:sz w:val="48"/>
          <w:szCs w:val="36"/>
          <w:lang w:val="en-GB"/>
        </w:rPr>
        <w:t>.</w:t>
      </w:r>
    </w:p>
    <w:p w14:paraId="0E140A8E" w14:textId="77777777" w:rsidR="00146577" w:rsidRPr="005A4A96" w:rsidRDefault="00146577" w:rsidP="00E32711">
      <w:pPr>
        <w:spacing w:after="200"/>
        <w:rPr>
          <w:rFonts w:ascii="Sakkal Majalla" w:eastAsia="Times New Roman" w:hAnsi="Sakkal Majalla"/>
          <w:b/>
          <w:bCs/>
          <w:color w:val="006666"/>
          <w:sz w:val="48"/>
          <w:szCs w:val="36"/>
          <w:rtl/>
          <w:lang w:val="en-GB"/>
        </w:rPr>
      </w:pPr>
    </w:p>
    <w:p w14:paraId="530BE65C" w14:textId="4324A6E0" w:rsidR="00146577" w:rsidRDefault="00CB75F6" w:rsidP="00E32711">
      <w:pPr>
        <w:spacing w:after="200"/>
        <w:rPr>
          <w:rFonts w:ascii="Sakkal Majalla" w:eastAsia="Times New Roman" w:hAnsi="Sakkal Majalla"/>
          <w:b/>
          <w:bCs/>
          <w:color w:val="006666"/>
          <w:sz w:val="160"/>
          <w:szCs w:val="72"/>
          <w:rtl/>
        </w:rPr>
      </w:pPr>
      <w:r w:rsidRPr="00CB75F6">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21888" behindDoc="0" locked="0" layoutInCell="1" allowOverlap="1" wp14:anchorId="7022A62E" wp14:editId="58672D30">
                <wp:simplePos x="0" y="0"/>
                <wp:positionH relativeFrom="page">
                  <wp:align>left</wp:align>
                </wp:positionH>
                <wp:positionV relativeFrom="paragraph">
                  <wp:posOffset>-247650</wp:posOffset>
                </wp:positionV>
                <wp:extent cx="7418705" cy="9724208"/>
                <wp:effectExtent l="0" t="0" r="0" b="0"/>
                <wp:wrapNone/>
                <wp:docPr id="1104194515" name="Group 522"/>
                <wp:cNvGraphicFramePr/>
                <a:graphic xmlns:a="http://schemas.openxmlformats.org/drawingml/2006/main">
                  <a:graphicData uri="http://schemas.microsoft.com/office/word/2010/wordprocessingGroup">
                    <wpg:wgp>
                      <wpg:cNvGrpSpPr/>
                      <wpg:grpSpPr>
                        <a:xfrm>
                          <a:off x="0" y="0"/>
                          <a:ext cx="7418705" cy="9724208"/>
                          <a:chOff x="-866776" y="-65858"/>
                          <a:chExt cx="7418705" cy="9724208"/>
                        </a:xfrm>
                      </wpg:grpSpPr>
                      <wpg:grpSp>
                        <wpg:cNvPr id="646885430" name="Group 646885430"/>
                        <wpg:cNvGrpSpPr/>
                        <wpg:grpSpPr>
                          <a:xfrm>
                            <a:off x="-866776" y="-65858"/>
                            <a:ext cx="7418705" cy="9724208"/>
                            <a:chOff x="-1276365" y="-370658"/>
                            <a:chExt cx="7418826" cy="9724208"/>
                          </a:xfrm>
                        </wpg:grpSpPr>
                        <wpg:grpSp>
                          <wpg:cNvPr id="1854288868" name="Group 1854288868"/>
                          <wpg:cNvGrpSpPr/>
                          <wpg:grpSpPr>
                            <a:xfrm>
                              <a:off x="-1276365" y="2571750"/>
                              <a:ext cx="6972415" cy="6781800"/>
                              <a:chOff x="-1438311" y="0"/>
                              <a:chExt cx="6972507" cy="6782280"/>
                            </a:xfrm>
                          </wpg:grpSpPr>
                          <wpg:grpSp>
                            <wpg:cNvPr id="701078559" name="Group 25"/>
                            <wpg:cNvGrpSpPr/>
                            <wpg:grpSpPr>
                              <a:xfrm>
                                <a:off x="3129969" y="0"/>
                                <a:ext cx="2262400" cy="515506"/>
                                <a:chOff x="3849595" y="0"/>
                                <a:chExt cx="2262400" cy="515506"/>
                              </a:xfrm>
                            </wpg:grpSpPr>
                            <wpg:grpSp>
                              <wpg:cNvPr id="351086598" name="Group 351086598"/>
                              <wpg:cNvGrpSpPr/>
                              <wpg:grpSpPr>
                                <a:xfrm>
                                  <a:off x="5606227" y="0"/>
                                  <a:ext cx="505768" cy="515506"/>
                                  <a:chOff x="5606227" y="0"/>
                                  <a:chExt cx="505768" cy="515506"/>
                                </a:xfrm>
                              </wpg:grpSpPr>
                              <wps:wsp>
                                <wps:cNvPr id="2038362497" name="Oval 2038362497"/>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204761169" name="Picture 1204761169" descr="Target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662974819" name="TextBox 34"/>
                              <wps:cNvSpPr txBox="1"/>
                              <wps:spPr>
                                <a:xfrm>
                                  <a:off x="3849595" y="69514"/>
                                  <a:ext cx="1755192" cy="441357"/>
                                </a:xfrm>
                                <a:prstGeom prst="rect">
                                  <a:avLst/>
                                </a:prstGeom>
                                <a:noFill/>
                              </wps:spPr>
                              <wps:txbx>
                                <w:txbxContent>
                                  <w:p w14:paraId="0C18B9AA" w14:textId="77777777" w:rsidR="00CB75F6" w:rsidRPr="00BC6FB1" w:rsidRDefault="00CB75F6" w:rsidP="00CB75F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183682255" name="Group 26"/>
                            <wpg:cNvGrpSpPr/>
                            <wpg:grpSpPr>
                              <a:xfrm>
                                <a:off x="-27" y="9939"/>
                                <a:ext cx="2261262" cy="514985"/>
                                <a:chOff x="-27" y="0"/>
                                <a:chExt cx="2261570" cy="515506"/>
                              </a:xfrm>
                            </wpg:grpSpPr>
                            <wps:wsp>
                              <wps:cNvPr id="1563693226" name="Oval 1563693226"/>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360100199" name="TextBox 34"/>
                              <wps:cNvSpPr txBox="1"/>
                              <wps:spPr>
                                <a:xfrm>
                                  <a:off x="-27" y="69511"/>
                                  <a:ext cx="1756066" cy="441803"/>
                                </a:xfrm>
                                <a:prstGeom prst="rect">
                                  <a:avLst/>
                                </a:prstGeom>
                                <a:noFill/>
                              </wps:spPr>
                              <wps:txbx>
                                <w:txbxContent>
                                  <w:p w14:paraId="2B975ABE" w14:textId="77777777" w:rsidR="00CB75F6" w:rsidRPr="00BC6FB1" w:rsidRDefault="00CB75F6" w:rsidP="00CB75F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043343465" name="Picture 1043343465" descr="Note "/>
                                <pic:cNvPicPr>
                                  <a:picLocks noChangeAspect="1" noChangeArrowheads="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72616041" name="Text Box 172616041"/>
                            <wps:cNvSpPr txBox="1"/>
                            <wps:spPr>
                              <a:xfrm>
                                <a:off x="2720955" y="874272"/>
                                <a:ext cx="2813241" cy="5908008"/>
                              </a:xfrm>
                              <a:prstGeom prst="rect">
                                <a:avLst/>
                              </a:prstGeom>
                              <a:noFill/>
                              <a:ln w="6350">
                                <a:noFill/>
                              </a:ln>
                            </wps:spPr>
                            <wps:txbx>
                              <w:txbxContent>
                                <w:p w14:paraId="6880F666" w14:textId="77777777" w:rsidR="00CB75F6" w:rsidRPr="00DE31C3" w:rsidRDefault="00CB75F6" w:rsidP="00CB75F6">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36799CEB" w14:textId="77777777" w:rsidR="00CB75F6" w:rsidRPr="002E3BD9" w:rsidRDefault="00CB75F6">
                                  <w:pPr>
                                    <w:pStyle w:val="a5"/>
                                    <w:numPr>
                                      <w:ilvl w:val="0"/>
                                      <w:numId w:val="68"/>
                                    </w:numPr>
                                    <w:rPr>
                                      <w:rFonts w:ascii="Sakkal Majalla" w:eastAsia="GE Dinar One" w:hAnsi="Sakkal Majalla" w:cs="Sakkal Majalla"/>
                                      <w:color w:val="000000"/>
                                      <w:kern w:val="24"/>
                                      <w:sz w:val="40"/>
                                      <w:szCs w:val="40"/>
                                    </w:rPr>
                                  </w:pPr>
                                  <w:r w:rsidRPr="002E3BD9">
                                    <w:rPr>
                                      <w:rFonts w:ascii="Sakkal Majalla" w:eastAsia="GE Dinar One" w:hAnsi="Sakkal Majalla" w:cs="Sakkal Majalla" w:hint="cs"/>
                                      <w:color w:val="000000"/>
                                      <w:kern w:val="24"/>
                                      <w:sz w:val="40"/>
                                      <w:szCs w:val="40"/>
                                      <w:rtl/>
                                    </w:rPr>
                                    <w:t xml:space="preserve">فهم </w:t>
                                  </w:r>
                                  <w:r w:rsidRPr="002E3BD9">
                                    <w:rPr>
                                      <w:rFonts w:ascii="Sakkal Majalla" w:eastAsia="GE Dinar One" w:hAnsi="Sakkal Majalla" w:cs="Sakkal Majalla"/>
                                      <w:color w:val="000000"/>
                                      <w:kern w:val="24"/>
                                      <w:sz w:val="40"/>
                                      <w:szCs w:val="40"/>
                                      <w:rtl/>
                                    </w:rPr>
                                    <w:t>مشاعر الآخرين</w:t>
                                  </w:r>
                                  <w:r w:rsidRPr="002E3BD9">
                                    <w:rPr>
                                      <w:rFonts w:ascii="Sakkal Majalla" w:eastAsia="GE Dinar One" w:hAnsi="Sakkal Majalla" w:cs="Sakkal Majalla"/>
                                      <w:color w:val="000000"/>
                                      <w:kern w:val="24"/>
                                      <w:sz w:val="40"/>
                                      <w:szCs w:val="40"/>
                                    </w:rPr>
                                    <w:t>.</w:t>
                                  </w:r>
                                </w:p>
                                <w:p w14:paraId="7285B27E" w14:textId="77777777" w:rsidR="00CB75F6" w:rsidRPr="001A3F31" w:rsidRDefault="00CB75F6" w:rsidP="00CB75F6">
                                  <w:pPr>
                                    <w:pStyle w:val="a5"/>
                                    <w:spacing w:line="240" w:lineRule="auto"/>
                                    <w:ind w:left="360"/>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91781033" name="Text Box 1391781033"/>
                            <wps:cNvSpPr txBox="1"/>
                            <wps:spPr>
                              <a:xfrm>
                                <a:off x="-1438311" y="673954"/>
                                <a:ext cx="3810113" cy="5203047"/>
                              </a:xfrm>
                              <a:prstGeom prst="rect">
                                <a:avLst/>
                              </a:prstGeom>
                              <a:noFill/>
                              <a:ln w="6350">
                                <a:noFill/>
                              </a:ln>
                            </wps:spPr>
                            <wps:txbx>
                              <w:txbxContent>
                                <w:p w14:paraId="0E1D84C9" w14:textId="77777777" w:rsidR="00CB75F6" w:rsidRPr="006928C2" w:rsidRDefault="00CB75F6">
                                  <w:pPr>
                                    <w:pStyle w:val="a5"/>
                                    <w:numPr>
                                      <w:ilvl w:val="0"/>
                                      <w:numId w:val="69"/>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مفهوم الذكاء العاطفي.</w:t>
                                  </w:r>
                                </w:p>
                                <w:p w14:paraId="1D7BD3FC" w14:textId="77777777" w:rsidR="00CB75F6" w:rsidRPr="006928C2" w:rsidRDefault="00CB75F6">
                                  <w:pPr>
                                    <w:pStyle w:val="a5"/>
                                    <w:numPr>
                                      <w:ilvl w:val="0"/>
                                      <w:numId w:val="69"/>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إدارة المشاعر أثناء التواصل.</w:t>
                                  </w:r>
                                </w:p>
                                <w:p w14:paraId="32803088" w14:textId="77777777" w:rsidR="00CB75F6" w:rsidRPr="006928C2" w:rsidRDefault="00CB75F6">
                                  <w:pPr>
                                    <w:pStyle w:val="a5"/>
                                    <w:numPr>
                                      <w:ilvl w:val="0"/>
                                      <w:numId w:val="69"/>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التعاطف المهني.</w:t>
                                  </w:r>
                                </w:p>
                                <w:p w14:paraId="7AD29DE8" w14:textId="77777777" w:rsidR="00CB75F6" w:rsidRPr="006928C2" w:rsidRDefault="00CB75F6">
                                  <w:pPr>
                                    <w:pStyle w:val="a5"/>
                                    <w:numPr>
                                      <w:ilvl w:val="0"/>
                                      <w:numId w:val="69"/>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فهم مشاعر الآخرين.</w:t>
                                  </w:r>
                                </w:p>
                                <w:p w14:paraId="7D00B893" w14:textId="77777777" w:rsidR="00CB75F6" w:rsidRPr="00072E93" w:rsidRDefault="00CB75F6">
                                  <w:pPr>
                                    <w:pStyle w:val="a5"/>
                                    <w:numPr>
                                      <w:ilvl w:val="0"/>
                                      <w:numId w:val="69"/>
                                    </w:numPr>
                                    <w:spacing w:line="240" w:lineRule="auto"/>
                                    <w:rPr>
                                      <w:rFonts w:ascii="Sakkal Majalla" w:eastAsia="GE Dinar One" w:hAnsi="Sakkal Majalla" w:cs="Sakkal Majalla"/>
                                      <w:kern w:val="24"/>
                                      <w:sz w:val="40"/>
                                      <w:szCs w:val="40"/>
                                      <w:lang w:bidi="ar-SY"/>
                                    </w:rPr>
                                  </w:pPr>
                                  <w:r w:rsidRPr="006928C2">
                                    <w:rPr>
                                      <w:rFonts w:ascii="Sakkal Majalla" w:eastAsia="GE Dinar One" w:hAnsi="Sakkal Majalla" w:cs="Sakkal Majalla"/>
                                      <w:kern w:val="24"/>
                                      <w:sz w:val="40"/>
                                      <w:szCs w:val="40"/>
                                      <w:rtl/>
                                    </w:rPr>
                                    <w:t>تعزيز العلاقات المهنية.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076356559" name="Group 1076356559"/>
                          <wpg:cNvGrpSpPr/>
                          <wpg:grpSpPr>
                            <a:xfrm>
                              <a:off x="-638187" y="-370658"/>
                              <a:ext cx="6780648" cy="1984386"/>
                              <a:chOff x="-638187" y="-370658"/>
                              <a:chExt cx="6780648" cy="1984386"/>
                            </a:xfrm>
                          </wpg:grpSpPr>
                          <pic:pic xmlns:pic="http://schemas.openxmlformats.org/drawingml/2006/picture">
                            <pic:nvPicPr>
                              <pic:cNvPr id="1982184317" name="Picture 1982184317" descr="Calendar "/>
                              <pic:cNvPicPr>
                                <a:picLocks noChangeAspect="1"/>
                              </pic:cNvPicPr>
                            </pic:nvPicPr>
                            <pic:blipFill>
                              <a:blip r:embed="rId42"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59852878" name="TextBox 34"/>
                            <wps:cNvSpPr txBox="1"/>
                            <wps:spPr>
                              <a:xfrm>
                                <a:off x="5000712" y="747588"/>
                                <a:ext cx="1141749" cy="866140"/>
                              </a:xfrm>
                              <a:prstGeom prst="rect">
                                <a:avLst/>
                              </a:prstGeom>
                              <a:noFill/>
                            </wps:spPr>
                            <wps:txbx>
                              <w:txbxContent>
                                <w:p w14:paraId="1FB5E3CE" w14:textId="77777777" w:rsidR="00CB75F6" w:rsidRPr="00E9288D" w:rsidRDefault="00CB75F6" w:rsidP="00CB75F6">
                                  <w:pPr>
                                    <w:spacing w:line="240" w:lineRule="auto"/>
                                    <w:jc w:val="center"/>
                                    <w:rPr>
                                      <w:rFonts w:ascii="Adobe Arabic" w:eastAsia="GE Dinar One" w:hAnsi="Adobe Arabic" w:cs="Adobe Arabic"/>
                                      <w:b/>
                                      <w:bCs/>
                                      <w:color w:val="C00000"/>
                                      <w:kern w:val="24"/>
                                      <w:sz w:val="56"/>
                                      <w:szCs w:val="56"/>
                                      <w:lang w:bidi="ar-SY"/>
                                    </w:rPr>
                                  </w:pPr>
                                  <w:r w:rsidRPr="00E9288D">
                                    <w:rPr>
                                      <w:rFonts w:ascii="Adobe Arabic" w:eastAsia="GE Dinar One" w:hAnsi="Adobe Arabic" w:cs="Adobe Arabic" w:hint="cs"/>
                                      <w:b/>
                                      <w:bCs/>
                                      <w:color w:val="C00000"/>
                                      <w:kern w:val="24"/>
                                      <w:sz w:val="56"/>
                                      <w:szCs w:val="56"/>
                                      <w:rtl/>
                                      <w:lang w:bidi="ar-SY"/>
                                    </w:rPr>
                                    <w:t xml:space="preserve">اليوم الثالث </w:t>
                                  </w:r>
                                </w:p>
                              </w:txbxContent>
                            </wps:txbx>
                            <wps:bodyPr wrap="square" rtlCol="0">
                              <a:spAutoFit/>
                            </wps:bodyPr>
                          </wps:wsp>
                          <wps:wsp>
                            <wps:cNvPr id="720975803" name="TextBox 34"/>
                            <wps:cNvSpPr txBox="1"/>
                            <wps:spPr>
                              <a:xfrm>
                                <a:off x="2485049" y="-370658"/>
                                <a:ext cx="2430185" cy="662305"/>
                              </a:xfrm>
                              <a:prstGeom prst="rect">
                                <a:avLst/>
                              </a:prstGeom>
                              <a:noFill/>
                            </wps:spPr>
                            <wps:txbx>
                              <w:txbxContent>
                                <w:p w14:paraId="1FF107D1" w14:textId="77777777" w:rsidR="00CB75F6" w:rsidRPr="00CA7C57" w:rsidRDefault="00CB75F6" w:rsidP="00CB75F6">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الثالثة</w:t>
                                  </w:r>
                                </w:p>
                              </w:txbxContent>
                            </wps:txbx>
                            <wps:bodyPr wrap="square" rtlCol="0">
                              <a:spAutoFit/>
                            </wps:bodyPr>
                          </wps:wsp>
                          <wps:wsp>
                            <wps:cNvPr id="1594879055" name="TextBox 34"/>
                            <wps:cNvSpPr txBox="1"/>
                            <wps:spPr>
                              <a:xfrm>
                                <a:off x="-638187" y="747647"/>
                                <a:ext cx="5610317" cy="494665"/>
                              </a:xfrm>
                              <a:prstGeom prst="rect">
                                <a:avLst/>
                              </a:prstGeom>
                              <a:noFill/>
                            </wps:spPr>
                            <wps:txbx>
                              <w:txbxContent>
                                <w:p w14:paraId="7CC59651" w14:textId="77777777" w:rsidR="00CB75F6" w:rsidRPr="0075673C" w:rsidRDefault="00CB75F6" w:rsidP="00CB75F6">
                                  <w:pPr>
                                    <w:spacing w:line="240" w:lineRule="auto"/>
                                    <w:jc w:val="center"/>
                                    <w:rPr>
                                      <w:rFonts w:asciiTheme="majorHAnsi" w:eastAsia="GE Dinar One" w:hAnsiTheme="majorHAnsi" w:cstheme="majorHAnsi"/>
                                      <w:b/>
                                      <w:bCs/>
                                      <w:kern w:val="24"/>
                                      <w:sz w:val="52"/>
                                      <w:szCs w:val="52"/>
                                      <w:lang w:bidi="ar-SY"/>
                                    </w:rPr>
                                  </w:pPr>
                                  <w:r w:rsidRPr="006928C2">
                                    <w:rPr>
                                      <w:rFonts w:asciiTheme="majorHAnsi" w:eastAsia="GE Dinar One" w:hAnsiTheme="majorHAnsi" w:cs="Calibri Light"/>
                                      <w:b/>
                                      <w:bCs/>
                                      <w:kern w:val="24"/>
                                      <w:sz w:val="52"/>
                                      <w:szCs w:val="52"/>
                                      <w:rtl/>
                                      <w:lang w:bidi="ar-SY"/>
                                    </w:rPr>
                                    <w:t>الذكاء العاطفي في التواصل</w:t>
                                  </w:r>
                                </w:p>
                              </w:txbxContent>
                            </wps:txbx>
                            <wps:bodyPr wrap="square" rtlCol="0">
                              <a:spAutoFit/>
                            </wps:bodyPr>
                          </wps:wsp>
                        </wpg:grpSp>
                      </wpg:grpSp>
                      <pic:pic xmlns:pic="http://schemas.openxmlformats.org/drawingml/2006/picture">
                        <pic:nvPicPr>
                          <pic:cNvPr id="517044609" name="Picture 9"/>
                          <pic:cNvPicPr>
                            <a:picLocks noChangeAspect="1"/>
                          </pic:cNvPicPr>
                        </pic:nvPicPr>
                        <pic:blipFill rotWithShape="1">
                          <a:blip r:embed="rId46">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022A62E" id="_x0000_s1208" style="position:absolute;left:0;text-align:left;margin-left:0;margin-top:-19.5pt;width:584.15pt;height:765.7pt;z-index:253221888;mso-position-horizontal:left;mso-position-horizontal-relative:page;mso-position-vertical-relative:text;mso-width-relative:margin;mso-height-relative:margin" coordorigin="-8667,-658" coordsize="74187,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">
                <v:group id="Group 646885430" o:spid="_x0000_s1209" style="position:absolute;left:-8667;top:-658;width:74186;height:97241" coordorigin="-12763,-3706" coordsize="74188,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">
                  <v:group id="Group 1854288868" o:spid="_x0000_s1210" style="position:absolute;left:-12763;top:25717;width:69723;height:67818" coordorigin="-14383" coordsize="69725,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">
                    <v:group id="Group 25" o:spid="_x0000_s1211" style="position:absolute;left:31299;width:22624;height:5155" coordorigin="38495" coordsize="22624,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">
                      <v:group id="Group 351086598" o:spid="_x0000_s121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">
                        <v:oval id="Oval 2038362497" o:spid="_x0000_s121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" fillcolor="#168489" stroked="f" strokeweight="1pt">
                          <v:fill opacity="49087f"/>
                          <v:stroke joinstyle="miter"/>
                        </v:oval>
                        <v:shape id="Picture 1204761169" o:spid="_x0000_s121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">
                          <v:imagedata r:id="rId43" o:title="Target " gain="19661f" blacklevel="22938f"/>
                        </v:shape>
                      </v:group>
                      <v:shape id="TextBox 34" o:spid="_x0000_s1215" type="#_x0000_t202" style="position:absolute;left:38495;top:695;width:17552;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" filled="f" stroked="f">
                        <v:textbox style="mso-fit-shape-to-text:t">
                          <w:txbxContent>
                            <w:p w14:paraId="0C18B9AA" w14:textId="77777777" w:rsidR="00CB75F6" w:rsidRPr="00BC6FB1" w:rsidRDefault="00CB75F6" w:rsidP="00CB75F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16"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">
                      <v:oval id="Oval 1563693226" o:spid="_x0000_s121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" fillcolor="#168489" stroked="f" strokeweight="1pt">
                        <v:fill opacity="49087f"/>
                        <v:stroke joinstyle="miter"/>
                      </v:oval>
                      <v:shape id="TextBox 34" o:spid="_x0000_s1218" type="#_x0000_t202" style="position:absolute;top:695;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" filled="f" stroked="f">
                        <v:textbox style="mso-fit-shape-to-text:t">
                          <w:txbxContent>
                            <w:p w14:paraId="2B975ABE" w14:textId="77777777" w:rsidR="00CB75F6" w:rsidRPr="00BC6FB1" w:rsidRDefault="00CB75F6" w:rsidP="00CB75F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043343465" o:spid="_x0000_s121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">
                        <v:imagedata r:id="rId44" o:title="Note " gain="19661f" blacklevel="22938f"/>
                      </v:shape>
                    </v:group>
                    <v:shape id="Text Box 172616041" o:spid="_x0000_s1220"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" filled="f" stroked="f" strokeweight=".5pt">
                      <v:textbox>
                        <w:txbxContent>
                          <w:p w14:paraId="6880F666" w14:textId="77777777" w:rsidR="00CB75F6" w:rsidRPr="00DE31C3" w:rsidRDefault="00CB75F6" w:rsidP="00CB75F6">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36799CEB" w14:textId="77777777" w:rsidR="00CB75F6" w:rsidRPr="002E3BD9" w:rsidRDefault="00CB75F6">
                            <w:pPr>
                              <w:pStyle w:val="a5"/>
                              <w:numPr>
                                <w:ilvl w:val="0"/>
                                <w:numId w:val="68"/>
                              </w:numPr>
                              <w:rPr>
                                <w:rFonts w:ascii="Sakkal Majalla" w:eastAsia="GE Dinar One" w:hAnsi="Sakkal Majalla" w:cs="Sakkal Majalla"/>
                                <w:color w:val="000000"/>
                                <w:kern w:val="24"/>
                                <w:sz w:val="40"/>
                                <w:szCs w:val="40"/>
                              </w:rPr>
                            </w:pPr>
                            <w:r w:rsidRPr="002E3BD9">
                              <w:rPr>
                                <w:rFonts w:ascii="Sakkal Majalla" w:eastAsia="GE Dinar One" w:hAnsi="Sakkal Majalla" w:cs="Sakkal Majalla" w:hint="cs"/>
                                <w:color w:val="000000"/>
                                <w:kern w:val="24"/>
                                <w:sz w:val="40"/>
                                <w:szCs w:val="40"/>
                                <w:rtl/>
                              </w:rPr>
                              <w:t xml:space="preserve">فهم </w:t>
                            </w:r>
                            <w:r w:rsidRPr="002E3BD9">
                              <w:rPr>
                                <w:rFonts w:ascii="Sakkal Majalla" w:eastAsia="GE Dinar One" w:hAnsi="Sakkal Majalla" w:cs="Sakkal Majalla"/>
                                <w:color w:val="000000"/>
                                <w:kern w:val="24"/>
                                <w:sz w:val="40"/>
                                <w:szCs w:val="40"/>
                                <w:rtl/>
                              </w:rPr>
                              <w:t>مشاعر الآخرين</w:t>
                            </w:r>
                            <w:r w:rsidRPr="002E3BD9">
                              <w:rPr>
                                <w:rFonts w:ascii="Sakkal Majalla" w:eastAsia="GE Dinar One" w:hAnsi="Sakkal Majalla" w:cs="Sakkal Majalla"/>
                                <w:color w:val="000000"/>
                                <w:kern w:val="24"/>
                                <w:sz w:val="40"/>
                                <w:szCs w:val="40"/>
                              </w:rPr>
                              <w:t>.</w:t>
                            </w:r>
                          </w:p>
                          <w:p w14:paraId="7285B27E" w14:textId="77777777" w:rsidR="00CB75F6" w:rsidRPr="001A3F31" w:rsidRDefault="00CB75F6" w:rsidP="00CB75F6">
                            <w:pPr>
                              <w:pStyle w:val="a5"/>
                              <w:spacing w:line="240" w:lineRule="auto"/>
                              <w:ind w:left="360"/>
                              <w:rPr>
                                <w:rFonts w:ascii="Adobe Arabic" w:eastAsia="GE Dinar One" w:hAnsi="Adobe Arabic" w:cs="Adobe Arabic"/>
                                <w:color w:val="000000"/>
                                <w:kern w:val="24"/>
                                <w:sz w:val="32"/>
                                <w:szCs w:val="32"/>
                                <w:lang w:bidi="ar-SY"/>
                              </w:rPr>
                            </w:pPr>
                          </w:p>
                        </w:txbxContent>
                      </v:textbox>
                    </v:shape>
                    <v:shape id="Text Box 1391781033" o:spid="_x0000_s1221" type="#_x0000_t202" style="position:absolute;left:-14383;top:6739;width:38101;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" filled="f" stroked="f" strokeweight=".5pt">
                      <v:textbox>
                        <w:txbxContent>
                          <w:p w14:paraId="0E1D84C9" w14:textId="77777777" w:rsidR="00CB75F6" w:rsidRPr="006928C2" w:rsidRDefault="00CB75F6">
                            <w:pPr>
                              <w:pStyle w:val="a5"/>
                              <w:numPr>
                                <w:ilvl w:val="0"/>
                                <w:numId w:val="69"/>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مفهوم الذكاء العاطفي.</w:t>
                            </w:r>
                          </w:p>
                          <w:p w14:paraId="1D7BD3FC" w14:textId="77777777" w:rsidR="00CB75F6" w:rsidRPr="006928C2" w:rsidRDefault="00CB75F6">
                            <w:pPr>
                              <w:pStyle w:val="a5"/>
                              <w:numPr>
                                <w:ilvl w:val="0"/>
                                <w:numId w:val="69"/>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إدارة المشاعر أثناء التواصل.</w:t>
                            </w:r>
                          </w:p>
                          <w:p w14:paraId="32803088" w14:textId="77777777" w:rsidR="00CB75F6" w:rsidRPr="006928C2" w:rsidRDefault="00CB75F6">
                            <w:pPr>
                              <w:pStyle w:val="a5"/>
                              <w:numPr>
                                <w:ilvl w:val="0"/>
                                <w:numId w:val="69"/>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التعاطف المهني.</w:t>
                            </w:r>
                          </w:p>
                          <w:p w14:paraId="7AD29DE8" w14:textId="77777777" w:rsidR="00CB75F6" w:rsidRPr="006928C2" w:rsidRDefault="00CB75F6">
                            <w:pPr>
                              <w:pStyle w:val="a5"/>
                              <w:numPr>
                                <w:ilvl w:val="0"/>
                                <w:numId w:val="69"/>
                              </w:numPr>
                              <w:spacing w:line="240" w:lineRule="auto"/>
                              <w:rPr>
                                <w:rFonts w:ascii="Sakkal Majalla" w:eastAsia="GE Dinar One" w:hAnsi="Sakkal Majalla" w:cs="Sakkal Majalla"/>
                                <w:kern w:val="24"/>
                                <w:sz w:val="40"/>
                                <w:szCs w:val="40"/>
                              </w:rPr>
                            </w:pPr>
                            <w:r w:rsidRPr="006928C2">
                              <w:rPr>
                                <w:rFonts w:ascii="Sakkal Majalla" w:eastAsia="GE Dinar One" w:hAnsi="Sakkal Majalla" w:cs="Sakkal Majalla"/>
                                <w:kern w:val="24"/>
                                <w:sz w:val="40"/>
                                <w:szCs w:val="40"/>
                                <w:rtl/>
                              </w:rPr>
                              <w:t>فهم مشاعر الآخرين.</w:t>
                            </w:r>
                          </w:p>
                          <w:p w14:paraId="7D00B893" w14:textId="77777777" w:rsidR="00CB75F6" w:rsidRPr="00072E93" w:rsidRDefault="00CB75F6">
                            <w:pPr>
                              <w:pStyle w:val="a5"/>
                              <w:numPr>
                                <w:ilvl w:val="0"/>
                                <w:numId w:val="69"/>
                              </w:numPr>
                              <w:spacing w:line="240" w:lineRule="auto"/>
                              <w:rPr>
                                <w:rFonts w:ascii="Sakkal Majalla" w:eastAsia="GE Dinar One" w:hAnsi="Sakkal Majalla" w:cs="Sakkal Majalla"/>
                                <w:kern w:val="24"/>
                                <w:sz w:val="40"/>
                                <w:szCs w:val="40"/>
                                <w:lang w:bidi="ar-SY"/>
                              </w:rPr>
                            </w:pPr>
                            <w:r w:rsidRPr="006928C2">
                              <w:rPr>
                                <w:rFonts w:ascii="Sakkal Majalla" w:eastAsia="GE Dinar One" w:hAnsi="Sakkal Majalla" w:cs="Sakkal Majalla"/>
                                <w:kern w:val="24"/>
                                <w:sz w:val="40"/>
                                <w:szCs w:val="40"/>
                                <w:rtl/>
                              </w:rPr>
                              <w:t>تعزيز العلاقات المهنية.</w:t>
                            </w:r>
                          </w:p>
                        </w:txbxContent>
                      </v:textbox>
                    </v:shape>
                  </v:group>
                  <v:group id="Group 1076356559" o:spid="_x0000_s1222" style="position:absolute;left:-6381;top:-3706;width:67805;height:19843" coordorigin="-6381,-3706" coordsize="67806,19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">
                    <v:shape id="Picture 1982184317" o:spid="_x0000_s1223"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">
                      <v:imagedata r:id="rId45" o:title="Calendar " recolortarget="black"/>
                    </v:shape>
                    <v:shape id="TextBox 34" o:spid="_x0000_s1224" type="#_x0000_t202" style="position:absolute;left:50007;top:7475;width:11417;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" filled="f" stroked="f">
                      <v:textbox style="mso-fit-shape-to-text:t">
                        <w:txbxContent>
                          <w:p w14:paraId="1FB5E3CE" w14:textId="77777777" w:rsidR="00CB75F6" w:rsidRPr="00E9288D" w:rsidRDefault="00CB75F6" w:rsidP="00CB75F6">
                            <w:pPr>
                              <w:spacing w:line="240" w:lineRule="auto"/>
                              <w:jc w:val="center"/>
                              <w:rPr>
                                <w:rFonts w:ascii="Adobe Arabic" w:eastAsia="GE Dinar One" w:hAnsi="Adobe Arabic" w:cs="Adobe Arabic"/>
                                <w:b/>
                                <w:bCs/>
                                <w:color w:val="C00000"/>
                                <w:kern w:val="24"/>
                                <w:sz w:val="56"/>
                                <w:szCs w:val="56"/>
                                <w:lang w:bidi="ar-SY"/>
                              </w:rPr>
                            </w:pPr>
                            <w:r w:rsidRPr="00E9288D">
                              <w:rPr>
                                <w:rFonts w:ascii="Adobe Arabic" w:eastAsia="GE Dinar One" w:hAnsi="Adobe Arabic" w:cs="Adobe Arabic" w:hint="cs"/>
                                <w:b/>
                                <w:bCs/>
                                <w:color w:val="C00000"/>
                                <w:kern w:val="24"/>
                                <w:sz w:val="56"/>
                                <w:szCs w:val="56"/>
                                <w:rtl/>
                                <w:lang w:bidi="ar-SY"/>
                              </w:rPr>
                              <w:t xml:space="preserve">اليوم الثالث </w:t>
                            </w:r>
                          </w:p>
                        </w:txbxContent>
                      </v:textbox>
                    </v:shape>
                    <v:shape id="TextBox 34" o:spid="_x0000_s1225" type="#_x0000_t202" style="position:absolute;left:24850;top:-3706;width:24302;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" filled="f" stroked="f">
                      <v:textbox style="mso-fit-shape-to-text:t">
                        <w:txbxContent>
                          <w:p w14:paraId="1FF107D1" w14:textId="77777777" w:rsidR="00CB75F6" w:rsidRPr="00CA7C57" w:rsidRDefault="00CB75F6" w:rsidP="00CB75F6">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الثالثة</w:t>
                            </w:r>
                          </w:p>
                        </w:txbxContent>
                      </v:textbox>
                    </v:shape>
                    <v:shape id="TextBox 34" o:spid="_x0000_s1226" type="#_x0000_t202" style="position:absolute;left:-6381;top:7476;width:56102;height:4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" filled="f" stroked="f">
                      <v:textbox style="mso-fit-shape-to-text:t">
                        <w:txbxContent>
                          <w:p w14:paraId="7CC59651" w14:textId="77777777" w:rsidR="00CB75F6" w:rsidRPr="0075673C" w:rsidRDefault="00CB75F6" w:rsidP="00CB75F6">
                            <w:pPr>
                              <w:spacing w:line="240" w:lineRule="auto"/>
                              <w:jc w:val="center"/>
                              <w:rPr>
                                <w:rFonts w:asciiTheme="majorHAnsi" w:eastAsia="GE Dinar One" w:hAnsiTheme="majorHAnsi" w:cstheme="majorHAnsi"/>
                                <w:b/>
                                <w:bCs/>
                                <w:kern w:val="24"/>
                                <w:sz w:val="52"/>
                                <w:szCs w:val="52"/>
                                <w:lang w:bidi="ar-SY"/>
                              </w:rPr>
                            </w:pPr>
                            <w:r w:rsidRPr="006928C2">
                              <w:rPr>
                                <w:rFonts w:asciiTheme="majorHAnsi" w:eastAsia="GE Dinar One" w:hAnsiTheme="majorHAnsi" w:cs="Calibri Light"/>
                                <w:b/>
                                <w:bCs/>
                                <w:kern w:val="24"/>
                                <w:sz w:val="52"/>
                                <w:szCs w:val="52"/>
                                <w:rtl/>
                                <w:lang w:bidi="ar-SY"/>
                              </w:rPr>
                              <w:t>الذكاء العاطفي في التواصل</w:t>
                            </w:r>
                          </w:p>
                        </w:txbxContent>
                      </v:textbox>
                    </v:shape>
                  </v:group>
                </v:group>
                <v:shape id="Picture 9" o:spid="_x0000_s1227"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">
                  <v:imagedata r:id="rId51" o:title="" croptop="8759f" cropbottom="38800f" cropleft=".5" cropright="5314f" chromakey="#ebe9ec"/>
                </v:shape>
                <w10:wrap anchorx="page"/>
              </v:group>
            </w:pict>
          </mc:Fallback>
        </mc:AlternateContent>
      </w:r>
    </w:p>
    <w:p w14:paraId="00C515E0" w14:textId="77777777" w:rsidR="00146577" w:rsidRDefault="00146577" w:rsidP="00E32711">
      <w:pPr>
        <w:spacing w:after="200"/>
        <w:rPr>
          <w:rFonts w:ascii="Sakkal Majalla" w:eastAsia="Times New Roman" w:hAnsi="Sakkal Majalla"/>
          <w:b/>
          <w:bCs/>
          <w:color w:val="006666"/>
          <w:sz w:val="160"/>
          <w:szCs w:val="72"/>
          <w:rtl/>
        </w:rPr>
      </w:pPr>
    </w:p>
    <w:p w14:paraId="1FD6E7EC" w14:textId="77777777" w:rsidR="00146577" w:rsidRDefault="00146577" w:rsidP="00E32711">
      <w:pPr>
        <w:spacing w:after="200"/>
        <w:rPr>
          <w:rFonts w:ascii="Sakkal Majalla" w:eastAsia="Times New Roman" w:hAnsi="Sakkal Majalla"/>
          <w:b/>
          <w:bCs/>
          <w:color w:val="006666"/>
          <w:sz w:val="160"/>
          <w:szCs w:val="72"/>
          <w:rtl/>
        </w:rPr>
      </w:pPr>
    </w:p>
    <w:p w14:paraId="2155AE56" w14:textId="77777777" w:rsidR="00146577" w:rsidRDefault="00146577" w:rsidP="00E32711">
      <w:pPr>
        <w:spacing w:after="200"/>
        <w:rPr>
          <w:rFonts w:ascii="Sakkal Majalla" w:eastAsia="Times New Roman" w:hAnsi="Sakkal Majalla"/>
          <w:b/>
          <w:bCs/>
          <w:color w:val="006666"/>
          <w:sz w:val="160"/>
          <w:szCs w:val="72"/>
          <w:rtl/>
        </w:rPr>
      </w:pPr>
    </w:p>
    <w:p w14:paraId="01DEF4A6" w14:textId="77777777" w:rsidR="00146577" w:rsidRDefault="00146577" w:rsidP="00E32711">
      <w:pPr>
        <w:spacing w:after="200"/>
        <w:rPr>
          <w:rFonts w:ascii="Sakkal Majalla" w:eastAsia="Times New Roman" w:hAnsi="Sakkal Majalla"/>
          <w:b/>
          <w:bCs/>
          <w:color w:val="006666"/>
          <w:sz w:val="160"/>
          <w:szCs w:val="72"/>
          <w:rtl/>
        </w:rPr>
      </w:pPr>
    </w:p>
    <w:p w14:paraId="2BC8EED4" w14:textId="77777777" w:rsidR="00146577" w:rsidRDefault="00146577" w:rsidP="00E32711">
      <w:pPr>
        <w:spacing w:after="200"/>
        <w:rPr>
          <w:rFonts w:ascii="Sakkal Majalla" w:eastAsia="Times New Roman" w:hAnsi="Sakkal Majalla"/>
          <w:b/>
          <w:bCs/>
          <w:color w:val="006666"/>
          <w:sz w:val="160"/>
          <w:szCs w:val="72"/>
          <w:rtl/>
        </w:rPr>
      </w:pPr>
    </w:p>
    <w:p w14:paraId="63B78E15" w14:textId="77777777" w:rsidR="00146577" w:rsidRDefault="00146577" w:rsidP="00E32711">
      <w:pPr>
        <w:spacing w:after="200"/>
        <w:rPr>
          <w:rFonts w:ascii="Sakkal Majalla" w:eastAsia="Times New Roman" w:hAnsi="Sakkal Majalla"/>
          <w:b/>
          <w:bCs/>
          <w:color w:val="006666"/>
          <w:sz w:val="160"/>
          <w:szCs w:val="72"/>
          <w:rtl/>
        </w:rPr>
      </w:pPr>
    </w:p>
    <w:p w14:paraId="14A82122" w14:textId="77777777" w:rsidR="00146577" w:rsidRDefault="00146577" w:rsidP="00E32711">
      <w:pPr>
        <w:spacing w:after="200"/>
        <w:rPr>
          <w:rFonts w:ascii="Sakkal Majalla" w:eastAsia="Times New Roman" w:hAnsi="Sakkal Majalla"/>
          <w:b/>
          <w:bCs/>
          <w:color w:val="006666"/>
          <w:sz w:val="160"/>
          <w:szCs w:val="72"/>
          <w:rtl/>
        </w:rPr>
      </w:pPr>
    </w:p>
    <w:p w14:paraId="0F013DB6" w14:textId="77777777" w:rsidR="00146577" w:rsidRDefault="00146577" w:rsidP="00E32711">
      <w:pPr>
        <w:spacing w:after="200"/>
        <w:rPr>
          <w:rFonts w:ascii="Sakkal Majalla" w:eastAsia="Times New Roman" w:hAnsi="Sakkal Majalla"/>
          <w:b/>
          <w:bCs/>
          <w:color w:val="006666"/>
          <w:sz w:val="160"/>
          <w:szCs w:val="72"/>
          <w:rtl/>
        </w:rPr>
      </w:pPr>
    </w:p>
    <w:p w14:paraId="200DAB73" w14:textId="77777777" w:rsidR="00146577" w:rsidRDefault="00146577" w:rsidP="00E32711">
      <w:pPr>
        <w:spacing w:after="200"/>
        <w:rPr>
          <w:rFonts w:ascii="Sakkal Majalla" w:eastAsia="Times New Roman" w:hAnsi="Sakkal Majalla"/>
          <w:b/>
          <w:bCs/>
          <w:color w:val="006666"/>
          <w:sz w:val="160"/>
          <w:szCs w:val="72"/>
          <w:rtl/>
        </w:rPr>
      </w:pPr>
    </w:p>
    <w:p w14:paraId="6CE918D9" w14:textId="77777777" w:rsidR="00E9288D" w:rsidRPr="00E9288D" w:rsidRDefault="00E9288D" w:rsidP="00E9288D">
      <w:pPr>
        <w:spacing w:after="200" w:line="240" w:lineRule="auto"/>
        <w:jc w:val="center"/>
        <w:rPr>
          <w:rFonts w:ascii="Sakkal Majalla" w:eastAsia="Times New Roman" w:hAnsi="Sakkal Majalla"/>
          <w:b/>
          <w:bCs/>
          <w:color w:val="006666"/>
          <w:sz w:val="44"/>
          <w:szCs w:val="44"/>
          <w:lang w:val="en-GB"/>
        </w:rPr>
      </w:pPr>
      <w:r w:rsidRPr="00E9288D">
        <w:rPr>
          <w:rFonts w:ascii="Sakkal Majalla" w:eastAsia="Times New Roman" w:hAnsi="Sakkal Majalla"/>
          <w:b/>
          <w:bCs/>
          <w:color w:val="006666"/>
          <w:sz w:val="44"/>
          <w:szCs w:val="44"/>
          <w:rtl/>
        </w:rPr>
        <w:lastRenderedPageBreak/>
        <w:t>أولاً: مفهوم الذكاء العاطفي</w:t>
      </w:r>
    </w:p>
    <w:p w14:paraId="3C8A659B"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يُعد الذكاء العاطفي من أهم المهارات الإنسانية والمهنية في بيئة العمل الحديثة، حيث لم يعد النجاح المهني يعتمد فقط على الذكاء العقلي أو الخبرات الفنية، بل أصبح مرتبطًا بشكل كبير بالقدرة على فهم المشاعر وإدارتها والتعامل معها بوعي واحترافية. فالمؤسسات اليوم تحتاج إلى أفراد قادرين على التحكم في انفعالاتهم، وفهم مشاعر الآخرين، وبناء علاقات إيجابية قائمة على التفاهم والتعاطف، مما ينعكس مباشرة على جودة التواصل، وكفاءة العمل الجماعي، واستقرار بيئة العمل</w:t>
      </w:r>
      <w:r w:rsidRPr="00E9288D">
        <w:rPr>
          <w:rFonts w:ascii="Sakkal Majalla" w:eastAsia="Times New Roman" w:hAnsi="Sakkal Majalla"/>
          <w:b/>
          <w:bCs/>
          <w:color w:val="auto"/>
          <w:sz w:val="36"/>
          <w:szCs w:val="36"/>
          <w:lang w:val="en-GB"/>
        </w:rPr>
        <w:t>.</w:t>
      </w:r>
    </w:p>
    <w:p w14:paraId="2468BCAF"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وقد أثبتت الدراسات الحديثة أن الذكاء العاطفي قد يكون أكثر تأثيرًا من الذكاء الأكاديمي في تحقيق النجاح الوظيفي والقيادي، لأنه يرتبط بالسلوك اليومي والتعاملات الإنسانية داخل بيئة العمل</w:t>
      </w:r>
      <w:r w:rsidRPr="00E9288D">
        <w:rPr>
          <w:rFonts w:ascii="Sakkal Majalla" w:eastAsia="Times New Roman" w:hAnsi="Sakkal Majalla"/>
          <w:b/>
          <w:bCs/>
          <w:color w:val="auto"/>
          <w:sz w:val="36"/>
          <w:szCs w:val="36"/>
          <w:lang w:val="en-GB"/>
        </w:rPr>
        <w:t>.</w:t>
      </w:r>
    </w:p>
    <w:p w14:paraId="611B4317"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مفهوم الذكاء العاطفي</w:t>
      </w:r>
    </w:p>
    <w:p w14:paraId="6DE9A810"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الذكاء العاطفي هو</w:t>
      </w:r>
      <w:r w:rsidRPr="00E9288D">
        <w:rPr>
          <w:rFonts w:ascii="Sakkal Majalla" w:eastAsia="Times New Roman" w:hAnsi="Sakkal Majalla"/>
          <w:b/>
          <w:bCs/>
          <w:color w:val="auto"/>
          <w:sz w:val="36"/>
          <w:szCs w:val="36"/>
          <w:lang w:val="en-GB"/>
        </w:rPr>
        <w:t>:</w:t>
      </w:r>
    </w:p>
    <w:p w14:paraId="37E15E6E"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lang w:val="en-GB"/>
        </w:rPr>
        <w:t>"</w:t>
      </w:r>
      <w:r w:rsidRPr="00E9288D">
        <w:rPr>
          <w:rFonts w:ascii="Sakkal Majalla" w:eastAsia="Times New Roman" w:hAnsi="Sakkal Majalla"/>
          <w:b/>
          <w:bCs/>
          <w:color w:val="auto"/>
          <w:sz w:val="36"/>
          <w:szCs w:val="36"/>
          <w:rtl/>
        </w:rPr>
        <w:t>قدرة الفرد على التعرف على مشاعره الذاتية وفهمها وإدارتها، وكذلك فهم مشاعر الآخرين والتعامل معها بفاعلية لتحقيق تواصل وعلاقات مهنية إيجابية</w:t>
      </w:r>
      <w:r w:rsidRPr="00E9288D">
        <w:rPr>
          <w:rFonts w:ascii="Sakkal Majalla" w:eastAsia="Times New Roman" w:hAnsi="Sakkal Majalla"/>
          <w:b/>
          <w:bCs/>
          <w:color w:val="auto"/>
          <w:sz w:val="36"/>
          <w:szCs w:val="36"/>
          <w:lang w:val="en-GB"/>
        </w:rPr>
        <w:t>."</w:t>
      </w:r>
    </w:p>
    <w:p w14:paraId="5BF07C19"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ويشمل الذكاء العاطفي أربعة أبعاد رئيسية</w:t>
      </w:r>
      <w:r w:rsidRPr="00E9288D">
        <w:rPr>
          <w:rFonts w:ascii="Sakkal Majalla" w:eastAsia="Times New Roman" w:hAnsi="Sakkal Majalla"/>
          <w:b/>
          <w:bCs/>
          <w:color w:val="auto"/>
          <w:sz w:val="36"/>
          <w:szCs w:val="36"/>
          <w:lang w:val="en-GB"/>
        </w:rPr>
        <w:t>:</w:t>
      </w:r>
    </w:p>
    <w:p w14:paraId="33D5B8A1" w14:textId="77777777" w:rsidR="00E9288D" w:rsidRPr="00E9288D" w:rsidRDefault="00E9288D">
      <w:pPr>
        <w:numPr>
          <w:ilvl w:val="0"/>
          <w:numId w:val="70"/>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الوعي بالذات</w:t>
      </w:r>
      <w:r w:rsidRPr="00E9288D">
        <w:rPr>
          <w:rFonts w:ascii="Sakkal Majalla" w:eastAsia="Times New Roman" w:hAnsi="Sakkal Majalla"/>
          <w:b/>
          <w:bCs/>
          <w:color w:val="auto"/>
          <w:sz w:val="36"/>
          <w:szCs w:val="36"/>
          <w:lang w:val="en-GB"/>
        </w:rPr>
        <w:t>.</w:t>
      </w:r>
    </w:p>
    <w:p w14:paraId="2918C165" w14:textId="77777777" w:rsidR="00E9288D" w:rsidRPr="00E9288D" w:rsidRDefault="00E9288D">
      <w:pPr>
        <w:numPr>
          <w:ilvl w:val="0"/>
          <w:numId w:val="70"/>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إدارة الذات</w:t>
      </w:r>
      <w:r w:rsidRPr="00E9288D">
        <w:rPr>
          <w:rFonts w:ascii="Sakkal Majalla" w:eastAsia="Times New Roman" w:hAnsi="Sakkal Majalla"/>
          <w:b/>
          <w:bCs/>
          <w:color w:val="auto"/>
          <w:sz w:val="36"/>
          <w:szCs w:val="36"/>
          <w:lang w:val="en-GB"/>
        </w:rPr>
        <w:t>.</w:t>
      </w:r>
    </w:p>
    <w:p w14:paraId="35C00F6B" w14:textId="77777777" w:rsidR="00E9288D" w:rsidRPr="00E9288D" w:rsidRDefault="00E9288D">
      <w:pPr>
        <w:numPr>
          <w:ilvl w:val="0"/>
          <w:numId w:val="70"/>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الوعي الاجتماعي</w:t>
      </w:r>
      <w:r w:rsidRPr="00E9288D">
        <w:rPr>
          <w:rFonts w:ascii="Sakkal Majalla" w:eastAsia="Times New Roman" w:hAnsi="Sakkal Majalla"/>
          <w:b/>
          <w:bCs/>
          <w:color w:val="auto"/>
          <w:sz w:val="36"/>
          <w:szCs w:val="36"/>
          <w:lang w:val="en-GB"/>
        </w:rPr>
        <w:t>.</w:t>
      </w:r>
    </w:p>
    <w:p w14:paraId="241C398A" w14:textId="77777777" w:rsidR="00E9288D" w:rsidRPr="00E9288D" w:rsidRDefault="00E9288D">
      <w:pPr>
        <w:numPr>
          <w:ilvl w:val="0"/>
          <w:numId w:val="70"/>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إدارة العلاقات</w:t>
      </w:r>
      <w:r w:rsidRPr="00E9288D">
        <w:rPr>
          <w:rFonts w:ascii="Sakkal Majalla" w:eastAsia="Times New Roman" w:hAnsi="Sakkal Majalla"/>
          <w:b/>
          <w:bCs/>
          <w:color w:val="auto"/>
          <w:sz w:val="36"/>
          <w:szCs w:val="36"/>
          <w:lang w:val="en-GB"/>
        </w:rPr>
        <w:t>.</w:t>
      </w:r>
    </w:p>
    <w:p w14:paraId="69D8296A"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أهمية الذكاء العاطفي في بيئة العمل</w:t>
      </w:r>
    </w:p>
    <w:p w14:paraId="24B9AFE3" w14:textId="5619540D"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E9288D">
        <w:rPr>
          <w:rFonts w:ascii="Sakkal Majalla" w:eastAsia="Times New Roman" w:hAnsi="Sakkal Majalla"/>
          <w:b/>
          <w:bCs/>
          <w:color w:val="auto"/>
          <w:sz w:val="36"/>
          <w:szCs w:val="36"/>
          <w:rtl/>
        </w:rPr>
        <w:t>تحسين جودة التواصل</w:t>
      </w:r>
    </w:p>
    <w:p w14:paraId="029D4BEB"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يساعد على فهم الرسائل بشكل أعمق وأكثر دقة</w:t>
      </w:r>
      <w:r w:rsidRPr="00E9288D">
        <w:rPr>
          <w:rFonts w:ascii="Sakkal Majalla" w:eastAsia="Times New Roman" w:hAnsi="Sakkal Majalla"/>
          <w:b/>
          <w:bCs/>
          <w:color w:val="auto"/>
          <w:sz w:val="36"/>
          <w:szCs w:val="36"/>
          <w:lang w:val="en-GB"/>
        </w:rPr>
        <w:t>.</w:t>
      </w:r>
    </w:p>
    <w:p w14:paraId="67762F8A" w14:textId="74067B0E"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lastRenderedPageBreak/>
        <w:t>2.</w:t>
      </w:r>
      <w:r w:rsidRPr="00E9288D">
        <w:rPr>
          <w:rFonts w:ascii="Sakkal Majalla" w:eastAsia="Times New Roman" w:hAnsi="Sakkal Majalla"/>
          <w:b/>
          <w:bCs/>
          <w:color w:val="auto"/>
          <w:sz w:val="36"/>
          <w:szCs w:val="36"/>
          <w:rtl/>
        </w:rPr>
        <w:t>تعزيز القيادة الفعالة</w:t>
      </w:r>
    </w:p>
    <w:p w14:paraId="3C0AB1AE"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القادة ذوو الذكاء العاطفي العالي أكثر قدرة على تحفيز فرق العمل</w:t>
      </w:r>
      <w:r w:rsidRPr="00E9288D">
        <w:rPr>
          <w:rFonts w:ascii="Sakkal Majalla" w:eastAsia="Times New Roman" w:hAnsi="Sakkal Majalla"/>
          <w:b/>
          <w:bCs/>
          <w:color w:val="auto"/>
          <w:sz w:val="36"/>
          <w:szCs w:val="36"/>
          <w:lang w:val="en-GB"/>
        </w:rPr>
        <w:t>.</w:t>
      </w:r>
    </w:p>
    <w:p w14:paraId="014F23F3" w14:textId="12F2ED8C"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E9288D">
        <w:rPr>
          <w:rFonts w:ascii="Sakkal Majalla" w:eastAsia="Times New Roman" w:hAnsi="Sakkal Majalla"/>
          <w:b/>
          <w:bCs/>
          <w:color w:val="auto"/>
          <w:sz w:val="36"/>
          <w:szCs w:val="36"/>
          <w:rtl/>
        </w:rPr>
        <w:t>تقليل النزاعات</w:t>
      </w:r>
    </w:p>
    <w:p w14:paraId="5422DC8B"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فهم المشاعر يقلل من سوء الفهم والصدامات</w:t>
      </w:r>
      <w:r w:rsidRPr="00E9288D">
        <w:rPr>
          <w:rFonts w:ascii="Sakkal Majalla" w:eastAsia="Times New Roman" w:hAnsi="Sakkal Majalla"/>
          <w:b/>
          <w:bCs/>
          <w:color w:val="auto"/>
          <w:sz w:val="36"/>
          <w:szCs w:val="36"/>
          <w:lang w:val="en-GB"/>
        </w:rPr>
        <w:t>.</w:t>
      </w:r>
    </w:p>
    <w:p w14:paraId="5873B456" w14:textId="41B5373F"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E9288D">
        <w:rPr>
          <w:rFonts w:ascii="Sakkal Majalla" w:eastAsia="Times New Roman" w:hAnsi="Sakkal Majalla"/>
          <w:b/>
          <w:bCs/>
          <w:color w:val="auto"/>
          <w:sz w:val="36"/>
          <w:szCs w:val="36"/>
          <w:rtl/>
        </w:rPr>
        <w:t>رفع مستوى التعاون</w:t>
      </w:r>
    </w:p>
    <w:p w14:paraId="69DA2580"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يعزز روح الفريق والعمل المشترك</w:t>
      </w:r>
      <w:r w:rsidRPr="00E9288D">
        <w:rPr>
          <w:rFonts w:ascii="Sakkal Majalla" w:eastAsia="Times New Roman" w:hAnsi="Sakkal Majalla"/>
          <w:b/>
          <w:bCs/>
          <w:color w:val="auto"/>
          <w:sz w:val="36"/>
          <w:szCs w:val="36"/>
          <w:lang w:val="en-GB"/>
        </w:rPr>
        <w:t>.</w:t>
      </w:r>
    </w:p>
    <w:p w14:paraId="70DD8CAB" w14:textId="599E0A17"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5.</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تحسين اتخاذ القرار</w:t>
      </w:r>
    </w:p>
    <w:p w14:paraId="7E6A6EE8"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يساعد على موازنة المنطق مع المشاعر</w:t>
      </w:r>
      <w:r w:rsidRPr="00E9288D">
        <w:rPr>
          <w:rFonts w:ascii="Sakkal Majalla" w:eastAsia="Times New Roman" w:hAnsi="Sakkal Majalla"/>
          <w:b/>
          <w:bCs/>
          <w:color w:val="auto"/>
          <w:sz w:val="36"/>
          <w:szCs w:val="36"/>
          <w:lang w:val="en-GB"/>
        </w:rPr>
        <w:t>.</w:t>
      </w:r>
    </w:p>
    <w:p w14:paraId="542DC4F9" w14:textId="27CAB3F4"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6.</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زيادة الرضا الوظيفي</w:t>
      </w:r>
    </w:p>
    <w:p w14:paraId="7AEA66AF"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بيئة العمل الإيجابية تعتمد على الذكاء العاطفي</w:t>
      </w:r>
      <w:r w:rsidRPr="00E9288D">
        <w:rPr>
          <w:rFonts w:ascii="Sakkal Majalla" w:eastAsia="Times New Roman" w:hAnsi="Sakkal Majalla"/>
          <w:b/>
          <w:bCs/>
          <w:color w:val="auto"/>
          <w:sz w:val="36"/>
          <w:szCs w:val="36"/>
          <w:lang w:val="en-GB"/>
        </w:rPr>
        <w:t>.</w:t>
      </w:r>
    </w:p>
    <w:p w14:paraId="0D724CCD"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مكونات الذكاء العاطفي</w:t>
      </w:r>
    </w:p>
    <w:p w14:paraId="74F90672"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أولاً: الوعي بالذات</w:t>
      </w:r>
    </w:p>
    <w:p w14:paraId="1079498A"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هو قدرة الفرد على فهم مشاعره وأثرها على سلوكه</w:t>
      </w:r>
      <w:r w:rsidRPr="00E9288D">
        <w:rPr>
          <w:rFonts w:ascii="Sakkal Majalla" w:eastAsia="Times New Roman" w:hAnsi="Sakkal Majalla"/>
          <w:b/>
          <w:bCs/>
          <w:color w:val="auto"/>
          <w:sz w:val="36"/>
          <w:szCs w:val="36"/>
          <w:lang w:val="en-GB"/>
        </w:rPr>
        <w:t>.</w:t>
      </w:r>
    </w:p>
    <w:p w14:paraId="1806EC02"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ثانياً: ضبط الذات</w:t>
      </w:r>
    </w:p>
    <w:p w14:paraId="5C98B708"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هو التحكم في الانفعالات والتصرفات في المواقف المختلفة</w:t>
      </w:r>
      <w:r w:rsidRPr="00E9288D">
        <w:rPr>
          <w:rFonts w:ascii="Sakkal Majalla" w:eastAsia="Times New Roman" w:hAnsi="Sakkal Majalla"/>
          <w:b/>
          <w:bCs/>
          <w:color w:val="auto"/>
          <w:sz w:val="36"/>
          <w:szCs w:val="36"/>
          <w:lang w:val="en-GB"/>
        </w:rPr>
        <w:t>.</w:t>
      </w:r>
    </w:p>
    <w:p w14:paraId="69B2917C"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ثالثاً: الدافعية الذاتية</w:t>
      </w:r>
    </w:p>
    <w:p w14:paraId="02842B40"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القدرة على تحفيز النفس لتحقيق الأهداف</w:t>
      </w:r>
      <w:r w:rsidRPr="00E9288D">
        <w:rPr>
          <w:rFonts w:ascii="Sakkal Majalla" w:eastAsia="Times New Roman" w:hAnsi="Sakkal Majalla"/>
          <w:b/>
          <w:bCs/>
          <w:color w:val="auto"/>
          <w:sz w:val="36"/>
          <w:szCs w:val="36"/>
          <w:lang w:val="en-GB"/>
        </w:rPr>
        <w:t>.</w:t>
      </w:r>
    </w:p>
    <w:p w14:paraId="237BEAA0"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رابعاً: التعاطف</w:t>
      </w:r>
    </w:p>
    <w:p w14:paraId="63E4D4B1"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فهم مشاعر الآخرين والتفاعل معها</w:t>
      </w:r>
      <w:r w:rsidRPr="00E9288D">
        <w:rPr>
          <w:rFonts w:ascii="Sakkal Majalla" w:eastAsia="Times New Roman" w:hAnsi="Sakkal Majalla"/>
          <w:b/>
          <w:bCs/>
          <w:color w:val="auto"/>
          <w:sz w:val="36"/>
          <w:szCs w:val="36"/>
          <w:lang w:val="en-GB"/>
        </w:rPr>
        <w:t>.</w:t>
      </w:r>
    </w:p>
    <w:p w14:paraId="5CC06F9A"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خامساً: المهارات الاجتماعية</w:t>
      </w:r>
    </w:p>
    <w:p w14:paraId="05C30A6A" w14:textId="3E2E6621"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lastRenderedPageBreak/>
        <w:t>بناء علاقات إيجابية وإدارة التواصل بفاعلية</w:t>
      </w:r>
      <w:r w:rsidRPr="00E9288D">
        <w:rPr>
          <w:rFonts w:ascii="Sakkal Majalla" w:eastAsia="Times New Roman" w:hAnsi="Sakkal Majalla"/>
          <w:b/>
          <w:bCs/>
          <w:color w:val="auto"/>
          <w:sz w:val="36"/>
          <w:szCs w:val="36"/>
          <w:lang w:val="en-GB"/>
        </w:rPr>
        <w:t>.</w:t>
      </w:r>
    </w:p>
    <w:p w14:paraId="25C8D76F" w14:textId="77777777" w:rsidR="00E9288D" w:rsidRDefault="00E9288D" w:rsidP="00E9288D">
      <w:pPr>
        <w:spacing w:after="200" w:line="240" w:lineRule="auto"/>
        <w:jc w:val="center"/>
        <w:rPr>
          <w:rFonts w:ascii="Sakkal Majalla" w:eastAsia="Times New Roman" w:hAnsi="Sakkal Majalla"/>
          <w:b/>
          <w:bCs/>
          <w:color w:val="006666"/>
          <w:sz w:val="44"/>
          <w:szCs w:val="44"/>
          <w:rtl/>
          <w:lang w:val="en-GB"/>
        </w:rPr>
      </w:pPr>
    </w:p>
    <w:p w14:paraId="26733F54" w14:textId="326347DE" w:rsidR="00E9288D" w:rsidRPr="00E9288D" w:rsidRDefault="00E9288D" w:rsidP="00E9288D">
      <w:pPr>
        <w:spacing w:after="200" w:line="240" w:lineRule="auto"/>
        <w:jc w:val="center"/>
        <w:rPr>
          <w:rFonts w:ascii="Sakkal Majalla" w:eastAsia="Times New Roman" w:hAnsi="Sakkal Majalla"/>
          <w:b/>
          <w:bCs/>
          <w:color w:val="006666"/>
          <w:sz w:val="44"/>
          <w:szCs w:val="44"/>
          <w:lang w:val="en-GB"/>
        </w:rPr>
      </w:pPr>
      <w:r w:rsidRPr="00E9288D">
        <w:rPr>
          <w:rFonts w:ascii="Sakkal Majalla" w:eastAsia="Times New Roman" w:hAnsi="Sakkal Majalla"/>
          <w:b/>
          <w:bCs/>
          <w:color w:val="006666"/>
          <w:sz w:val="44"/>
          <w:szCs w:val="44"/>
          <w:rtl/>
        </w:rPr>
        <w:t>ثانياً: إدارة المشاعر أثناء التواصل</w:t>
      </w:r>
    </w:p>
    <w:p w14:paraId="7E991704"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تُعد إدارة المشاعر أثناء التواصل من المهارات الأساسية التي تميز الأفراد الناجحين في بيئة العمل، حيث أن الانفعالات غير المنضبطة قد تؤدي إلى سوء فهم الرسائل، وتصعيد النزاعات، وإضعاف العلاقات المهنية. بينما يساعد التحكم في المشاعر على خلق تواصل هادئ وواضح وبنّاء</w:t>
      </w:r>
      <w:r w:rsidRPr="00E9288D">
        <w:rPr>
          <w:rFonts w:ascii="Sakkal Majalla" w:eastAsia="Times New Roman" w:hAnsi="Sakkal Majalla"/>
          <w:b/>
          <w:bCs/>
          <w:color w:val="auto"/>
          <w:sz w:val="36"/>
          <w:szCs w:val="36"/>
          <w:lang w:val="en-GB"/>
        </w:rPr>
        <w:t>.</w:t>
      </w:r>
    </w:p>
    <w:p w14:paraId="5214E764"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مفهوم إدارة المشاعر</w:t>
      </w:r>
    </w:p>
    <w:p w14:paraId="06FDD9BF"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هي</w:t>
      </w:r>
      <w:r w:rsidRPr="00E9288D">
        <w:rPr>
          <w:rFonts w:ascii="Sakkal Majalla" w:eastAsia="Times New Roman" w:hAnsi="Sakkal Majalla"/>
          <w:b/>
          <w:bCs/>
          <w:color w:val="auto"/>
          <w:sz w:val="36"/>
          <w:szCs w:val="36"/>
          <w:lang w:val="en-GB"/>
        </w:rPr>
        <w:t>:</w:t>
      </w:r>
    </w:p>
    <w:p w14:paraId="539735E0"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lang w:val="en-GB"/>
        </w:rPr>
        <w:t>"</w:t>
      </w:r>
      <w:r w:rsidRPr="00E9288D">
        <w:rPr>
          <w:rFonts w:ascii="Sakkal Majalla" w:eastAsia="Times New Roman" w:hAnsi="Sakkal Majalla"/>
          <w:b/>
          <w:bCs/>
          <w:color w:val="auto"/>
          <w:sz w:val="36"/>
          <w:szCs w:val="36"/>
          <w:rtl/>
        </w:rPr>
        <w:t>قدرة الفرد على التحكم في انفعالاته واستجاباته العاطفية أثناء التفاعل مع الآخرين بما يضمن تواصلًا مهنيًا متزنًا وفعّالًا</w:t>
      </w:r>
      <w:r w:rsidRPr="00E9288D">
        <w:rPr>
          <w:rFonts w:ascii="Sakkal Majalla" w:eastAsia="Times New Roman" w:hAnsi="Sakkal Majalla"/>
          <w:b/>
          <w:bCs/>
          <w:color w:val="auto"/>
          <w:sz w:val="36"/>
          <w:szCs w:val="36"/>
          <w:lang w:val="en-GB"/>
        </w:rPr>
        <w:t>."</w:t>
      </w:r>
    </w:p>
    <w:p w14:paraId="6AFAA2C5"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أهمية إدارة المشاعر</w:t>
      </w:r>
    </w:p>
    <w:p w14:paraId="2C435BF3" w14:textId="7B56C4B5"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تحسين جودة الحوار</w:t>
      </w:r>
    </w:p>
    <w:p w14:paraId="2F2B40D6"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تساعد على إبقاء النقاش موضوعيًا بعيدًا عن الانفعال</w:t>
      </w:r>
      <w:r w:rsidRPr="00E9288D">
        <w:rPr>
          <w:rFonts w:ascii="Sakkal Majalla" w:eastAsia="Times New Roman" w:hAnsi="Sakkal Majalla"/>
          <w:b/>
          <w:bCs/>
          <w:color w:val="auto"/>
          <w:sz w:val="36"/>
          <w:szCs w:val="36"/>
          <w:lang w:val="en-GB"/>
        </w:rPr>
        <w:t>.</w:t>
      </w:r>
    </w:p>
    <w:p w14:paraId="29631721" w14:textId="0EFFD9B4"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E9288D">
        <w:rPr>
          <w:rFonts w:ascii="Sakkal Majalla" w:eastAsia="Times New Roman" w:hAnsi="Sakkal Majalla"/>
          <w:b/>
          <w:bCs/>
          <w:color w:val="auto"/>
          <w:sz w:val="36"/>
          <w:szCs w:val="36"/>
          <w:rtl/>
        </w:rPr>
        <w:t>تقليل النزاعات</w:t>
      </w:r>
    </w:p>
    <w:p w14:paraId="597B081B"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التحكم في الغضب يمنع تصعيد الخلافات</w:t>
      </w:r>
      <w:r w:rsidRPr="00E9288D">
        <w:rPr>
          <w:rFonts w:ascii="Sakkal Majalla" w:eastAsia="Times New Roman" w:hAnsi="Sakkal Majalla"/>
          <w:b/>
          <w:bCs/>
          <w:color w:val="auto"/>
          <w:sz w:val="36"/>
          <w:szCs w:val="36"/>
          <w:lang w:val="en-GB"/>
        </w:rPr>
        <w:t>.</w:t>
      </w:r>
    </w:p>
    <w:p w14:paraId="5FF2D9B6" w14:textId="6B12781E"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تعزيز الاحترام المتبادل</w:t>
      </w:r>
    </w:p>
    <w:p w14:paraId="0296F629"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التواصل الهادئ يعكس احترامًا للطرف الآخر</w:t>
      </w:r>
      <w:r w:rsidRPr="00E9288D">
        <w:rPr>
          <w:rFonts w:ascii="Sakkal Majalla" w:eastAsia="Times New Roman" w:hAnsi="Sakkal Majalla"/>
          <w:b/>
          <w:bCs/>
          <w:color w:val="auto"/>
          <w:sz w:val="36"/>
          <w:szCs w:val="36"/>
          <w:lang w:val="en-GB"/>
        </w:rPr>
        <w:t>.</w:t>
      </w:r>
    </w:p>
    <w:p w14:paraId="746E2A9B" w14:textId="08438CB0"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دعم اتخاذ القرارات</w:t>
      </w:r>
    </w:p>
    <w:p w14:paraId="4165607E"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القرارات الانفعالية غالبًا تكون غير دقيقة</w:t>
      </w:r>
      <w:r w:rsidRPr="00E9288D">
        <w:rPr>
          <w:rFonts w:ascii="Sakkal Majalla" w:eastAsia="Times New Roman" w:hAnsi="Sakkal Majalla"/>
          <w:b/>
          <w:bCs/>
          <w:color w:val="auto"/>
          <w:sz w:val="36"/>
          <w:szCs w:val="36"/>
          <w:lang w:val="en-GB"/>
        </w:rPr>
        <w:t>.</w:t>
      </w:r>
    </w:p>
    <w:p w14:paraId="693386A1" w14:textId="563670B7"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lastRenderedPageBreak/>
        <w:t>5.</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تحسين الصورة المهنية</w:t>
      </w:r>
    </w:p>
    <w:p w14:paraId="78C0CBEA"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الشخص المتزن عاطفيًا يُنظر إليه باحترافية أكبر</w:t>
      </w:r>
      <w:r w:rsidRPr="00E9288D">
        <w:rPr>
          <w:rFonts w:ascii="Sakkal Majalla" w:eastAsia="Times New Roman" w:hAnsi="Sakkal Majalla"/>
          <w:b/>
          <w:bCs/>
          <w:color w:val="auto"/>
          <w:sz w:val="36"/>
          <w:szCs w:val="36"/>
          <w:lang w:val="en-GB"/>
        </w:rPr>
        <w:t>.</w:t>
      </w:r>
    </w:p>
    <w:p w14:paraId="175BD2C3"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استراتيجيات إدارة المشاعر</w:t>
      </w:r>
    </w:p>
    <w:p w14:paraId="38B134F8"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أولاً: الوعي بالمشاعر</w:t>
      </w:r>
    </w:p>
    <w:p w14:paraId="0149D56E"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التعرف على ما يشعر به الفرد قبل التعبير عنه</w:t>
      </w:r>
      <w:r w:rsidRPr="00E9288D">
        <w:rPr>
          <w:rFonts w:ascii="Sakkal Majalla" w:eastAsia="Times New Roman" w:hAnsi="Sakkal Majalla"/>
          <w:b/>
          <w:bCs/>
          <w:color w:val="auto"/>
          <w:sz w:val="36"/>
          <w:szCs w:val="36"/>
          <w:lang w:val="en-GB"/>
        </w:rPr>
        <w:t>.</w:t>
      </w:r>
    </w:p>
    <w:p w14:paraId="088D8D71"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ثانياً: التوقف قبل الرد</w:t>
      </w:r>
    </w:p>
    <w:p w14:paraId="3977EF89"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أخذ لحظة للتفكير قبل التفاعل</w:t>
      </w:r>
      <w:r w:rsidRPr="00E9288D">
        <w:rPr>
          <w:rFonts w:ascii="Sakkal Majalla" w:eastAsia="Times New Roman" w:hAnsi="Sakkal Majalla"/>
          <w:b/>
          <w:bCs/>
          <w:color w:val="auto"/>
          <w:sz w:val="36"/>
          <w:szCs w:val="36"/>
          <w:lang w:val="en-GB"/>
        </w:rPr>
        <w:t>.</w:t>
      </w:r>
    </w:p>
    <w:p w14:paraId="492D24B0"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ثالثاً: التنفس العميق</w:t>
      </w:r>
    </w:p>
    <w:p w14:paraId="63E541DC"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يساعد على تهدئة التوتر والانفعال</w:t>
      </w:r>
      <w:r w:rsidRPr="00E9288D">
        <w:rPr>
          <w:rFonts w:ascii="Sakkal Majalla" w:eastAsia="Times New Roman" w:hAnsi="Sakkal Majalla"/>
          <w:b/>
          <w:bCs/>
          <w:color w:val="auto"/>
          <w:sz w:val="36"/>
          <w:szCs w:val="36"/>
          <w:lang w:val="en-GB"/>
        </w:rPr>
        <w:t>.</w:t>
      </w:r>
    </w:p>
    <w:p w14:paraId="6D1C9186"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رابعاً: إعادة التفسير</w:t>
      </w:r>
    </w:p>
    <w:p w14:paraId="7C07C480"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النظر إلى الموقف من زاوية مختلفة أكثر إيجابية</w:t>
      </w:r>
      <w:r w:rsidRPr="00E9288D">
        <w:rPr>
          <w:rFonts w:ascii="Sakkal Majalla" w:eastAsia="Times New Roman" w:hAnsi="Sakkal Majalla"/>
          <w:b/>
          <w:bCs/>
          <w:color w:val="auto"/>
          <w:sz w:val="36"/>
          <w:szCs w:val="36"/>
          <w:lang w:val="en-GB"/>
        </w:rPr>
        <w:t>.</w:t>
      </w:r>
    </w:p>
    <w:p w14:paraId="510A6865"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خامساً: التركيز على الحلول</w:t>
      </w:r>
    </w:p>
    <w:p w14:paraId="1753DB50"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بدلاً من التركيز على المشكلة فقط</w:t>
      </w:r>
      <w:r w:rsidRPr="00E9288D">
        <w:rPr>
          <w:rFonts w:ascii="Sakkal Majalla" w:eastAsia="Times New Roman" w:hAnsi="Sakkal Majalla"/>
          <w:b/>
          <w:bCs/>
          <w:color w:val="auto"/>
          <w:sz w:val="36"/>
          <w:szCs w:val="36"/>
          <w:lang w:val="en-GB"/>
        </w:rPr>
        <w:t>.</w:t>
      </w:r>
    </w:p>
    <w:p w14:paraId="07113FC4"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سادساً: استخدام لغة هادئة</w:t>
      </w:r>
    </w:p>
    <w:p w14:paraId="3BC8026B"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اختيار كلمات مهذبة ومحترمة</w:t>
      </w:r>
      <w:r w:rsidRPr="00E9288D">
        <w:rPr>
          <w:rFonts w:ascii="Sakkal Majalla" w:eastAsia="Times New Roman" w:hAnsi="Sakkal Majalla"/>
          <w:b/>
          <w:bCs/>
          <w:color w:val="auto"/>
          <w:sz w:val="36"/>
          <w:szCs w:val="36"/>
          <w:lang w:val="en-GB"/>
        </w:rPr>
        <w:t>.</w:t>
      </w:r>
    </w:p>
    <w:p w14:paraId="03118FE7"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أخطاء شائعة في إدارة المشاعر</w:t>
      </w:r>
    </w:p>
    <w:p w14:paraId="53CA39E7" w14:textId="77777777" w:rsidR="00E9288D" w:rsidRPr="00E9288D" w:rsidRDefault="00E9288D">
      <w:pPr>
        <w:numPr>
          <w:ilvl w:val="0"/>
          <w:numId w:val="71"/>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الانفعال السريع</w:t>
      </w:r>
      <w:r w:rsidRPr="00E9288D">
        <w:rPr>
          <w:rFonts w:ascii="Sakkal Majalla" w:eastAsia="Times New Roman" w:hAnsi="Sakkal Majalla"/>
          <w:b/>
          <w:bCs/>
          <w:color w:val="auto"/>
          <w:sz w:val="36"/>
          <w:szCs w:val="36"/>
          <w:lang w:val="en-GB"/>
        </w:rPr>
        <w:t>.</w:t>
      </w:r>
    </w:p>
    <w:p w14:paraId="101C3A79" w14:textId="77777777" w:rsidR="00E9288D" w:rsidRPr="00E9288D" w:rsidRDefault="00E9288D">
      <w:pPr>
        <w:numPr>
          <w:ilvl w:val="0"/>
          <w:numId w:val="71"/>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رفع الصوت</w:t>
      </w:r>
      <w:r w:rsidRPr="00E9288D">
        <w:rPr>
          <w:rFonts w:ascii="Sakkal Majalla" w:eastAsia="Times New Roman" w:hAnsi="Sakkal Majalla"/>
          <w:b/>
          <w:bCs/>
          <w:color w:val="auto"/>
          <w:sz w:val="36"/>
          <w:szCs w:val="36"/>
          <w:lang w:val="en-GB"/>
        </w:rPr>
        <w:t>.</w:t>
      </w:r>
    </w:p>
    <w:p w14:paraId="25FBFF7D" w14:textId="77777777" w:rsidR="00E9288D" w:rsidRPr="00E9288D" w:rsidRDefault="00E9288D">
      <w:pPr>
        <w:numPr>
          <w:ilvl w:val="0"/>
          <w:numId w:val="71"/>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الردود الدفاعية</w:t>
      </w:r>
      <w:r w:rsidRPr="00E9288D">
        <w:rPr>
          <w:rFonts w:ascii="Sakkal Majalla" w:eastAsia="Times New Roman" w:hAnsi="Sakkal Majalla"/>
          <w:b/>
          <w:bCs/>
          <w:color w:val="auto"/>
          <w:sz w:val="36"/>
          <w:szCs w:val="36"/>
          <w:lang w:val="en-GB"/>
        </w:rPr>
        <w:t>.</w:t>
      </w:r>
    </w:p>
    <w:p w14:paraId="4F85157B" w14:textId="77777777" w:rsidR="00E9288D" w:rsidRPr="00E9288D" w:rsidRDefault="00E9288D">
      <w:pPr>
        <w:numPr>
          <w:ilvl w:val="0"/>
          <w:numId w:val="71"/>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التسرع في الحكم</w:t>
      </w:r>
      <w:r w:rsidRPr="00E9288D">
        <w:rPr>
          <w:rFonts w:ascii="Sakkal Majalla" w:eastAsia="Times New Roman" w:hAnsi="Sakkal Majalla"/>
          <w:b/>
          <w:bCs/>
          <w:color w:val="auto"/>
          <w:sz w:val="36"/>
          <w:szCs w:val="36"/>
          <w:lang w:val="en-GB"/>
        </w:rPr>
        <w:t>.</w:t>
      </w:r>
    </w:p>
    <w:p w14:paraId="781509DA" w14:textId="192A7B36" w:rsidR="00E9288D" w:rsidRPr="00E9288D" w:rsidRDefault="00E9288D">
      <w:pPr>
        <w:numPr>
          <w:ilvl w:val="0"/>
          <w:numId w:val="71"/>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lastRenderedPageBreak/>
        <w:t>تجاهل مشاعر الآخرين</w:t>
      </w:r>
      <w:r w:rsidRPr="00E9288D">
        <w:rPr>
          <w:rFonts w:ascii="Sakkal Majalla" w:eastAsia="Times New Roman" w:hAnsi="Sakkal Majalla"/>
          <w:b/>
          <w:bCs/>
          <w:color w:val="auto"/>
          <w:sz w:val="36"/>
          <w:szCs w:val="36"/>
          <w:lang w:val="en-GB"/>
        </w:rPr>
        <w:t>.</w:t>
      </w:r>
    </w:p>
    <w:p w14:paraId="5A27F6C4" w14:textId="77777777" w:rsidR="00E9288D" w:rsidRPr="00E9288D" w:rsidRDefault="00E9288D" w:rsidP="00E9288D">
      <w:pPr>
        <w:spacing w:after="200" w:line="240" w:lineRule="auto"/>
        <w:jc w:val="center"/>
        <w:rPr>
          <w:rFonts w:ascii="Sakkal Majalla" w:eastAsia="Times New Roman" w:hAnsi="Sakkal Majalla"/>
          <w:b/>
          <w:bCs/>
          <w:color w:val="006666"/>
          <w:sz w:val="48"/>
          <w:szCs w:val="48"/>
          <w:lang w:val="en-GB"/>
        </w:rPr>
      </w:pPr>
      <w:r w:rsidRPr="00E9288D">
        <w:rPr>
          <w:rFonts w:ascii="Sakkal Majalla" w:eastAsia="Times New Roman" w:hAnsi="Sakkal Majalla"/>
          <w:b/>
          <w:bCs/>
          <w:color w:val="006666"/>
          <w:sz w:val="48"/>
          <w:szCs w:val="48"/>
          <w:rtl/>
        </w:rPr>
        <w:t>ثالثاً: التعاطف المهني</w:t>
      </w:r>
    </w:p>
    <w:p w14:paraId="1326C3AB"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التعاطف المهني هو أحد أهم مهارات الذكاء العاطفي التي تساعد على بناء علاقات قوية داخل بيئة العمل، حيث يعكس قدرة الفرد على فهم مشاعر الآخرين والتفاعل معها بطريقة إيجابية دون فقدان المهنية أو الموضوعية</w:t>
      </w:r>
      <w:r w:rsidRPr="00E9288D">
        <w:rPr>
          <w:rFonts w:ascii="Sakkal Majalla" w:eastAsia="Times New Roman" w:hAnsi="Sakkal Majalla"/>
          <w:b/>
          <w:bCs/>
          <w:color w:val="auto"/>
          <w:sz w:val="36"/>
          <w:szCs w:val="36"/>
          <w:lang w:val="en-GB"/>
        </w:rPr>
        <w:t>.</w:t>
      </w:r>
    </w:p>
    <w:p w14:paraId="512D3ED4"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مفهوم التعاطف المهني</w:t>
      </w:r>
    </w:p>
    <w:p w14:paraId="4FD01E56"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هو</w:t>
      </w:r>
      <w:r w:rsidRPr="00E9288D">
        <w:rPr>
          <w:rFonts w:ascii="Sakkal Majalla" w:eastAsia="Times New Roman" w:hAnsi="Sakkal Majalla"/>
          <w:b/>
          <w:bCs/>
          <w:color w:val="auto"/>
          <w:sz w:val="36"/>
          <w:szCs w:val="36"/>
          <w:lang w:val="en-GB"/>
        </w:rPr>
        <w:t>:</w:t>
      </w:r>
    </w:p>
    <w:p w14:paraId="7E28A27A"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lang w:val="en-GB"/>
        </w:rPr>
        <w:t>"</w:t>
      </w:r>
      <w:r w:rsidRPr="00E9288D">
        <w:rPr>
          <w:rFonts w:ascii="Sakkal Majalla" w:eastAsia="Times New Roman" w:hAnsi="Sakkal Majalla"/>
          <w:b/>
          <w:bCs/>
          <w:color w:val="auto"/>
          <w:sz w:val="36"/>
          <w:szCs w:val="36"/>
          <w:rtl/>
        </w:rPr>
        <w:t>قدرة الفرد على فهم مشاعر الآخرين وإدراك احتياجاتهم النفسية والمهنية والتعامل معهم بطريقة تراعي هذه المشاعر ضمن إطار العمل المهني</w:t>
      </w:r>
      <w:r w:rsidRPr="00E9288D">
        <w:rPr>
          <w:rFonts w:ascii="Sakkal Majalla" w:eastAsia="Times New Roman" w:hAnsi="Sakkal Majalla"/>
          <w:b/>
          <w:bCs/>
          <w:color w:val="auto"/>
          <w:sz w:val="36"/>
          <w:szCs w:val="36"/>
          <w:lang w:val="en-GB"/>
        </w:rPr>
        <w:t>."</w:t>
      </w:r>
    </w:p>
    <w:p w14:paraId="77EE2F55"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أهمية التعاطف المهني</w:t>
      </w:r>
    </w:p>
    <w:p w14:paraId="079ACA64" w14:textId="4D3D9281"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تعزيز العلاقات المهنية</w:t>
      </w:r>
    </w:p>
    <w:p w14:paraId="58531134"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يساعد على بناء علاقات قائمة على الاحترام والتفاهم</w:t>
      </w:r>
      <w:r w:rsidRPr="00E9288D">
        <w:rPr>
          <w:rFonts w:ascii="Sakkal Majalla" w:eastAsia="Times New Roman" w:hAnsi="Sakkal Majalla"/>
          <w:b/>
          <w:bCs/>
          <w:color w:val="auto"/>
          <w:sz w:val="36"/>
          <w:szCs w:val="36"/>
          <w:lang w:val="en-GB"/>
        </w:rPr>
        <w:t>.</w:t>
      </w:r>
    </w:p>
    <w:p w14:paraId="05C7DE8C" w14:textId="3F47FD3A"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تحسين التواصل</w:t>
      </w:r>
    </w:p>
    <w:p w14:paraId="5FB14E7D"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يسهل فهم الرسائل وتفسيرها بشكل صحيح</w:t>
      </w:r>
      <w:r w:rsidRPr="00E9288D">
        <w:rPr>
          <w:rFonts w:ascii="Sakkal Majalla" w:eastAsia="Times New Roman" w:hAnsi="Sakkal Majalla"/>
          <w:b/>
          <w:bCs/>
          <w:color w:val="auto"/>
          <w:sz w:val="36"/>
          <w:szCs w:val="36"/>
          <w:lang w:val="en-GB"/>
        </w:rPr>
        <w:t>.</w:t>
      </w:r>
    </w:p>
    <w:p w14:paraId="301D0301" w14:textId="743ED78C"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E9288D">
        <w:rPr>
          <w:rFonts w:ascii="Sakkal Majalla" w:eastAsia="Times New Roman" w:hAnsi="Sakkal Majalla"/>
          <w:b/>
          <w:bCs/>
          <w:color w:val="auto"/>
          <w:sz w:val="36"/>
          <w:szCs w:val="36"/>
          <w:rtl/>
        </w:rPr>
        <w:t>تقليل النزاعات</w:t>
      </w:r>
    </w:p>
    <w:p w14:paraId="6408FEEC"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عندما يتم فهم مشاعر الآخرين تقل ردود الفعل السلبية</w:t>
      </w:r>
      <w:r w:rsidRPr="00E9288D">
        <w:rPr>
          <w:rFonts w:ascii="Sakkal Majalla" w:eastAsia="Times New Roman" w:hAnsi="Sakkal Majalla"/>
          <w:b/>
          <w:bCs/>
          <w:color w:val="auto"/>
          <w:sz w:val="36"/>
          <w:szCs w:val="36"/>
          <w:lang w:val="en-GB"/>
        </w:rPr>
        <w:t>.</w:t>
      </w:r>
    </w:p>
    <w:p w14:paraId="4828A177" w14:textId="31C3C978"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دعم العمل الجماعي</w:t>
      </w:r>
    </w:p>
    <w:p w14:paraId="59C72420"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التعاطف يعزز روح الفريق</w:t>
      </w:r>
      <w:r w:rsidRPr="00E9288D">
        <w:rPr>
          <w:rFonts w:ascii="Sakkal Majalla" w:eastAsia="Times New Roman" w:hAnsi="Sakkal Majalla"/>
          <w:b/>
          <w:bCs/>
          <w:color w:val="auto"/>
          <w:sz w:val="36"/>
          <w:szCs w:val="36"/>
          <w:lang w:val="en-GB"/>
        </w:rPr>
        <w:t>.</w:t>
      </w:r>
    </w:p>
    <w:p w14:paraId="47C1CDEB" w14:textId="3B787EC4"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5.</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رفع الرضا الوظيفي</w:t>
      </w:r>
    </w:p>
    <w:p w14:paraId="71059898"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الموظفون يشعرون بالتقدير والاهتمام</w:t>
      </w:r>
      <w:r w:rsidRPr="00E9288D">
        <w:rPr>
          <w:rFonts w:ascii="Sakkal Majalla" w:eastAsia="Times New Roman" w:hAnsi="Sakkal Majalla"/>
          <w:b/>
          <w:bCs/>
          <w:color w:val="auto"/>
          <w:sz w:val="36"/>
          <w:szCs w:val="36"/>
          <w:lang w:val="en-GB"/>
        </w:rPr>
        <w:t>.</w:t>
      </w:r>
    </w:p>
    <w:p w14:paraId="7EBBF274"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lastRenderedPageBreak/>
        <w:t>أنواع التعاطف</w:t>
      </w:r>
    </w:p>
    <w:p w14:paraId="0B515A6F"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التعاطف العاطفي</w:t>
      </w:r>
    </w:p>
    <w:p w14:paraId="4B070567"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يشمل الشعور بمشاعر الآخرين</w:t>
      </w:r>
      <w:r w:rsidRPr="00E9288D">
        <w:rPr>
          <w:rFonts w:ascii="Sakkal Majalla" w:eastAsia="Times New Roman" w:hAnsi="Sakkal Majalla"/>
          <w:b/>
          <w:bCs/>
          <w:color w:val="auto"/>
          <w:sz w:val="36"/>
          <w:szCs w:val="36"/>
          <w:lang w:val="en-GB"/>
        </w:rPr>
        <w:t>.</w:t>
      </w:r>
    </w:p>
    <w:p w14:paraId="67671948"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التعاطف المعرفي</w:t>
      </w:r>
    </w:p>
    <w:p w14:paraId="7941C954"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يشمل فهم ما يشعر به الآخر دون بالضرورة الشعور به</w:t>
      </w:r>
      <w:r w:rsidRPr="00E9288D">
        <w:rPr>
          <w:rFonts w:ascii="Sakkal Majalla" w:eastAsia="Times New Roman" w:hAnsi="Sakkal Majalla"/>
          <w:b/>
          <w:bCs/>
          <w:color w:val="auto"/>
          <w:sz w:val="36"/>
          <w:szCs w:val="36"/>
          <w:lang w:val="en-GB"/>
        </w:rPr>
        <w:t>.</w:t>
      </w:r>
    </w:p>
    <w:p w14:paraId="6BD5841D"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التعاطف السلوكي</w:t>
      </w:r>
    </w:p>
    <w:p w14:paraId="793A3C40"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يشمل إظهار الدعم والمساندة عمليًا</w:t>
      </w:r>
      <w:r w:rsidRPr="00E9288D">
        <w:rPr>
          <w:rFonts w:ascii="Sakkal Majalla" w:eastAsia="Times New Roman" w:hAnsi="Sakkal Majalla"/>
          <w:b/>
          <w:bCs/>
          <w:color w:val="auto"/>
          <w:sz w:val="36"/>
          <w:szCs w:val="36"/>
          <w:lang w:val="en-GB"/>
        </w:rPr>
        <w:t>.</w:t>
      </w:r>
    </w:p>
    <w:p w14:paraId="4A265CDC"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مظاهر التعاطف المهني</w:t>
      </w:r>
    </w:p>
    <w:p w14:paraId="3CC53645" w14:textId="77777777" w:rsidR="00E9288D" w:rsidRPr="00E9288D" w:rsidRDefault="00E9288D">
      <w:pPr>
        <w:numPr>
          <w:ilvl w:val="0"/>
          <w:numId w:val="72"/>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الاستماع باهتمام</w:t>
      </w:r>
      <w:r w:rsidRPr="00E9288D">
        <w:rPr>
          <w:rFonts w:ascii="Sakkal Majalla" w:eastAsia="Times New Roman" w:hAnsi="Sakkal Majalla"/>
          <w:b/>
          <w:bCs/>
          <w:color w:val="auto"/>
          <w:sz w:val="36"/>
          <w:szCs w:val="36"/>
          <w:lang w:val="en-GB"/>
        </w:rPr>
        <w:t>.</w:t>
      </w:r>
    </w:p>
    <w:p w14:paraId="74BFC071" w14:textId="77777777" w:rsidR="00E9288D" w:rsidRPr="00E9288D" w:rsidRDefault="00E9288D">
      <w:pPr>
        <w:numPr>
          <w:ilvl w:val="0"/>
          <w:numId w:val="72"/>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عدم المقاطعة</w:t>
      </w:r>
      <w:r w:rsidRPr="00E9288D">
        <w:rPr>
          <w:rFonts w:ascii="Sakkal Majalla" w:eastAsia="Times New Roman" w:hAnsi="Sakkal Majalla"/>
          <w:b/>
          <w:bCs/>
          <w:color w:val="auto"/>
          <w:sz w:val="36"/>
          <w:szCs w:val="36"/>
          <w:lang w:val="en-GB"/>
        </w:rPr>
        <w:t>.</w:t>
      </w:r>
    </w:p>
    <w:p w14:paraId="7B46A4E9" w14:textId="77777777" w:rsidR="00E9288D" w:rsidRPr="00E9288D" w:rsidRDefault="00E9288D">
      <w:pPr>
        <w:numPr>
          <w:ilvl w:val="0"/>
          <w:numId w:val="72"/>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استخدام عبارات تفهم</w:t>
      </w:r>
      <w:r w:rsidRPr="00E9288D">
        <w:rPr>
          <w:rFonts w:ascii="Sakkal Majalla" w:eastAsia="Times New Roman" w:hAnsi="Sakkal Majalla"/>
          <w:b/>
          <w:bCs/>
          <w:color w:val="auto"/>
          <w:sz w:val="36"/>
          <w:szCs w:val="36"/>
          <w:lang w:val="en-GB"/>
        </w:rPr>
        <w:t>.</w:t>
      </w:r>
    </w:p>
    <w:p w14:paraId="60317435" w14:textId="77777777" w:rsidR="00E9288D" w:rsidRPr="00E9288D" w:rsidRDefault="00E9288D">
      <w:pPr>
        <w:numPr>
          <w:ilvl w:val="0"/>
          <w:numId w:val="72"/>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احترام المشاعر</w:t>
      </w:r>
      <w:r w:rsidRPr="00E9288D">
        <w:rPr>
          <w:rFonts w:ascii="Sakkal Majalla" w:eastAsia="Times New Roman" w:hAnsi="Sakkal Majalla"/>
          <w:b/>
          <w:bCs/>
          <w:color w:val="auto"/>
          <w:sz w:val="36"/>
          <w:szCs w:val="36"/>
          <w:lang w:val="en-GB"/>
        </w:rPr>
        <w:t>.</w:t>
      </w:r>
    </w:p>
    <w:p w14:paraId="6443EEF1" w14:textId="77777777" w:rsidR="00E9288D" w:rsidRPr="00E9288D" w:rsidRDefault="00E9288D">
      <w:pPr>
        <w:numPr>
          <w:ilvl w:val="0"/>
          <w:numId w:val="72"/>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تقديم الدعم عند الحاجة</w:t>
      </w:r>
      <w:r w:rsidRPr="00E9288D">
        <w:rPr>
          <w:rFonts w:ascii="Sakkal Majalla" w:eastAsia="Times New Roman" w:hAnsi="Sakkal Majalla"/>
          <w:b/>
          <w:bCs/>
          <w:color w:val="auto"/>
          <w:sz w:val="36"/>
          <w:szCs w:val="36"/>
          <w:lang w:val="en-GB"/>
        </w:rPr>
        <w:t>.</w:t>
      </w:r>
    </w:p>
    <w:p w14:paraId="1D327DA7"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أخطاء يجب تجنبها</w:t>
      </w:r>
    </w:p>
    <w:p w14:paraId="350B2AF0" w14:textId="77777777" w:rsidR="00E9288D" w:rsidRPr="00E9288D" w:rsidRDefault="00E9288D">
      <w:pPr>
        <w:numPr>
          <w:ilvl w:val="0"/>
          <w:numId w:val="73"/>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التقليل من مشاعر الآخرين</w:t>
      </w:r>
      <w:r w:rsidRPr="00E9288D">
        <w:rPr>
          <w:rFonts w:ascii="Sakkal Majalla" w:eastAsia="Times New Roman" w:hAnsi="Sakkal Majalla"/>
          <w:b/>
          <w:bCs/>
          <w:color w:val="auto"/>
          <w:sz w:val="36"/>
          <w:szCs w:val="36"/>
          <w:lang w:val="en-GB"/>
        </w:rPr>
        <w:t>.</w:t>
      </w:r>
    </w:p>
    <w:p w14:paraId="087B06AB" w14:textId="77777777" w:rsidR="00E9288D" w:rsidRPr="00E9288D" w:rsidRDefault="00E9288D">
      <w:pPr>
        <w:numPr>
          <w:ilvl w:val="0"/>
          <w:numId w:val="73"/>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السخرية</w:t>
      </w:r>
      <w:r w:rsidRPr="00E9288D">
        <w:rPr>
          <w:rFonts w:ascii="Sakkal Majalla" w:eastAsia="Times New Roman" w:hAnsi="Sakkal Majalla"/>
          <w:b/>
          <w:bCs/>
          <w:color w:val="auto"/>
          <w:sz w:val="36"/>
          <w:szCs w:val="36"/>
          <w:lang w:val="en-GB"/>
        </w:rPr>
        <w:t>.</w:t>
      </w:r>
    </w:p>
    <w:p w14:paraId="72BB7A8D" w14:textId="77777777" w:rsidR="00E9288D" w:rsidRPr="00E9288D" w:rsidRDefault="00E9288D">
      <w:pPr>
        <w:numPr>
          <w:ilvl w:val="0"/>
          <w:numId w:val="73"/>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تجاهل المشكلة</w:t>
      </w:r>
      <w:r w:rsidRPr="00E9288D">
        <w:rPr>
          <w:rFonts w:ascii="Sakkal Majalla" w:eastAsia="Times New Roman" w:hAnsi="Sakkal Majalla"/>
          <w:b/>
          <w:bCs/>
          <w:color w:val="auto"/>
          <w:sz w:val="36"/>
          <w:szCs w:val="36"/>
          <w:lang w:val="en-GB"/>
        </w:rPr>
        <w:t>.</w:t>
      </w:r>
    </w:p>
    <w:p w14:paraId="1D59686A" w14:textId="77777777" w:rsidR="00E9288D" w:rsidRPr="00E9288D" w:rsidRDefault="00E9288D">
      <w:pPr>
        <w:numPr>
          <w:ilvl w:val="0"/>
          <w:numId w:val="73"/>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إصدار أحكام سريعة</w:t>
      </w:r>
      <w:r w:rsidRPr="00E9288D">
        <w:rPr>
          <w:rFonts w:ascii="Sakkal Majalla" w:eastAsia="Times New Roman" w:hAnsi="Sakkal Majalla"/>
          <w:b/>
          <w:bCs/>
          <w:color w:val="auto"/>
          <w:sz w:val="36"/>
          <w:szCs w:val="36"/>
          <w:lang w:val="en-GB"/>
        </w:rPr>
        <w:t>.</w:t>
      </w:r>
    </w:p>
    <w:p w14:paraId="0A076149" w14:textId="18A4009E" w:rsidR="00E9288D" w:rsidRDefault="00E9288D" w:rsidP="00E9288D">
      <w:pPr>
        <w:spacing w:after="200" w:line="240" w:lineRule="auto"/>
        <w:rPr>
          <w:rFonts w:ascii="Sakkal Majalla" w:eastAsia="Times New Roman" w:hAnsi="Sakkal Majalla"/>
          <w:b/>
          <w:bCs/>
          <w:color w:val="auto"/>
          <w:sz w:val="36"/>
          <w:szCs w:val="36"/>
          <w:rtl/>
          <w:lang w:val="en-GB"/>
        </w:rPr>
      </w:pPr>
    </w:p>
    <w:p w14:paraId="4DDE9B37"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p>
    <w:p w14:paraId="582BD887" w14:textId="77777777" w:rsidR="00E9288D" w:rsidRPr="00E9288D" w:rsidRDefault="00E9288D" w:rsidP="00E9288D">
      <w:pPr>
        <w:spacing w:after="200" w:line="240" w:lineRule="auto"/>
        <w:jc w:val="center"/>
        <w:rPr>
          <w:rFonts w:ascii="Sakkal Majalla" w:eastAsia="Times New Roman" w:hAnsi="Sakkal Majalla"/>
          <w:b/>
          <w:bCs/>
          <w:color w:val="006666"/>
          <w:sz w:val="48"/>
          <w:szCs w:val="48"/>
          <w:lang w:val="en-GB"/>
        </w:rPr>
      </w:pPr>
      <w:r w:rsidRPr="00E9288D">
        <w:rPr>
          <w:rFonts w:ascii="Sakkal Majalla" w:eastAsia="Times New Roman" w:hAnsi="Sakkal Majalla"/>
          <w:b/>
          <w:bCs/>
          <w:color w:val="006666"/>
          <w:sz w:val="48"/>
          <w:szCs w:val="48"/>
          <w:rtl/>
        </w:rPr>
        <w:lastRenderedPageBreak/>
        <w:t>رابعاً: فهم مشاعر الآخرين</w:t>
      </w:r>
    </w:p>
    <w:p w14:paraId="2190BA72"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يُعد فهم مشاعر الآخرين مهارة أساسية في التواصل الفعّال، حيث يساعد على تفسير سلوكيات الأفراد وردود أفعالهم بشكل صحيح، مما يقلل من سوء الفهم ويعزز التعاون داخل بيئة العمل</w:t>
      </w:r>
      <w:r w:rsidRPr="00E9288D">
        <w:rPr>
          <w:rFonts w:ascii="Sakkal Majalla" w:eastAsia="Times New Roman" w:hAnsi="Sakkal Majalla"/>
          <w:b/>
          <w:bCs/>
          <w:color w:val="auto"/>
          <w:sz w:val="36"/>
          <w:szCs w:val="36"/>
          <w:lang w:val="en-GB"/>
        </w:rPr>
        <w:t>.</w:t>
      </w:r>
    </w:p>
    <w:p w14:paraId="484D71AB"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مفهوم فهم مشاعر الآخرين</w:t>
      </w:r>
    </w:p>
    <w:p w14:paraId="5E0E872F"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هو</w:t>
      </w:r>
      <w:r w:rsidRPr="00E9288D">
        <w:rPr>
          <w:rFonts w:ascii="Sakkal Majalla" w:eastAsia="Times New Roman" w:hAnsi="Sakkal Majalla"/>
          <w:b/>
          <w:bCs/>
          <w:color w:val="auto"/>
          <w:sz w:val="36"/>
          <w:szCs w:val="36"/>
          <w:lang w:val="en-GB"/>
        </w:rPr>
        <w:t>:</w:t>
      </w:r>
    </w:p>
    <w:p w14:paraId="6E64FCA6"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lang w:val="en-GB"/>
        </w:rPr>
        <w:t>"</w:t>
      </w:r>
      <w:r w:rsidRPr="00E9288D">
        <w:rPr>
          <w:rFonts w:ascii="Sakkal Majalla" w:eastAsia="Times New Roman" w:hAnsi="Sakkal Majalla"/>
          <w:b/>
          <w:bCs/>
          <w:color w:val="auto"/>
          <w:sz w:val="36"/>
          <w:szCs w:val="36"/>
          <w:rtl/>
        </w:rPr>
        <w:t>قدرة الفرد على إدراك الحالة العاطفية للآخرين من خلال ملاحظات لفظية وغير لفظية والتفاعل معها بطريقة مناسبة</w:t>
      </w:r>
      <w:r w:rsidRPr="00E9288D">
        <w:rPr>
          <w:rFonts w:ascii="Sakkal Majalla" w:eastAsia="Times New Roman" w:hAnsi="Sakkal Majalla"/>
          <w:b/>
          <w:bCs/>
          <w:color w:val="auto"/>
          <w:sz w:val="36"/>
          <w:szCs w:val="36"/>
          <w:lang w:val="en-GB"/>
        </w:rPr>
        <w:t>."</w:t>
      </w:r>
    </w:p>
    <w:p w14:paraId="333D5FB2"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مصادر فهم المشاعر</w:t>
      </w:r>
    </w:p>
    <w:p w14:paraId="548CFF03" w14:textId="73BC6F67"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لغة الجسد</w:t>
      </w:r>
    </w:p>
    <w:p w14:paraId="401FFDA4"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مثل</w:t>
      </w:r>
      <w:r w:rsidRPr="00E9288D">
        <w:rPr>
          <w:rFonts w:ascii="Sakkal Majalla" w:eastAsia="Times New Roman" w:hAnsi="Sakkal Majalla"/>
          <w:b/>
          <w:bCs/>
          <w:color w:val="auto"/>
          <w:sz w:val="36"/>
          <w:szCs w:val="36"/>
          <w:lang w:val="en-GB"/>
        </w:rPr>
        <w:t>:</w:t>
      </w:r>
    </w:p>
    <w:p w14:paraId="26525778" w14:textId="77777777" w:rsidR="00E9288D" w:rsidRPr="00E9288D" w:rsidRDefault="00E9288D">
      <w:pPr>
        <w:numPr>
          <w:ilvl w:val="0"/>
          <w:numId w:val="74"/>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وضعية الجسم</w:t>
      </w:r>
      <w:r w:rsidRPr="00E9288D">
        <w:rPr>
          <w:rFonts w:ascii="Sakkal Majalla" w:eastAsia="Times New Roman" w:hAnsi="Sakkal Majalla"/>
          <w:b/>
          <w:bCs/>
          <w:color w:val="auto"/>
          <w:sz w:val="36"/>
          <w:szCs w:val="36"/>
          <w:lang w:val="en-GB"/>
        </w:rPr>
        <w:t>.</w:t>
      </w:r>
    </w:p>
    <w:p w14:paraId="3FF256BC" w14:textId="77777777" w:rsidR="00E9288D" w:rsidRPr="00E9288D" w:rsidRDefault="00E9288D">
      <w:pPr>
        <w:numPr>
          <w:ilvl w:val="0"/>
          <w:numId w:val="74"/>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الإيماءات</w:t>
      </w:r>
      <w:r w:rsidRPr="00E9288D">
        <w:rPr>
          <w:rFonts w:ascii="Sakkal Majalla" w:eastAsia="Times New Roman" w:hAnsi="Sakkal Majalla"/>
          <w:b/>
          <w:bCs/>
          <w:color w:val="auto"/>
          <w:sz w:val="36"/>
          <w:szCs w:val="36"/>
          <w:lang w:val="en-GB"/>
        </w:rPr>
        <w:t>.</w:t>
      </w:r>
    </w:p>
    <w:p w14:paraId="4EF6305B" w14:textId="77777777" w:rsidR="00E9288D" w:rsidRPr="00E9288D" w:rsidRDefault="00E9288D">
      <w:pPr>
        <w:numPr>
          <w:ilvl w:val="0"/>
          <w:numId w:val="74"/>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الحركة</w:t>
      </w:r>
      <w:r w:rsidRPr="00E9288D">
        <w:rPr>
          <w:rFonts w:ascii="Sakkal Majalla" w:eastAsia="Times New Roman" w:hAnsi="Sakkal Majalla"/>
          <w:b/>
          <w:bCs/>
          <w:color w:val="auto"/>
          <w:sz w:val="36"/>
          <w:szCs w:val="36"/>
          <w:lang w:val="en-GB"/>
        </w:rPr>
        <w:t>.</w:t>
      </w:r>
    </w:p>
    <w:p w14:paraId="55A9E687" w14:textId="77171302"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E9288D">
        <w:rPr>
          <w:rFonts w:ascii="Sakkal Majalla" w:eastAsia="Times New Roman" w:hAnsi="Sakkal Majalla"/>
          <w:b/>
          <w:bCs/>
          <w:color w:val="auto"/>
          <w:sz w:val="36"/>
          <w:szCs w:val="36"/>
          <w:rtl/>
        </w:rPr>
        <w:t>تعبيرات الوجه</w:t>
      </w:r>
    </w:p>
    <w:p w14:paraId="71FDB037"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مثل</w:t>
      </w:r>
      <w:r w:rsidRPr="00E9288D">
        <w:rPr>
          <w:rFonts w:ascii="Sakkal Majalla" w:eastAsia="Times New Roman" w:hAnsi="Sakkal Majalla"/>
          <w:b/>
          <w:bCs/>
          <w:color w:val="auto"/>
          <w:sz w:val="36"/>
          <w:szCs w:val="36"/>
          <w:lang w:val="en-GB"/>
        </w:rPr>
        <w:t>:</w:t>
      </w:r>
    </w:p>
    <w:p w14:paraId="2C5E32C1" w14:textId="77777777" w:rsidR="00E9288D" w:rsidRPr="00E9288D" w:rsidRDefault="00E9288D">
      <w:pPr>
        <w:numPr>
          <w:ilvl w:val="0"/>
          <w:numId w:val="75"/>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الابتسامة</w:t>
      </w:r>
      <w:r w:rsidRPr="00E9288D">
        <w:rPr>
          <w:rFonts w:ascii="Sakkal Majalla" w:eastAsia="Times New Roman" w:hAnsi="Sakkal Majalla"/>
          <w:b/>
          <w:bCs/>
          <w:color w:val="auto"/>
          <w:sz w:val="36"/>
          <w:szCs w:val="36"/>
          <w:lang w:val="en-GB"/>
        </w:rPr>
        <w:t>.</w:t>
      </w:r>
    </w:p>
    <w:p w14:paraId="34CDEADC" w14:textId="77777777" w:rsidR="00E9288D" w:rsidRPr="00E9288D" w:rsidRDefault="00E9288D">
      <w:pPr>
        <w:numPr>
          <w:ilvl w:val="0"/>
          <w:numId w:val="75"/>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العبوس</w:t>
      </w:r>
      <w:r w:rsidRPr="00E9288D">
        <w:rPr>
          <w:rFonts w:ascii="Sakkal Majalla" w:eastAsia="Times New Roman" w:hAnsi="Sakkal Majalla"/>
          <w:b/>
          <w:bCs/>
          <w:color w:val="auto"/>
          <w:sz w:val="36"/>
          <w:szCs w:val="36"/>
          <w:lang w:val="en-GB"/>
        </w:rPr>
        <w:t>.</w:t>
      </w:r>
    </w:p>
    <w:p w14:paraId="5AB7BE1B" w14:textId="77777777" w:rsidR="00E9288D" w:rsidRDefault="00E9288D">
      <w:pPr>
        <w:numPr>
          <w:ilvl w:val="0"/>
          <w:numId w:val="75"/>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القلق</w:t>
      </w:r>
      <w:r w:rsidRPr="00E9288D">
        <w:rPr>
          <w:rFonts w:ascii="Sakkal Majalla" w:eastAsia="Times New Roman" w:hAnsi="Sakkal Majalla"/>
          <w:b/>
          <w:bCs/>
          <w:color w:val="auto"/>
          <w:sz w:val="36"/>
          <w:szCs w:val="36"/>
          <w:lang w:val="en-GB"/>
        </w:rPr>
        <w:t>.</w:t>
      </w:r>
    </w:p>
    <w:p w14:paraId="4E185489" w14:textId="77777777" w:rsidR="00E9288D" w:rsidRPr="00E9288D" w:rsidRDefault="00E9288D" w:rsidP="00E9288D">
      <w:pPr>
        <w:spacing w:after="200" w:line="240" w:lineRule="auto"/>
        <w:ind w:left="720"/>
        <w:rPr>
          <w:rFonts w:ascii="Sakkal Majalla" w:eastAsia="Times New Roman" w:hAnsi="Sakkal Majalla"/>
          <w:b/>
          <w:bCs/>
          <w:color w:val="auto"/>
          <w:sz w:val="36"/>
          <w:szCs w:val="36"/>
          <w:lang w:val="en-GB"/>
        </w:rPr>
      </w:pPr>
    </w:p>
    <w:p w14:paraId="5604F6E3" w14:textId="03A57D8E"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lastRenderedPageBreak/>
        <w:t>3.</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نبرة الصوت</w:t>
      </w:r>
    </w:p>
    <w:p w14:paraId="17803D95" w14:textId="77777777" w:rsidR="00E9288D" w:rsidRPr="00E9288D" w:rsidRDefault="00E9288D">
      <w:pPr>
        <w:numPr>
          <w:ilvl w:val="0"/>
          <w:numId w:val="76"/>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الهدوء يدل على الراحة</w:t>
      </w:r>
      <w:r w:rsidRPr="00E9288D">
        <w:rPr>
          <w:rFonts w:ascii="Sakkal Majalla" w:eastAsia="Times New Roman" w:hAnsi="Sakkal Majalla"/>
          <w:b/>
          <w:bCs/>
          <w:color w:val="auto"/>
          <w:sz w:val="36"/>
          <w:szCs w:val="36"/>
          <w:lang w:val="en-GB"/>
        </w:rPr>
        <w:t>.</w:t>
      </w:r>
    </w:p>
    <w:p w14:paraId="2DC72BD0" w14:textId="77777777" w:rsidR="00E9288D" w:rsidRPr="00E9288D" w:rsidRDefault="00E9288D">
      <w:pPr>
        <w:numPr>
          <w:ilvl w:val="0"/>
          <w:numId w:val="76"/>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الارتفاع يدل على الغضب</w:t>
      </w:r>
      <w:r w:rsidRPr="00E9288D">
        <w:rPr>
          <w:rFonts w:ascii="Sakkal Majalla" w:eastAsia="Times New Roman" w:hAnsi="Sakkal Majalla"/>
          <w:b/>
          <w:bCs/>
          <w:color w:val="auto"/>
          <w:sz w:val="36"/>
          <w:szCs w:val="36"/>
          <w:lang w:val="en-GB"/>
        </w:rPr>
        <w:t>.</w:t>
      </w:r>
    </w:p>
    <w:p w14:paraId="4CE88442" w14:textId="77777777" w:rsidR="00E9288D" w:rsidRPr="00E9288D" w:rsidRDefault="00E9288D">
      <w:pPr>
        <w:numPr>
          <w:ilvl w:val="0"/>
          <w:numId w:val="76"/>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التردد يدل على القلق</w:t>
      </w:r>
      <w:r w:rsidRPr="00E9288D">
        <w:rPr>
          <w:rFonts w:ascii="Sakkal Majalla" w:eastAsia="Times New Roman" w:hAnsi="Sakkal Majalla"/>
          <w:b/>
          <w:bCs/>
          <w:color w:val="auto"/>
          <w:sz w:val="36"/>
          <w:szCs w:val="36"/>
          <w:lang w:val="en-GB"/>
        </w:rPr>
        <w:t>.</w:t>
      </w:r>
    </w:p>
    <w:p w14:paraId="0F26AC93" w14:textId="6B1B8BEE"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الكلمات المستخدمة</w:t>
      </w:r>
    </w:p>
    <w:p w14:paraId="59B739A6"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اختيار الكلمات يعكس الحالة النفسية</w:t>
      </w:r>
      <w:r w:rsidRPr="00E9288D">
        <w:rPr>
          <w:rFonts w:ascii="Sakkal Majalla" w:eastAsia="Times New Roman" w:hAnsi="Sakkal Majalla"/>
          <w:b/>
          <w:bCs/>
          <w:color w:val="auto"/>
          <w:sz w:val="36"/>
          <w:szCs w:val="36"/>
          <w:lang w:val="en-GB"/>
        </w:rPr>
        <w:t>.</w:t>
      </w:r>
    </w:p>
    <w:p w14:paraId="652B82A0" w14:textId="03760A1B"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5.</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السياق العام</w:t>
      </w:r>
    </w:p>
    <w:p w14:paraId="513F0E7D"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الموقف نفسه يساعد على فهم المشاعر</w:t>
      </w:r>
      <w:r w:rsidRPr="00E9288D">
        <w:rPr>
          <w:rFonts w:ascii="Sakkal Majalla" w:eastAsia="Times New Roman" w:hAnsi="Sakkal Majalla"/>
          <w:b/>
          <w:bCs/>
          <w:color w:val="auto"/>
          <w:sz w:val="36"/>
          <w:szCs w:val="36"/>
          <w:lang w:val="en-GB"/>
        </w:rPr>
        <w:t>.</w:t>
      </w:r>
    </w:p>
    <w:p w14:paraId="7B1BAD7E"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أهمية فهم مشاعر الآخرين</w:t>
      </w:r>
    </w:p>
    <w:p w14:paraId="6FDBC40A" w14:textId="69BB2EF8"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تحسين التواصل</w:t>
      </w:r>
    </w:p>
    <w:p w14:paraId="5CFCAAD8"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يساعد على اختيار الرد المناسب</w:t>
      </w:r>
      <w:r w:rsidRPr="00E9288D">
        <w:rPr>
          <w:rFonts w:ascii="Sakkal Majalla" w:eastAsia="Times New Roman" w:hAnsi="Sakkal Majalla"/>
          <w:b/>
          <w:bCs/>
          <w:color w:val="auto"/>
          <w:sz w:val="36"/>
          <w:szCs w:val="36"/>
          <w:lang w:val="en-GB"/>
        </w:rPr>
        <w:t>.</w:t>
      </w:r>
    </w:p>
    <w:p w14:paraId="6432FA02" w14:textId="2CD76D64"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تقليل سوء الفهم</w:t>
      </w:r>
    </w:p>
    <w:p w14:paraId="12ADFAE4"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يمنع التفسيرات الخاطئة</w:t>
      </w:r>
      <w:r w:rsidRPr="00E9288D">
        <w:rPr>
          <w:rFonts w:ascii="Sakkal Majalla" w:eastAsia="Times New Roman" w:hAnsi="Sakkal Majalla"/>
          <w:b/>
          <w:bCs/>
          <w:color w:val="auto"/>
          <w:sz w:val="36"/>
          <w:szCs w:val="36"/>
          <w:lang w:val="en-GB"/>
        </w:rPr>
        <w:t>.</w:t>
      </w:r>
    </w:p>
    <w:p w14:paraId="377EC057" w14:textId="3A6CE3DF"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تعزيز العلاقات</w:t>
      </w:r>
    </w:p>
    <w:p w14:paraId="14A59656"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يزيد من الثقة والتفاهم</w:t>
      </w:r>
      <w:r w:rsidRPr="00E9288D">
        <w:rPr>
          <w:rFonts w:ascii="Sakkal Majalla" w:eastAsia="Times New Roman" w:hAnsi="Sakkal Majalla"/>
          <w:b/>
          <w:bCs/>
          <w:color w:val="auto"/>
          <w:sz w:val="36"/>
          <w:szCs w:val="36"/>
          <w:lang w:val="en-GB"/>
        </w:rPr>
        <w:t>.</w:t>
      </w:r>
    </w:p>
    <w:p w14:paraId="2F8514B8" w14:textId="41AB8C4E"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دعم القيادة</w:t>
      </w:r>
    </w:p>
    <w:p w14:paraId="1F78A885"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القادة الناجحون يفهمون مشاعر فرقهم</w:t>
      </w:r>
      <w:r w:rsidRPr="00E9288D">
        <w:rPr>
          <w:rFonts w:ascii="Sakkal Majalla" w:eastAsia="Times New Roman" w:hAnsi="Sakkal Majalla"/>
          <w:b/>
          <w:bCs/>
          <w:color w:val="auto"/>
          <w:sz w:val="36"/>
          <w:szCs w:val="36"/>
          <w:lang w:val="en-GB"/>
        </w:rPr>
        <w:t>.</w:t>
      </w:r>
    </w:p>
    <w:p w14:paraId="72E5A957"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مهارات فهم المشاعر</w:t>
      </w:r>
    </w:p>
    <w:p w14:paraId="6F9E6331" w14:textId="77777777" w:rsidR="00E9288D" w:rsidRPr="00E9288D" w:rsidRDefault="00E9288D">
      <w:pPr>
        <w:numPr>
          <w:ilvl w:val="0"/>
          <w:numId w:val="77"/>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الملاحظة الدقيقة</w:t>
      </w:r>
      <w:r w:rsidRPr="00E9288D">
        <w:rPr>
          <w:rFonts w:ascii="Sakkal Majalla" w:eastAsia="Times New Roman" w:hAnsi="Sakkal Majalla"/>
          <w:b/>
          <w:bCs/>
          <w:color w:val="auto"/>
          <w:sz w:val="36"/>
          <w:szCs w:val="36"/>
          <w:lang w:val="en-GB"/>
        </w:rPr>
        <w:t>.</w:t>
      </w:r>
    </w:p>
    <w:p w14:paraId="2A5040EB" w14:textId="77777777" w:rsidR="00E9288D" w:rsidRPr="00E9288D" w:rsidRDefault="00E9288D">
      <w:pPr>
        <w:numPr>
          <w:ilvl w:val="0"/>
          <w:numId w:val="77"/>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الاستماع الفعّال</w:t>
      </w:r>
      <w:r w:rsidRPr="00E9288D">
        <w:rPr>
          <w:rFonts w:ascii="Sakkal Majalla" w:eastAsia="Times New Roman" w:hAnsi="Sakkal Majalla"/>
          <w:b/>
          <w:bCs/>
          <w:color w:val="auto"/>
          <w:sz w:val="36"/>
          <w:szCs w:val="36"/>
          <w:lang w:val="en-GB"/>
        </w:rPr>
        <w:t>.</w:t>
      </w:r>
    </w:p>
    <w:p w14:paraId="63D7436C" w14:textId="77777777" w:rsidR="00E9288D" w:rsidRPr="00E9288D" w:rsidRDefault="00E9288D">
      <w:pPr>
        <w:numPr>
          <w:ilvl w:val="0"/>
          <w:numId w:val="77"/>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lastRenderedPageBreak/>
        <w:t>طرح الأسئلة</w:t>
      </w:r>
      <w:r w:rsidRPr="00E9288D">
        <w:rPr>
          <w:rFonts w:ascii="Sakkal Majalla" w:eastAsia="Times New Roman" w:hAnsi="Sakkal Majalla"/>
          <w:b/>
          <w:bCs/>
          <w:color w:val="auto"/>
          <w:sz w:val="36"/>
          <w:szCs w:val="36"/>
          <w:lang w:val="en-GB"/>
        </w:rPr>
        <w:t>.</w:t>
      </w:r>
    </w:p>
    <w:p w14:paraId="54426E16" w14:textId="77777777" w:rsidR="00E9288D" w:rsidRPr="00E9288D" w:rsidRDefault="00E9288D">
      <w:pPr>
        <w:numPr>
          <w:ilvl w:val="0"/>
          <w:numId w:val="77"/>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قراءة الإشارات غير اللفظية</w:t>
      </w:r>
      <w:r w:rsidRPr="00E9288D">
        <w:rPr>
          <w:rFonts w:ascii="Sakkal Majalla" w:eastAsia="Times New Roman" w:hAnsi="Sakkal Majalla"/>
          <w:b/>
          <w:bCs/>
          <w:color w:val="auto"/>
          <w:sz w:val="36"/>
          <w:szCs w:val="36"/>
          <w:lang w:val="en-GB"/>
        </w:rPr>
        <w:t>.</w:t>
      </w:r>
    </w:p>
    <w:p w14:paraId="197C5C59" w14:textId="510D849E" w:rsidR="00E9288D" w:rsidRPr="00E9288D" w:rsidRDefault="00E9288D">
      <w:pPr>
        <w:numPr>
          <w:ilvl w:val="0"/>
          <w:numId w:val="77"/>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تجنب التسرع في الحكم</w:t>
      </w:r>
      <w:r w:rsidRPr="00E9288D">
        <w:rPr>
          <w:rFonts w:ascii="Sakkal Majalla" w:eastAsia="Times New Roman" w:hAnsi="Sakkal Majalla"/>
          <w:b/>
          <w:bCs/>
          <w:color w:val="auto"/>
          <w:sz w:val="36"/>
          <w:szCs w:val="36"/>
          <w:lang w:val="en-GB"/>
        </w:rPr>
        <w:t>.</w:t>
      </w:r>
    </w:p>
    <w:p w14:paraId="52EF89E3" w14:textId="77777777" w:rsidR="00E9288D" w:rsidRPr="00E9288D" w:rsidRDefault="00E9288D" w:rsidP="00E9288D">
      <w:pPr>
        <w:spacing w:after="200" w:line="240" w:lineRule="auto"/>
        <w:jc w:val="center"/>
        <w:rPr>
          <w:rFonts w:ascii="Sakkal Majalla" w:eastAsia="Times New Roman" w:hAnsi="Sakkal Majalla"/>
          <w:b/>
          <w:bCs/>
          <w:color w:val="006666"/>
          <w:sz w:val="48"/>
          <w:szCs w:val="48"/>
          <w:lang w:val="en-GB"/>
        </w:rPr>
      </w:pPr>
      <w:r w:rsidRPr="00E9288D">
        <w:rPr>
          <w:rFonts w:ascii="Sakkal Majalla" w:eastAsia="Times New Roman" w:hAnsi="Sakkal Majalla"/>
          <w:b/>
          <w:bCs/>
          <w:color w:val="006666"/>
          <w:sz w:val="48"/>
          <w:szCs w:val="48"/>
          <w:rtl/>
        </w:rPr>
        <w:t>خامساً: تعزيز العلاقات المهنية</w:t>
      </w:r>
    </w:p>
    <w:p w14:paraId="1FF9BA1A"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تُعد العلاقات المهنية الإيجابية أحد أهم عوامل النجاح داخل بيئة العمل، فهي الأساس الذي يقوم عليه التعاون والتنسيق والإنتاجية. وكلما كانت العلاقات بين الأفراد قوية ومبنية على الاحترام والثقة، زادت كفاءة العمل وقلّت النزاعات وارتفع مستوى الأداء</w:t>
      </w:r>
      <w:r w:rsidRPr="00E9288D">
        <w:rPr>
          <w:rFonts w:ascii="Sakkal Majalla" w:eastAsia="Times New Roman" w:hAnsi="Sakkal Majalla"/>
          <w:b/>
          <w:bCs/>
          <w:color w:val="auto"/>
          <w:sz w:val="36"/>
          <w:szCs w:val="36"/>
          <w:lang w:val="en-GB"/>
        </w:rPr>
        <w:t>.</w:t>
      </w:r>
    </w:p>
    <w:p w14:paraId="4A6536FC"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مفهوم العلاقات المهنية</w:t>
      </w:r>
    </w:p>
    <w:p w14:paraId="27FB3C96"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هي</w:t>
      </w:r>
      <w:r w:rsidRPr="00E9288D">
        <w:rPr>
          <w:rFonts w:ascii="Sakkal Majalla" w:eastAsia="Times New Roman" w:hAnsi="Sakkal Majalla"/>
          <w:b/>
          <w:bCs/>
          <w:color w:val="auto"/>
          <w:sz w:val="36"/>
          <w:szCs w:val="36"/>
          <w:lang w:val="en-GB"/>
        </w:rPr>
        <w:t>:</w:t>
      </w:r>
    </w:p>
    <w:p w14:paraId="6C501491"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lang w:val="en-GB"/>
        </w:rPr>
        <w:t>"</w:t>
      </w:r>
      <w:r w:rsidRPr="00E9288D">
        <w:rPr>
          <w:rFonts w:ascii="Sakkal Majalla" w:eastAsia="Times New Roman" w:hAnsi="Sakkal Majalla"/>
          <w:b/>
          <w:bCs/>
          <w:color w:val="auto"/>
          <w:sz w:val="36"/>
          <w:szCs w:val="36"/>
          <w:rtl/>
        </w:rPr>
        <w:t>مجموعة التفاعلات والتواصلات التي تنشأ بين الأفراد داخل بيئة العمل بهدف تحقيق أهداف مشتركة ضمن إطار من الاحترام والتعاون</w:t>
      </w:r>
      <w:r w:rsidRPr="00E9288D">
        <w:rPr>
          <w:rFonts w:ascii="Sakkal Majalla" w:eastAsia="Times New Roman" w:hAnsi="Sakkal Majalla"/>
          <w:b/>
          <w:bCs/>
          <w:color w:val="auto"/>
          <w:sz w:val="36"/>
          <w:szCs w:val="36"/>
          <w:lang w:val="en-GB"/>
        </w:rPr>
        <w:t>."</w:t>
      </w:r>
    </w:p>
    <w:p w14:paraId="5731E2DB"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أهمية العلاقات المهنية</w:t>
      </w:r>
    </w:p>
    <w:p w14:paraId="2FD8BFDB" w14:textId="1A482F75"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تحسين بيئة العمل</w:t>
      </w:r>
    </w:p>
    <w:p w14:paraId="2944F54C"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تجعل بيئة العمل أكثر إيجابية واستقرارًا</w:t>
      </w:r>
      <w:r w:rsidRPr="00E9288D">
        <w:rPr>
          <w:rFonts w:ascii="Sakkal Majalla" w:eastAsia="Times New Roman" w:hAnsi="Sakkal Majalla"/>
          <w:b/>
          <w:bCs/>
          <w:color w:val="auto"/>
          <w:sz w:val="36"/>
          <w:szCs w:val="36"/>
          <w:lang w:val="en-GB"/>
        </w:rPr>
        <w:t>.</w:t>
      </w:r>
    </w:p>
    <w:p w14:paraId="55833C0D" w14:textId="34A564AB"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زيادة الإنتاجية</w:t>
      </w:r>
    </w:p>
    <w:p w14:paraId="26A39797"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التعاون الجيد يؤدي إلى نتائج أفضل</w:t>
      </w:r>
      <w:r w:rsidRPr="00E9288D">
        <w:rPr>
          <w:rFonts w:ascii="Sakkal Majalla" w:eastAsia="Times New Roman" w:hAnsi="Sakkal Majalla"/>
          <w:b/>
          <w:bCs/>
          <w:color w:val="auto"/>
          <w:sz w:val="36"/>
          <w:szCs w:val="36"/>
          <w:lang w:val="en-GB"/>
        </w:rPr>
        <w:t>.</w:t>
      </w:r>
    </w:p>
    <w:p w14:paraId="6CFB3FAA" w14:textId="34911444"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تقليل النزاعات</w:t>
      </w:r>
    </w:p>
    <w:p w14:paraId="7DC6455B"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العلاقات القوية تقلل من سوء الفهم</w:t>
      </w:r>
      <w:r w:rsidRPr="00E9288D">
        <w:rPr>
          <w:rFonts w:ascii="Sakkal Majalla" w:eastAsia="Times New Roman" w:hAnsi="Sakkal Majalla"/>
          <w:b/>
          <w:bCs/>
          <w:color w:val="auto"/>
          <w:sz w:val="36"/>
          <w:szCs w:val="36"/>
          <w:lang w:val="en-GB"/>
        </w:rPr>
        <w:t>.</w:t>
      </w:r>
    </w:p>
    <w:p w14:paraId="3A5FA3C7" w14:textId="4FD84A36"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تعزيز العمل الجماعي</w:t>
      </w:r>
    </w:p>
    <w:p w14:paraId="021ADC8B"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تشجع على التعاون والمشاركة</w:t>
      </w:r>
      <w:r w:rsidRPr="00E9288D">
        <w:rPr>
          <w:rFonts w:ascii="Sakkal Majalla" w:eastAsia="Times New Roman" w:hAnsi="Sakkal Majalla"/>
          <w:b/>
          <w:bCs/>
          <w:color w:val="auto"/>
          <w:sz w:val="36"/>
          <w:szCs w:val="36"/>
          <w:lang w:val="en-GB"/>
        </w:rPr>
        <w:t>.</w:t>
      </w:r>
    </w:p>
    <w:p w14:paraId="5B8B6C67" w14:textId="1CEEDFB8" w:rsidR="00E9288D" w:rsidRPr="00E9288D" w:rsidRDefault="00E9288D" w:rsidP="00E9288D">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lastRenderedPageBreak/>
        <w:t>5.</w:t>
      </w:r>
      <w:r w:rsidRPr="00E9288D">
        <w:rPr>
          <w:rFonts w:ascii="Sakkal Majalla" w:eastAsia="Times New Roman" w:hAnsi="Sakkal Majalla"/>
          <w:b/>
          <w:bCs/>
          <w:color w:val="auto"/>
          <w:sz w:val="36"/>
          <w:szCs w:val="36"/>
          <w:lang w:val="en-GB"/>
        </w:rPr>
        <w:t xml:space="preserve"> </w:t>
      </w:r>
      <w:r w:rsidRPr="00E9288D">
        <w:rPr>
          <w:rFonts w:ascii="Sakkal Majalla" w:eastAsia="Times New Roman" w:hAnsi="Sakkal Majalla"/>
          <w:b/>
          <w:bCs/>
          <w:color w:val="auto"/>
          <w:sz w:val="36"/>
          <w:szCs w:val="36"/>
          <w:rtl/>
        </w:rPr>
        <w:t>رفع الرضا الوظيفي</w:t>
      </w:r>
    </w:p>
    <w:p w14:paraId="0ECA9632"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يشعر الموظفون بالراحة والانتماء</w:t>
      </w:r>
      <w:r w:rsidRPr="00E9288D">
        <w:rPr>
          <w:rFonts w:ascii="Sakkal Majalla" w:eastAsia="Times New Roman" w:hAnsi="Sakkal Majalla"/>
          <w:b/>
          <w:bCs/>
          <w:color w:val="auto"/>
          <w:sz w:val="36"/>
          <w:szCs w:val="36"/>
          <w:lang w:val="en-GB"/>
        </w:rPr>
        <w:t>.</w:t>
      </w:r>
    </w:p>
    <w:p w14:paraId="0CF0C06D"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أسس بناء العلاقات المهنية</w:t>
      </w:r>
    </w:p>
    <w:p w14:paraId="0B12DB49"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الاحترام</w:t>
      </w:r>
    </w:p>
    <w:p w14:paraId="6D733025"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احترام الآخرين بغض النظر عن مناصبهم</w:t>
      </w:r>
      <w:r w:rsidRPr="00E9288D">
        <w:rPr>
          <w:rFonts w:ascii="Sakkal Majalla" w:eastAsia="Times New Roman" w:hAnsi="Sakkal Majalla"/>
          <w:b/>
          <w:bCs/>
          <w:color w:val="auto"/>
          <w:sz w:val="36"/>
          <w:szCs w:val="36"/>
          <w:lang w:val="en-GB"/>
        </w:rPr>
        <w:t>.</w:t>
      </w:r>
    </w:p>
    <w:p w14:paraId="770AF738"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الثقة</w:t>
      </w:r>
    </w:p>
    <w:p w14:paraId="7ABB223D"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الاعتماد المتبادل بين أفراد الفريق</w:t>
      </w:r>
      <w:r w:rsidRPr="00E9288D">
        <w:rPr>
          <w:rFonts w:ascii="Sakkal Majalla" w:eastAsia="Times New Roman" w:hAnsi="Sakkal Majalla"/>
          <w:b/>
          <w:bCs/>
          <w:color w:val="auto"/>
          <w:sz w:val="36"/>
          <w:szCs w:val="36"/>
          <w:lang w:val="en-GB"/>
        </w:rPr>
        <w:t>.</w:t>
      </w:r>
    </w:p>
    <w:p w14:paraId="781D8AF3"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التواصل الفعّال</w:t>
      </w:r>
    </w:p>
    <w:p w14:paraId="206871CF"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تبادل المعلومات بوضوح واحترام</w:t>
      </w:r>
      <w:r w:rsidRPr="00E9288D">
        <w:rPr>
          <w:rFonts w:ascii="Sakkal Majalla" w:eastAsia="Times New Roman" w:hAnsi="Sakkal Majalla"/>
          <w:b/>
          <w:bCs/>
          <w:color w:val="auto"/>
          <w:sz w:val="36"/>
          <w:szCs w:val="36"/>
          <w:lang w:val="en-GB"/>
        </w:rPr>
        <w:t>.</w:t>
      </w:r>
    </w:p>
    <w:p w14:paraId="61E2CA78"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الدعم المتبادل</w:t>
      </w:r>
    </w:p>
    <w:p w14:paraId="547E473E"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مساندة الزملاء عند الحاجة</w:t>
      </w:r>
      <w:r w:rsidRPr="00E9288D">
        <w:rPr>
          <w:rFonts w:ascii="Sakkal Majalla" w:eastAsia="Times New Roman" w:hAnsi="Sakkal Majalla"/>
          <w:b/>
          <w:bCs/>
          <w:color w:val="auto"/>
          <w:sz w:val="36"/>
          <w:szCs w:val="36"/>
          <w:lang w:val="en-GB"/>
        </w:rPr>
        <w:t>.</w:t>
      </w:r>
    </w:p>
    <w:p w14:paraId="0B7FF3B6"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التعاون</w:t>
      </w:r>
    </w:p>
    <w:p w14:paraId="46B54CF5"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العمل بروح الفريق لتحقيق الأهداف</w:t>
      </w:r>
      <w:r w:rsidRPr="00E9288D">
        <w:rPr>
          <w:rFonts w:ascii="Sakkal Majalla" w:eastAsia="Times New Roman" w:hAnsi="Sakkal Majalla"/>
          <w:b/>
          <w:bCs/>
          <w:color w:val="auto"/>
          <w:sz w:val="36"/>
          <w:szCs w:val="36"/>
          <w:lang w:val="en-GB"/>
        </w:rPr>
        <w:t>.</w:t>
      </w:r>
    </w:p>
    <w:p w14:paraId="3456238E"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المرونة</w:t>
      </w:r>
    </w:p>
    <w:p w14:paraId="679EBC2D" w14:textId="77777777" w:rsidR="00E9288D" w:rsidRPr="00E9288D" w:rsidRDefault="00E9288D" w:rsidP="00E9288D">
      <w:p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القدرة على تقبل الاختلافات</w:t>
      </w:r>
      <w:r w:rsidRPr="00E9288D">
        <w:rPr>
          <w:rFonts w:ascii="Sakkal Majalla" w:eastAsia="Times New Roman" w:hAnsi="Sakkal Majalla"/>
          <w:b/>
          <w:bCs/>
          <w:color w:val="auto"/>
          <w:sz w:val="36"/>
          <w:szCs w:val="36"/>
          <w:lang w:val="en-GB"/>
        </w:rPr>
        <w:t>.</w:t>
      </w:r>
    </w:p>
    <w:p w14:paraId="4FA5F006"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مهارات تعزيز العلاقات المهنية</w:t>
      </w:r>
    </w:p>
    <w:p w14:paraId="2BF602AD" w14:textId="77777777" w:rsidR="00E9288D" w:rsidRPr="00E9288D" w:rsidRDefault="00E9288D">
      <w:pPr>
        <w:numPr>
          <w:ilvl w:val="0"/>
          <w:numId w:val="78"/>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الاستماع الجيد</w:t>
      </w:r>
      <w:r w:rsidRPr="00E9288D">
        <w:rPr>
          <w:rFonts w:ascii="Sakkal Majalla" w:eastAsia="Times New Roman" w:hAnsi="Sakkal Majalla"/>
          <w:b/>
          <w:bCs/>
          <w:color w:val="auto"/>
          <w:sz w:val="36"/>
          <w:szCs w:val="36"/>
          <w:lang w:val="en-GB"/>
        </w:rPr>
        <w:t>.</w:t>
      </w:r>
    </w:p>
    <w:p w14:paraId="17D1814A" w14:textId="77777777" w:rsidR="00E9288D" w:rsidRPr="00E9288D" w:rsidRDefault="00E9288D">
      <w:pPr>
        <w:numPr>
          <w:ilvl w:val="0"/>
          <w:numId w:val="78"/>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التعاطف</w:t>
      </w:r>
      <w:r w:rsidRPr="00E9288D">
        <w:rPr>
          <w:rFonts w:ascii="Sakkal Majalla" w:eastAsia="Times New Roman" w:hAnsi="Sakkal Majalla"/>
          <w:b/>
          <w:bCs/>
          <w:color w:val="auto"/>
          <w:sz w:val="36"/>
          <w:szCs w:val="36"/>
          <w:lang w:val="en-GB"/>
        </w:rPr>
        <w:t>.</w:t>
      </w:r>
    </w:p>
    <w:p w14:paraId="5B59B093" w14:textId="77777777" w:rsidR="00E9288D" w:rsidRPr="00E9288D" w:rsidRDefault="00E9288D">
      <w:pPr>
        <w:numPr>
          <w:ilvl w:val="0"/>
          <w:numId w:val="78"/>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تقديم المساعدة</w:t>
      </w:r>
      <w:r w:rsidRPr="00E9288D">
        <w:rPr>
          <w:rFonts w:ascii="Sakkal Majalla" w:eastAsia="Times New Roman" w:hAnsi="Sakkal Majalla"/>
          <w:b/>
          <w:bCs/>
          <w:color w:val="auto"/>
          <w:sz w:val="36"/>
          <w:szCs w:val="36"/>
          <w:lang w:val="en-GB"/>
        </w:rPr>
        <w:t>.</w:t>
      </w:r>
    </w:p>
    <w:p w14:paraId="1AD7D630" w14:textId="77777777" w:rsidR="00E9288D" w:rsidRPr="00E9288D" w:rsidRDefault="00E9288D">
      <w:pPr>
        <w:numPr>
          <w:ilvl w:val="0"/>
          <w:numId w:val="78"/>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تقدير الآخرين</w:t>
      </w:r>
      <w:r w:rsidRPr="00E9288D">
        <w:rPr>
          <w:rFonts w:ascii="Sakkal Majalla" w:eastAsia="Times New Roman" w:hAnsi="Sakkal Majalla"/>
          <w:b/>
          <w:bCs/>
          <w:color w:val="auto"/>
          <w:sz w:val="36"/>
          <w:szCs w:val="36"/>
          <w:lang w:val="en-GB"/>
        </w:rPr>
        <w:t>.</w:t>
      </w:r>
    </w:p>
    <w:p w14:paraId="6540C0A8" w14:textId="77777777" w:rsidR="00E9288D" w:rsidRPr="00E9288D" w:rsidRDefault="00E9288D">
      <w:pPr>
        <w:numPr>
          <w:ilvl w:val="0"/>
          <w:numId w:val="78"/>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lastRenderedPageBreak/>
        <w:t>إدارة الخلافات بذكاء</w:t>
      </w:r>
      <w:r w:rsidRPr="00E9288D">
        <w:rPr>
          <w:rFonts w:ascii="Sakkal Majalla" w:eastAsia="Times New Roman" w:hAnsi="Sakkal Majalla"/>
          <w:b/>
          <w:bCs/>
          <w:color w:val="auto"/>
          <w:sz w:val="36"/>
          <w:szCs w:val="36"/>
          <w:lang w:val="en-GB"/>
        </w:rPr>
        <w:t>.</w:t>
      </w:r>
    </w:p>
    <w:p w14:paraId="002BE957" w14:textId="77777777" w:rsidR="00E9288D" w:rsidRPr="00E9288D" w:rsidRDefault="00E9288D">
      <w:pPr>
        <w:numPr>
          <w:ilvl w:val="0"/>
          <w:numId w:val="78"/>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التواصل الإيجابي</w:t>
      </w:r>
      <w:r w:rsidRPr="00E9288D">
        <w:rPr>
          <w:rFonts w:ascii="Sakkal Majalla" w:eastAsia="Times New Roman" w:hAnsi="Sakkal Majalla"/>
          <w:b/>
          <w:bCs/>
          <w:color w:val="auto"/>
          <w:sz w:val="36"/>
          <w:szCs w:val="36"/>
          <w:lang w:val="en-GB"/>
        </w:rPr>
        <w:t>.</w:t>
      </w:r>
    </w:p>
    <w:p w14:paraId="2FA36F32" w14:textId="77777777" w:rsidR="00E9288D" w:rsidRPr="00E9288D" w:rsidRDefault="00E9288D" w:rsidP="00E9288D">
      <w:pPr>
        <w:spacing w:after="200" w:line="240" w:lineRule="auto"/>
        <w:rPr>
          <w:rFonts w:ascii="Sakkal Majalla" w:eastAsia="Times New Roman" w:hAnsi="Sakkal Majalla"/>
          <w:b/>
          <w:bCs/>
          <w:color w:val="C00000"/>
          <w:sz w:val="36"/>
          <w:szCs w:val="36"/>
          <w:lang w:val="en-GB"/>
        </w:rPr>
      </w:pPr>
      <w:r w:rsidRPr="00E9288D">
        <w:rPr>
          <w:rFonts w:ascii="Sakkal Majalla" w:eastAsia="Times New Roman" w:hAnsi="Sakkal Majalla"/>
          <w:b/>
          <w:bCs/>
          <w:color w:val="C00000"/>
          <w:sz w:val="36"/>
          <w:szCs w:val="36"/>
          <w:rtl/>
        </w:rPr>
        <w:t>أخطاء تضعف العلاقات المهنية</w:t>
      </w:r>
    </w:p>
    <w:p w14:paraId="2BED9AAC" w14:textId="77777777" w:rsidR="00E9288D" w:rsidRPr="00E9288D" w:rsidRDefault="00E9288D">
      <w:pPr>
        <w:numPr>
          <w:ilvl w:val="0"/>
          <w:numId w:val="79"/>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الغرور</w:t>
      </w:r>
      <w:r w:rsidRPr="00E9288D">
        <w:rPr>
          <w:rFonts w:ascii="Sakkal Majalla" w:eastAsia="Times New Roman" w:hAnsi="Sakkal Majalla"/>
          <w:b/>
          <w:bCs/>
          <w:color w:val="auto"/>
          <w:sz w:val="36"/>
          <w:szCs w:val="36"/>
          <w:lang w:val="en-GB"/>
        </w:rPr>
        <w:t>.</w:t>
      </w:r>
    </w:p>
    <w:p w14:paraId="5553819D" w14:textId="77777777" w:rsidR="00E9288D" w:rsidRPr="00E9288D" w:rsidRDefault="00E9288D">
      <w:pPr>
        <w:numPr>
          <w:ilvl w:val="0"/>
          <w:numId w:val="79"/>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تجاهل الآخرين</w:t>
      </w:r>
      <w:r w:rsidRPr="00E9288D">
        <w:rPr>
          <w:rFonts w:ascii="Sakkal Majalla" w:eastAsia="Times New Roman" w:hAnsi="Sakkal Majalla"/>
          <w:b/>
          <w:bCs/>
          <w:color w:val="auto"/>
          <w:sz w:val="36"/>
          <w:szCs w:val="36"/>
          <w:lang w:val="en-GB"/>
        </w:rPr>
        <w:t>.</w:t>
      </w:r>
    </w:p>
    <w:p w14:paraId="7FA048A9" w14:textId="77777777" w:rsidR="00E9288D" w:rsidRPr="00E9288D" w:rsidRDefault="00E9288D">
      <w:pPr>
        <w:numPr>
          <w:ilvl w:val="0"/>
          <w:numId w:val="79"/>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النقد السلبي المستمر</w:t>
      </w:r>
      <w:r w:rsidRPr="00E9288D">
        <w:rPr>
          <w:rFonts w:ascii="Sakkal Majalla" w:eastAsia="Times New Roman" w:hAnsi="Sakkal Majalla"/>
          <w:b/>
          <w:bCs/>
          <w:color w:val="auto"/>
          <w:sz w:val="36"/>
          <w:szCs w:val="36"/>
          <w:lang w:val="en-GB"/>
        </w:rPr>
        <w:t>.</w:t>
      </w:r>
    </w:p>
    <w:p w14:paraId="4310796D" w14:textId="77777777" w:rsidR="00E9288D" w:rsidRPr="00E9288D" w:rsidRDefault="00E9288D">
      <w:pPr>
        <w:numPr>
          <w:ilvl w:val="0"/>
          <w:numId w:val="79"/>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عدم الالتزام</w:t>
      </w:r>
      <w:r w:rsidRPr="00E9288D">
        <w:rPr>
          <w:rFonts w:ascii="Sakkal Majalla" w:eastAsia="Times New Roman" w:hAnsi="Sakkal Majalla"/>
          <w:b/>
          <w:bCs/>
          <w:color w:val="auto"/>
          <w:sz w:val="36"/>
          <w:szCs w:val="36"/>
          <w:lang w:val="en-GB"/>
        </w:rPr>
        <w:t>.</w:t>
      </w:r>
    </w:p>
    <w:p w14:paraId="6A0F1227" w14:textId="77777777" w:rsidR="00E9288D" w:rsidRPr="00E9288D" w:rsidRDefault="00E9288D">
      <w:pPr>
        <w:numPr>
          <w:ilvl w:val="0"/>
          <w:numId w:val="79"/>
        </w:numPr>
        <w:spacing w:after="200" w:line="240" w:lineRule="auto"/>
        <w:rPr>
          <w:rFonts w:ascii="Sakkal Majalla" w:eastAsia="Times New Roman" w:hAnsi="Sakkal Majalla"/>
          <w:b/>
          <w:bCs/>
          <w:color w:val="auto"/>
          <w:sz w:val="36"/>
          <w:szCs w:val="36"/>
          <w:lang w:val="en-GB"/>
        </w:rPr>
      </w:pPr>
      <w:r w:rsidRPr="00E9288D">
        <w:rPr>
          <w:rFonts w:ascii="Sakkal Majalla" w:eastAsia="Times New Roman" w:hAnsi="Sakkal Majalla"/>
          <w:b/>
          <w:bCs/>
          <w:color w:val="auto"/>
          <w:sz w:val="36"/>
          <w:szCs w:val="36"/>
          <w:rtl/>
        </w:rPr>
        <w:t>سوء التواصل</w:t>
      </w:r>
      <w:r w:rsidRPr="00E9288D">
        <w:rPr>
          <w:rFonts w:ascii="Sakkal Majalla" w:eastAsia="Times New Roman" w:hAnsi="Sakkal Majalla"/>
          <w:b/>
          <w:bCs/>
          <w:color w:val="auto"/>
          <w:sz w:val="36"/>
          <w:szCs w:val="36"/>
          <w:lang w:val="en-GB"/>
        </w:rPr>
        <w:t>.</w:t>
      </w:r>
    </w:p>
    <w:p w14:paraId="3EB5366A" w14:textId="77777777" w:rsidR="00146577" w:rsidRPr="00E9288D" w:rsidRDefault="00146577" w:rsidP="00E32711">
      <w:pPr>
        <w:spacing w:after="200"/>
        <w:rPr>
          <w:rFonts w:ascii="Sakkal Majalla" w:eastAsia="Times New Roman" w:hAnsi="Sakkal Majalla"/>
          <w:b/>
          <w:bCs/>
          <w:color w:val="006666"/>
          <w:sz w:val="48"/>
          <w:szCs w:val="36"/>
          <w:rtl/>
        </w:rPr>
      </w:pPr>
    </w:p>
    <w:p w14:paraId="057E5231" w14:textId="77777777" w:rsidR="00146577" w:rsidRDefault="00146577" w:rsidP="00E32711">
      <w:pPr>
        <w:spacing w:after="200"/>
        <w:rPr>
          <w:rFonts w:ascii="Sakkal Majalla" w:eastAsia="Times New Roman" w:hAnsi="Sakkal Majalla"/>
          <w:b/>
          <w:bCs/>
          <w:color w:val="006666"/>
          <w:sz w:val="160"/>
          <w:szCs w:val="72"/>
          <w:rtl/>
        </w:rPr>
      </w:pPr>
    </w:p>
    <w:p w14:paraId="2C29F16C" w14:textId="77777777" w:rsidR="00146577" w:rsidRDefault="00146577" w:rsidP="00E32711">
      <w:pPr>
        <w:spacing w:after="200"/>
        <w:rPr>
          <w:rFonts w:ascii="Sakkal Majalla" w:eastAsia="Times New Roman" w:hAnsi="Sakkal Majalla"/>
          <w:b/>
          <w:bCs/>
          <w:color w:val="006666"/>
          <w:sz w:val="160"/>
          <w:szCs w:val="72"/>
          <w:rtl/>
        </w:rPr>
      </w:pPr>
    </w:p>
    <w:p w14:paraId="35A515E5" w14:textId="77777777" w:rsidR="00146577" w:rsidRDefault="00146577" w:rsidP="00E32711">
      <w:pPr>
        <w:spacing w:after="200"/>
        <w:rPr>
          <w:rFonts w:ascii="Sakkal Majalla" w:eastAsia="Times New Roman" w:hAnsi="Sakkal Majalla"/>
          <w:b/>
          <w:bCs/>
          <w:color w:val="006666"/>
          <w:sz w:val="160"/>
          <w:szCs w:val="72"/>
          <w:rtl/>
        </w:rPr>
      </w:pPr>
    </w:p>
    <w:p w14:paraId="25FEBD17" w14:textId="77777777" w:rsidR="00146577" w:rsidRDefault="00146577" w:rsidP="00E32711">
      <w:pPr>
        <w:spacing w:after="200"/>
        <w:rPr>
          <w:rFonts w:ascii="Sakkal Majalla" w:eastAsia="Times New Roman" w:hAnsi="Sakkal Majalla"/>
          <w:b/>
          <w:bCs/>
          <w:color w:val="006666"/>
          <w:sz w:val="160"/>
          <w:szCs w:val="72"/>
          <w:rtl/>
        </w:rPr>
      </w:pPr>
    </w:p>
    <w:p w14:paraId="3F94ED3B" w14:textId="77777777" w:rsidR="00146577" w:rsidRDefault="00146577" w:rsidP="00E32711">
      <w:pPr>
        <w:spacing w:after="200"/>
        <w:rPr>
          <w:rFonts w:ascii="Sakkal Majalla" w:eastAsia="Times New Roman" w:hAnsi="Sakkal Majalla"/>
          <w:b/>
          <w:bCs/>
          <w:color w:val="006666"/>
          <w:sz w:val="160"/>
          <w:szCs w:val="72"/>
          <w:rtl/>
        </w:rPr>
      </w:pPr>
    </w:p>
    <w:p w14:paraId="5D08C6E2" w14:textId="77777777" w:rsidR="00146577" w:rsidRDefault="00146577" w:rsidP="00E32711">
      <w:pPr>
        <w:spacing w:after="200"/>
        <w:rPr>
          <w:rFonts w:ascii="Sakkal Majalla" w:eastAsia="Times New Roman" w:hAnsi="Sakkal Majalla"/>
          <w:b/>
          <w:bCs/>
          <w:color w:val="006666"/>
          <w:sz w:val="36"/>
          <w:szCs w:val="36"/>
          <w:rtl/>
        </w:rPr>
      </w:pPr>
    </w:p>
    <w:p w14:paraId="01075BFE" w14:textId="1DFF99B3" w:rsidR="001349AB" w:rsidRPr="001349AB" w:rsidRDefault="001349AB" w:rsidP="00E32711">
      <w:pPr>
        <w:spacing w:after="200"/>
        <w:rPr>
          <w:rFonts w:ascii="Sakkal Majalla" w:eastAsia="Times New Roman" w:hAnsi="Sakkal Majalla"/>
          <w:b/>
          <w:bCs/>
          <w:color w:val="006666"/>
          <w:sz w:val="36"/>
          <w:szCs w:val="36"/>
          <w:rtl/>
        </w:rPr>
      </w:pPr>
      <w:r w:rsidRPr="001349AB">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23936" behindDoc="0" locked="0" layoutInCell="1" allowOverlap="1" wp14:anchorId="71B8301B" wp14:editId="2257CFA2">
                <wp:simplePos x="0" y="0"/>
                <wp:positionH relativeFrom="page">
                  <wp:posOffset>-200025</wp:posOffset>
                </wp:positionH>
                <wp:positionV relativeFrom="paragraph">
                  <wp:posOffset>13971</wp:posOffset>
                </wp:positionV>
                <wp:extent cx="7678422" cy="9724208"/>
                <wp:effectExtent l="0" t="0" r="0" b="0"/>
                <wp:wrapNone/>
                <wp:docPr id="1673296728" name="Group 522"/>
                <wp:cNvGraphicFramePr/>
                <a:graphic xmlns:a="http://schemas.openxmlformats.org/drawingml/2006/main">
                  <a:graphicData uri="http://schemas.microsoft.com/office/word/2010/wordprocessingGroup">
                    <wpg:wgp>
                      <wpg:cNvGrpSpPr/>
                      <wpg:grpSpPr>
                        <a:xfrm>
                          <a:off x="0" y="0"/>
                          <a:ext cx="7678422" cy="9724208"/>
                          <a:chOff x="-935180" y="-65858"/>
                          <a:chExt cx="7678422" cy="9724208"/>
                        </a:xfrm>
                      </wpg:grpSpPr>
                      <wpg:grpSp>
                        <wpg:cNvPr id="87943063" name="Group 87943063"/>
                        <wpg:cNvGrpSpPr/>
                        <wpg:grpSpPr>
                          <a:xfrm>
                            <a:off x="-935180" y="-65858"/>
                            <a:ext cx="7678422" cy="9724208"/>
                            <a:chOff x="-1344770" y="-370658"/>
                            <a:chExt cx="7678547" cy="9724208"/>
                          </a:xfrm>
                        </wpg:grpSpPr>
                        <wpg:grpSp>
                          <wpg:cNvPr id="58787911" name="Group 58787911"/>
                          <wpg:cNvGrpSpPr/>
                          <wpg:grpSpPr>
                            <a:xfrm>
                              <a:off x="-1344770" y="2571750"/>
                              <a:ext cx="7040820" cy="6781800"/>
                              <a:chOff x="-1506717" y="0"/>
                              <a:chExt cx="7040913" cy="6782280"/>
                            </a:xfrm>
                          </wpg:grpSpPr>
                          <wpg:grpSp>
                            <wpg:cNvPr id="604909497" name="Group 25"/>
                            <wpg:cNvGrpSpPr/>
                            <wpg:grpSpPr>
                              <a:xfrm>
                                <a:off x="3129955" y="0"/>
                                <a:ext cx="2262414" cy="515506"/>
                                <a:chOff x="3849581" y="0"/>
                                <a:chExt cx="2262414" cy="515506"/>
                              </a:xfrm>
                            </wpg:grpSpPr>
                            <wpg:grpSp>
                              <wpg:cNvPr id="1800289215" name="Group 1800289215"/>
                              <wpg:cNvGrpSpPr/>
                              <wpg:grpSpPr>
                                <a:xfrm>
                                  <a:off x="5606227" y="0"/>
                                  <a:ext cx="505768" cy="515506"/>
                                  <a:chOff x="5606227" y="0"/>
                                  <a:chExt cx="505768" cy="515506"/>
                                </a:xfrm>
                              </wpg:grpSpPr>
                              <wps:wsp>
                                <wps:cNvPr id="1340226398" name="Oval 1340226398"/>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327789112" name="Picture 327789112" descr="Target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26292994" name="TextBox 34"/>
                              <wps:cNvSpPr txBox="1"/>
                              <wps:spPr>
                                <a:xfrm>
                                  <a:off x="3849581" y="69514"/>
                                  <a:ext cx="1755192" cy="441357"/>
                                </a:xfrm>
                                <a:prstGeom prst="rect">
                                  <a:avLst/>
                                </a:prstGeom>
                                <a:noFill/>
                              </wps:spPr>
                              <wps:txbx>
                                <w:txbxContent>
                                  <w:p w14:paraId="1260C75D" w14:textId="77777777" w:rsidR="001349AB" w:rsidRPr="00BC6FB1" w:rsidRDefault="001349AB" w:rsidP="001349AB">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2135036528" name="Group 26"/>
                            <wpg:cNvGrpSpPr/>
                            <wpg:grpSpPr>
                              <a:xfrm>
                                <a:off x="-31" y="9939"/>
                                <a:ext cx="2261266" cy="514985"/>
                                <a:chOff x="-31" y="0"/>
                                <a:chExt cx="2261574" cy="515506"/>
                              </a:xfrm>
                            </wpg:grpSpPr>
                            <wps:wsp>
                              <wps:cNvPr id="155056733" name="Oval 155056733"/>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822058690" name="TextBox 34"/>
                              <wps:cNvSpPr txBox="1"/>
                              <wps:spPr>
                                <a:xfrm>
                                  <a:off x="-31" y="69511"/>
                                  <a:ext cx="1756066" cy="441803"/>
                                </a:xfrm>
                                <a:prstGeom prst="rect">
                                  <a:avLst/>
                                </a:prstGeom>
                                <a:noFill/>
                              </wps:spPr>
                              <wps:txbx>
                                <w:txbxContent>
                                  <w:p w14:paraId="25CCF515" w14:textId="77777777" w:rsidR="001349AB" w:rsidRPr="00BC6FB1" w:rsidRDefault="001349AB" w:rsidP="001349AB">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17904100" name="Picture 117904100" descr="Note "/>
                                <pic:cNvPicPr>
                                  <a:picLocks noChangeAspect="1" noChangeArrowheads="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708634178" name="Text Box 708634178"/>
                            <wps:cNvSpPr txBox="1"/>
                            <wps:spPr>
                              <a:xfrm>
                                <a:off x="2720955" y="874272"/>
                                <a:ext cx="2813241" cy="5908008"/>
                              </a:xfrm>
                              <a:prstGeom prst="rect">
                                <a:avLst/>
                              </a:prstGeom>
                              <a:noFill/>
                              <a:ln w="6350">
                                <a:noFill/>
                              </a:ln>
                            </wps:spPr>
                            <wps:txbx>
                              <w:txbxContent>
                                <w:p w14:paraId="42E2F1BF" w14:textId="77777777" w:rsidR="001349AB" w:rsidRPr="00387074" w:rsidRDefault="001349AB" w:rsidP="001349AB">
                                  <w:pPr>
                                    <w:spacing w:line="240" w:lineRule="auto"/>
                                    <w:rPr>
                                      <w:rFonts w:ascii="Sakkal Majalla" w:eastAsia="GE Dinar One" w:hAnsi="Sakkal Majalla"/>
                                      <w:kern w:val="24"/>
                                      <w:sz w:val="40"/>
                                      <w:szCs w:val="40"/>
                                    </w:rPr>
                                  </w:pPr>
                                  <w:r w:rsidRPr="00387074">
                                    <w:rPr>
                                      <w:rFonts w:ascii="Sakkal Majalla" w:eastAsia="GE Dinar One" w:hAnsi="Sakkal Majalla"/>
                                      <w:kern w:val="24"/>
                                      <w:sz w:val="40"/>
                                      <w:szCs w:val="40"/>
                                      <w:rtl/>
                                    </w:rPr>
                                    <w:t>بعد الانتهاء من تنفيذ أنشطة هذه الجلسة، سيتمكّن المُشارِك من:</w:t>
                                  </w:r>
                                </w:p>
                                <w:p w14:paraId="1760F6AE" w14:textId="77777777" w:rsidR="001349AB" w:rsidRPr="00C701CA" w:rsidRDefault="001349AB">
                                  <w:pPr>
                                    <w:pStyle w:val="a5"/>
                                    <w:numPr>
                                      <w:ilvl w:val="0"/>
                                      <w:numId w:val="15"/>
                                    </w:numPr>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فهم احتياجات العملاء</w:t>
                                  </w:r>
                                  <w:r w:rsidRPr="00C701CA">
                                    <w:rPr>
                                      <w:rFonts w:ascii="Sakkal Majalla" w:eastAsia="GE Dinar One" w:hAnsi="Sakkal Majalla" w:cs="Sakkal Majalla"/>
                                      <w:kern w:val="24"/>
                                      <w:sz w:val="40"/>
                                      <w:szCs w:val="40"/>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3725158" name="Text Box 183725158"/>
                            <wps:cNvSpPr txBox="1"/>
                            <wps:spPr>
                              <a:xfrm>
                                <a:off x="-1506717" y="874268"/>
                                <a:ext cx="3810113" cy="5203047"/>
                              </a:xfrm>
                              <a:prstGeom prst="rect">
                                <a:avLst/>
                              </a:prstGeom>
                              <a:noFill/>
                              <a:ln w="6350">
                                <a:noFill/>
                              </a:ln>
                            </wps:spPr>
                            <wps:txbx>
                              <w:txbxContent>
                                <w:p w14:paraId="7DE43B89" w14:textId="77777777" w:rsidR="001349AB" w:rsidRPr="00C701CA" w:rsidRDefault="001349AB">
                                  <w:pPr>
                                    <w:pStyle w:val="a5"/>
                                    <w:numPr>
                                      <w:ilvl w:val="0"/>
                                      <w:numId w:val="80"/>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مبادئ خدمة العملاء الفعالة.</w:t>
                                  </w:r>
                                </w:p>
                                <w:p w14:paraId="37CCFE2A" w14:textId="77777777" w:rsidR="001349AB" w:rsidRPr="00C701CA" w:rsidRDefault="001349AB">
                                  <w:pPr>
                                    <w:pStyle w:val="a5"/>
                                    <w:numPr>
                                      <w:ilvl w:val="0"/>
                                      <w:numId w:val="80"/>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فهم احتياجات العملاء.</w:t>
                                  </w:r>
                                </w:p>
                                <w:p w14:paraId="4E3F73CA" w14:textId="77777777" w:rsidR="001349AB" w:rsidRPr="00C701CA" w:rsidRDefault="001349AB">
                                  <w:pPr>
                                    <w:pStyle w:val="a5"/>
                                    <w:numPr>
                                      <w:ilvl w:val="0"/>
                                      <w:numId w:val="80"/>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إدارة توقعات العملاء.</w:t>
                                  </w:r>
                                </w:p>
                                <w:p w14:paraId="7349E0C0" w14:textId="77777777" w:rsidR="001349AB" w:rsidRPr="00C701CA" w:rsidRDefault="001349AB">
                                  <w:pPr>
                                    <w:pStyle w:val="a5"/>
                                    <w:numPr>
                                      <w:ilvl w:val="0"/>
                                      <w:numId w:val="80"/>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التعامل مع الشكاوى والاستفسارات.</w:t>
                                  </w:r>
                                </w:p>
                                <w:p w14:paraId="744013D1" w14:textId="77777777" w:rsidR="001349AB" w:rsidRPr="00902E99" w:rsidRDefault="001349AB">
                                  <w:pPr>
                                    <w:pStyle w:val="a5"/>
                                    <w:numPr>
                                      <w:ilvl w:val="0"/>
                                      <w:numId w:val="80"/>
                                    </w:numPr>
                                    <w:spacing w:line="240" w:lineRule="auto"/>
                                    <w:rPr>
                                      <w:rFonts w:ascii="Sakkal Majalla" w:eastAsia="GE Dinar One" w:hAnsi="Sakkal Majalla" w:cs="Sakkal Majalla"/>
                                      <w:color w:val="000000"/>
                                      <w:kern w:val="24"/>
                                      <w:sz w:val="40"/>
                                      <w:szCs w:val="40"/>
                                      <w:lang w:bidi="ar-SY"/>
                                    </w:rPr>
                                  </w:pPr>
                                  <w:r w:rsidRPr="00C701CA">
                                    <w:rPr>
                                      <w:rFonts w:ascii="Sakkal Majalla" w:eastAsia="GE Dinar One" w:hAnsi="Sakkal Majalla" w:cs="Sakkal Majalla"/>
                                      <w:kern w:val="24"/>
                                      <w:sz w:val="40"/>
                                      <w:szCs w:val="40"/>
                                      <w:rtl/>
                                    </w:rPr>
                                    <w:t>تعزيز تجربة العميل.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2045760462" name="Group 2045760462"/>
                          <wpg:cNvGrpSpPr/>
                          <wpg:grpSpPr>
                            <a:xfrm>
                              <a:off x="-435128" y="-370658"/>
                              <a:ext cx="6768905" cy="1955814"/>
                              <a:chOff x="-435128" y="-370658"/>
                              <a:chExt cx="6768905" cy="1955814"/>
                            </a:xfrm>
                          </wpg:grpSpPr>
                          <pic:pic xmlns:pic="http://schemas.openxmlformats.org/drawingml/2006/picture">
                            <pic:nvPicPr>
                              <pic:cNvPr id="1432718839" name="Picture 1432718839" descr="Calendar "/>
                              <pic:cNvPicPr>
                                <a:picLocks noChangeAspect="1"/>
                              </pic:cNvPicPr>
                            </pic:nvPicPr>
                            <pic:blipFill>
                              <a:blip r:embed="rId42"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418436885" name="TextBox 34"/>
                            <wps:cNvSpPr txBox="1"/>
                            <wps:spPr>
                              <a:xfrm>
                                <a:off x="5181233" y="719016"/>
                                <a:ext cx="1152544" cy="866140"/>
                              </a:xfrm>
                              <a:prstGeom prst="rect">
                                <a:avLst/>
                              </a:prstGeom>
                              <a:noFill/>
                            </wps:spPr>
                            <wps:txbx>
                              <w:txbxContent>
                                <w:p w14:paraId="594532AF" w14:textId="77777777" w:rsidR="001349AB" w:rsidRPr="001349AB" w:rsidRDefault="001349AB" w:rsidP="001349AB">
                                  <w:pPr>
                                    <w:spacing w:line="240" w:lineRule="auto"/>
                                    <w:jc w:val="center"/>
                                    <w:rPr>
                                      <w:rFonts w:ascii="Adobe Arabic" w:eastAsia="GE Dinar One" w:hAnsi="Adobe Arabic" w:cs="Adobe Arabic"/>
                                      <w:b/>
                                      <w:bCs/>
                                      <w:color w:val="C00000"/>
                                      <w:kern w:val="24"/>
                                      <w:sz w:val="56"/>
                                      <w:szCs w:val="56"/>
                                      <w:lang w:bidi="ar-SY"/>
                                    </w:rPr>
                                  </w:pPr>
                                  <w:r w:rsidRPr="001349AB">
                                    <w:rPr>
                                      <w:rFonts w:ascii="Adobe Arabic" w:eastAsia="GE Dinar One" w:hAnsi="Adobe Arabic" w:cs="Adobe Arabic" w:hint="cs"/>
                                      <w:b/>
                                      <w:bCs/>
                                      <w:color w:val="C00000"/>
                                      <w:kern w:val="24"/>
                                      <w:sz w:val="56"/>
                                      <w:szCs w:val="56"/>
                                      <w:rtl/>
                                      <w:lang w:bidi="ar-SY"/>
                                    </w:rPr>
                                    <w:t>اليوم الرابع</w:t>
                                  </w:r>
                                </w:p>
                              </w:txbxContent>
                            </wps:txbx>
                            <wps:bodyPr wrap="square" rtlCol="0">
                              <a:spAutoFit/>
                            </wps:bodyPr>
                          </wps:wsp>
                          <wps:wsp>
                            <wps:cNvPr id="1363547904" name="TextBox 34"/>
                            <wps:cNvSpPr txBox="1"/>
                            <wps:spPr>
                              <a:xfrm>
                                <a:off x="2485044" y="-370658"/>
                                <a:ext cx="2430184" cy="662305"/>
                              </a:xfrm>
                              <a:prstGeom prst="rect">
                                <a:avLst/>
                              </a:prstGeom>
                              <a:noFill/>
                            </wps:spPr>
                            <wps:txbx>
                              <w:txbxContent>
                                <w:p w14:paraId="4EB643DB" w14:textId="77777777" w:rsidR="001349AB" w:rsidRPr="00CA7C57" w:rsidRDefault="001349AB" w:rsidP="001349AB">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الاولى</w:t>
                                  </w:r>
                                </w:p>
                              </w:txbxContent>
                            </wps:txbx>
                            <wps:bodyPr wrap="square" rtlCol="0">
                              <a:spAutoFit/>
                            </wps:bodyPr>
                          </wps:wsp>
                          <wps:wsp>
                            <wps:cNvPr id="481148558" name="TextBox 34"/>
                            <wps:cNvSpPr txBox="1"/>
                            <wps:spPr>
                              <a:xfrm>
                                <a:off x="-435128" y="947605"/>
                                <a:ext cx="5447754" cy="554990"/>
                              </a:xfrm>
                              <a:prstGeom prst="rect">
                                <a:avLst/>
                              </a:prstGeom>
                              <a:noFill/>
                            </wps:spPr>
                            <wps:txbx>
                              <w:txbxContent>
                                <w:p w14:paraId="4156120F" w14:textId="77777777" w:rsidR="001349AB" w:rsidRPr="0075673C" w:rsidRDefault="001349AB" w:rsidP="001349AB">
                                  <w:pPr>
                                    <w:jc w:val="center"/>
                                    <w:rPr>
                                      <w:rFonts w:asciiTheme="majorHAnsi" w:eastAsia="GE Dinar One" w:hAnsiTheme="majorHAnsi" w:cstheme="majorHAnsi"/>
                                      <w:b/>
                                      <w:bCs/>
                                      <w:kern w:val="24"/>
                                      <w:sz w:val="52"/>
                                      <w:szCs w:val="52"/>
                                      <w:lang w:bidi="ar-SY"/>
                                    </w:rPr>
                                  </w:pPr>
                                  <w:r w:rsidRPr="00C701CA">
                                    <w:rPr>
                                      <w:rFonts w:asciiTheme="majorHAnsi" w:eastAsia="GE Dinar One" w:hAnsiTheme="majorHAnsi" w:cs="Calibri Light"/>
                                      <w:b/>
                                      <w:bCs/>
                                      <w:kern w:val="24"/>
                                      <w:sz w:val="52"/>
                                      <w:szCs w:val="52"/>
                                      <w:rtl/>
                                      <w:lang w:bidi="ar-SY"/>
                                    </w:rPr>
                                    <w:t>التواصل مع العملاء والشركاء</w:t>
                                  </w:r>
                                </w:p>
                              </w:txbxContent>
                            </wps:txbx>
                            <wps:bodyPr wrap="square" rtlCol="0">
                              <a:spAutoFit/>
                            </wps:bodyPr>
                          </wps:wsp>
                        </wpg:grpSp>
                      </wpg:grpSp>
                      <pic:pic xmlns:pic="http://schemas.openxmlformats.org/drawingml/2006/picture">
                        <pic:nvPicPr>
                          <pic:cNvPr id="1600187941" name="Picture 9"/>
                          <pic:cNvPicPr>
                            <a:picLocks noChangeAspect="1"/>
                          </pic:cNvPicPr>
                        </pic:nvPicPr>
                        <pic:blipFill rotWithShape="1">
                          <a:blip r:embed="rId46">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1B8301B" id="_x0000_s1228" style="position:absolute;left:0;text-align:left;margin-left:-15.75pt;margin-top:1.1pt;width:604.6pt;height:765.7pt;z-index:253223936;mso-position-horizontal-relative:page;mso-position-vertical-relative:text;mso-width-relative:margin;mso-height-relative:margin" coordorigin="-9351,-658" coordsize="76784,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">
                <v:group id="Group 87943063" o:spid="_x0000_s1229" style="position:absolute;left:-9351;top:-658;width:76783;height:97241" coordorigin="-13447,-3706" coordsize="76785,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">
                  <v:group id="Group 58787911" o:spid="_x0000_s1230" style="position:absolute;left:-13447;top:25717;width:70407;height:67818" coordorigin="-15067" coordsize="70409,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">
                    <v:group id="Group 25" o:spid="_x0000_s1231" style="position:absolute;left:31299;width:22624;height:5155" coordorigin="38495" coordsize="22624,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">
                      <v:group id="Group 1800289215" o:spid="_x0000_s123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">
                        <v:oval id="Oval 1340226398" o:spid="_x0000_s123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" fillcolor="#168489" stroked="f" strokeweight="1pt">
                          <v:fill opacity="49087f"/>
                          <v:stroke joinstyle="miter"/>
                        </v:oval>
                        <v:shape id="Picture 327789112" o:spid="_x0000_s123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">
                          <v:imagedata r:id="rId43" o:title="Target " gain="19661f" blacklevel="22938f"/>
                        </v:shape>
                      </v:group>
                      <v:shape id="TextBox 34" o:spid="_x0000_s1235" type="#_x0000_t202" style="position:absolute;left:38495;top:695;width:17552;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" filled="f" stroked="f">
                        <v:textbox style="mso-fit-shape-to-text:t">
                          <w:txbxContent>
                            <w:p w14:paraId="1260C75D" w14:textId="77777777" w:rsidR="001349AB" w:rsidRPr="00BC6FB1" w:rsidRDefault="001349AB" w:rsidP="001349AB">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36"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">
                      <v:oval id="Oval 155056733" o:spid="_x0000_s123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" fillcolor="#168489" stroked="f" strokeweight="1pt">
                        <v:fill opacity="49087f"/>
                        <v:stroke joinstyle="miter"/>
                      </v:oval>
                      <v:shape id="TextBox 34" o:spid="_x0000_s1238" type="#_x0000_t202" style="position:absolute;top:695;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" filled="f" stroked="f">
                        <v:textbox style="mso-fit-shape-to-text:t">
                          <w:txbxContent>
                            <w:p w14:paraId="25CCF515" w14:textId="77777777" w:rsidR="001349AB" w:rsidRPr="00BC6FB1" w:rsidRDefault="001349AB" w:rsidP="001349AB">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17904100" o:spid="_x0000_s123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">
                        <v:imagedata r:id="rId44" o:title="Note " gain="19661f" blacklevel="22938f"/>
                      </v:shape>
                    </v:group>
                    <v:shape id="Text Box 708634178" o:spid="_x0000_s1240"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" filled="f" stroked="f" strokeweight=".5pt">
                      <v:textbox>
                        <w:txbxContent>
                          <w:p w14:paraId="42E2F1BF" w14:textId="77777777" w:rsidR="001349AB" w:rsidRPr="00387074" w:rsidRDefault="001349AB" w:rsidP="001349AB">
                            <w:pPr>
                              <w:spacing w:line="240" w:lineRule="auto"/>
                              <w:rPr>
                                <w:rFonts w:ascii="Sakkal Majalla" w:eastAsia="GE Dinar One" w:hAnsi="Sakkal Majalla"/>
                                <w:kern w:val="24"/>
                                <w:sz w:val="40"/>
                                <w:szCs w:val="40"/>
                              </w:rPr>
                            </w:pPr>
                            <w:r w:rsidRPr="00387074">
                              <w:rPr>
                                <w:rFonts w:ascii="Sakkal Majalla" w:eastAsia="GE Dinar One" w:hAnsi="Sakkal Majalla"/>
                                <w:kern w:val="24"/>
                                <w:sz w:val="40"/>
                                <w:szCs w:val="40"/>
                                <w:rtl/>
                              </w:rPr>
                              <w:t>بعد الانتهاء من تنفيذ أنشطة هذه الجلسة، سيتمكّن المُشارِك من:</w:t>
                            </w:r>
                          </w:p>
                          <w:p w14:paraId="1760F6AE" w14:textId="77777777" w:rsidR="001349AB" w:rsidRPr="00C701CA" w:rsidRDefault="001349AB">
                            <w:pPr>
                              <w:pStyle w:val="a5"/>
                              <w:numPr>
                                <w:ilvl w:val="0"/>
                                <w:numId w:val="15"/>
                              </w:numPr>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فهم احتياجات العملاء</w:t>
                            </w:r>
                            <w:r w:rsidRPr="00C701CA">
                              <w:rPr>
                                <w:rFonts w:ascii="Sakkal Majalla" w:eastAsia="GE Dinar One" w:hAnsi="Sakkal Majalla" w:cs="Sakkal Majalla"/>
                                <w:kern w:val="24"/>
                                <w:sz w:val="40"/>
                                <w:szCs w:val="40"/>
                              </w:rPr>
                              <w:t>.</w:t>
                            </w:r>
                          </w:p>
                        </w:txbxContent>
                      </v:textbox>
                    </v:shape>
                    <v:shape id="Text Box 183725158" o:spid="_x0000_s1241" type="#_x0000_t202" style="position:absolute;left:-15067;top:8742;width:38100;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" filled="f" stroked="f" strokeweight=".5pt">
                      <v:textbox>
                        <w:txbxContent>
                          <w:p w14:paraId="7DE43B89" w14:textId="77777777" w:rsidR="001349AB" w:rsidRPr="00C701CA" w:rsidRDefault="001349AB">
                            <w:pPr>
                              <w:pStyle w:val="a5"/>
                              <w:numPr>
                                <w:ilvl w:val="0"/>
                                <w:numId w:val="80"/>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مبادئ خدمة العملاء الفعالة.</w:t>
                            </w:r>
                          </w:p>
                          <w:p w14:paraId="37CCFE2A" w14:textId="77777777" w:rsidR="001349AB" w:rsidRPr="00C701CA" w:rsidRDefault="001349AB">
                            <w:pPr>
                              <w:pStyle w:val="a5"/>
                              <w:numPr>
                                <w:ilvl w:val="0"/>
                                <w:numId w:val="80"/>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فهم احتياجات العملاء.</w:t>
                            </w:r>
                          </w:p>
                          <w:p w14:paraId="4E3F73CA" w14:textId="77777777" w:rsidR="001349AB" w:rsidRPr="00C701CA" w:rsidRDefault="001349AB">
                            <w:pPr>
                              <w:pStyle w:val="a5"/>
                              <w:numPr>
                                <w:ilvl w:val="0"/>
                                <w:numId w:val="80"/>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إدارة توقعات العملاء.</w:t>
                            </w:r>
                          </w:p>
                          <w:p w14:paraId="7349E0C0" w14:textId="77777777" w:rsidR="001349AB" w:rsidRPr="00C701CA" w:rsidRDefault="001349AB">
                            <w:pPr>
                              <w:pStyle w:val="a5"/>
                              <w:numPr>
                                <w:ilvl w:val="0"/>
                                <w:numId w:val="80"/>
                              </w:numPr>
                              <w:spacing w:line="240" w:lineRule="auto"/>
                              <w:rPr>
                                <w:rFonts w:ascii="Sakkal Majalla" w:eastAsia="GE Dinar One" w:hAnsi="Sakkal Majalla" w:cs="Sakkal Majalla"/>
                                <w:kern w:val="24"/>
                                <w:sz w:val="40"/>
                                <w:szCs w:val="40"/>
                              </w:rPr>
                            </w:pPr>
                            <w:r w:rsidRPr="00C701CA">
                              <w:rPr>
                                <w:rFonts w:ascii="Sakkal Majalla" w:eastAsia="GE Dinar One" w:hAnsi="Sakkal Majalla" w:cs="Sakkal Majalla"/>
                                <w:kern w:val="24"/>
                                <w:sz w:val="40"/>
                                <w:szCs w:val="40"/>
                                <w:rtl/>
                              </w:rPr>
                              <w:t>التعامل مع الشكاوى والاستفسارات.</w:t>
                            </w:r>
                          </w:p>
                          <w:p w14:paraId="744013D1" w14:textId="77777777" w:rsidR="001349AB" w:rsidRPr="00902E99" w:rsidRDefault="001349AB">
                            <w:pPr>
                              <w:pStyle w:val="a5"/>
                              <w:numPr>
                                <w:ilvl w:val="0"/>
                                <w:numId w:val="80"/>
                              </w:numPr>
                              <w:spacing w:line="240" w:lineRule="auto"/>
                              <w:rPr>
                                <w:rFonts w:ascii="Sakkal Majalla" w:eastAsia="GE Dinar One" w:hAnsi="Sakkal Majalla" w:cs="Sakkal Majalla"/>
                                <w:color w:val="000000"/>
                                <w:kern w:val="24"/>
                                <w:sz w:val="40"/>
                                <w:szCs w:val="40"/>
                                <w:lang w:bidi="ar-SY"/>
                              </w:rPr>
                            </w:pPr>
                            <w:r w:rsidRPr="00C701CA">
                              <w:rPr>
                                <w:rFonts w:ascii="Sakkal Majalla" w:eastAsia="GE Dinar One" w:hAnsi="Sakkal Majalla" w:cs="Sakkal Majalla"/>
                                <w:kern w:val="24"/>
                                <w:sz w:val="40"/>
                                <w:szCs w:val="40"/>
                                <w:rtl/>
                              </w:rPr>
                              <w:t>تعزيز تجربة العميل.</w:t>
                            </w:r>
                          </w:p>
                        </w:txbxContent>
                      </v:textbox>
                    </v:shape>
                  </v:group>
                  <v:group id="Group 2045760462" o:spid="_x0000_s1242" style="position:absolute;left:-4351;top:-3706;width:67688;height:19557" coordorigin="-4351,-3706" coordsize="67689,1955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">
                    <v:shape id="Picture 1432718839" o:spid="_x0000_s1243"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">
                      <v:imagedata r:id="rId45" o:title="Calendar " recolortarget="black"/>
                    </v:shape>
                    <v:shape id="TextBox 34" o:spid="_x0000_s1244" type="#_x0000_t202" style="position:absolute;left:51812;top:7190;width:11525;height:86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" filled="f" stroked="f">
                      <v:textbox style="mso-fit-shape-to-text:t">
                        <w:txbxContent>
                          <w:p w14:paraId="594532AF" w14:textId="77777777" w:rsidR="001349AB" w:rsidRPr="001349AB" w:rsidRDefault="001349AB" w:rsidP="001349AB">
                            <w:pPr>
                              <w:spacing w:line="240" w:lineRule="auto"/>
                              <w:jc w:val="center"/>
                              <w:rPr>
                                <w:rFonts w:ascii="Adobe Arabic" w:eastAsia="GE Dinar One" w:hAnsi="Adobe Arabic" w:cs="Adobe Arabic"/>
                                <w:b/>
                                <w:bCs/>
                                <w:color w:val="C00000"/>
                                <w:kern w:val="24"/>
                                <w:sz w:val="56"/>
                                <w:szCs w:val="56"/>
                                <w:lang w:bidi="ar-SY"/>
                              </w:rPr>
                            </w:pPr>
                            <w:r w:rsidRPr="001349AB">
                              <w:rPr>
                                <w:rFonts w:ascii="Adobe Arabic" w:eastAsia="GE Dinar One" w:hAnsi="Adobe Arabic" w:cs="Adobe Arabic" w:hint="cs"/>
                                <w:b/>
                                <w:bCs/>
                                <w:color w:val="C00000"/>
                                <w:kern w:val="24"/>
                                <w:sz w:val="56"/>
                                <w:szCs w:val="56"/>
                                <w:rtl/>
                                <w:lang w:bidi="ar-SY"/>
                              </w:rPr>
                              <w:t>اليوم الرابع</w:t>
                            </w:r>
                          </w:p>
                        </w:txbxContent>
                      </v:textbox>
                    </v:shape>
                    <v:shape id="TextBox 34" o:spid="_x0000_s1245" type="#_x0000_t202" style="position:absolute;left:24850;top:-3706;width:24302;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" filled="f" stroked="f">
                      <v:textbox style="mso-fit-shape-to-text:t">
                        <w:txbxContent>
                          <w:p w14:paraId="4EB643DB" w14:textId="77777777" w:rsidR="001349AB" w:rsidRPr="00CA7C57" w:rsidRDefault="001349AB" w:rsidP="001349AB">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الاولى</w:t>
                            </w:r>
                          </w:p>
                        </w:txbxContent>
                      </v:textbox>
                    </v:shape>
                    <v:shape id="TextBox 34" o:spid="_x0000_s1246" type="#_x0000_t202" style="position:absolute;left:-4351;top:9476;width:54477;height:55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" filled="f" stroked="f">
                      <v:textbox style="mso-fit-shape-to-text:t">
                        <w:txbxContent>
                          <w:p w14:paraId="4156120F" w14:textId="77777777" w:rsidR="001349AB" w:rsidRPr="0075673C" w:rsidRDefault="001349AB" w:rsidP="001349AB">
                            <w:pPr>
                              <w:jc w:val="center"/>
                              <w:rPr>
                                <w:rFonts w:asciiTheme="majorHAnsi" w:eastAsia="GE Dinar One" w:hAnsiTheme="majorHAnsi" w:cstheme="majorHAnsi"/>
                                <w:b/>
                                <w:bCs/>
                                <w:kern w:val="24"/>
                                <w:sz w:val="52"/>
                                <w:szCs w:val="52"/>
                                <w:lang w:bidi="ar-SY"/>
                              </w:rPr>
                            </w:pPr>
                            <w:r w:rsidRPr="00C701CA">
                              <w:rPr>
                                <w:rFonts w:asciiTheme="majorHAnsi" w:eastAsia="GE Dinar One" w:hAnsiTheme="majorHAnsi" w:cs="Calibri Light"/>
                                <w:b/>
                                <w:bCs/>
                                <w:kern w:val="24"/>
                                <w:sz w:val="52"/>
                                <w:szCs w:val="52"/>
                                <w:rtl/>
                                <w:lang w:bidi="ar-SY"/>
                              </w:rPr>
                              <w:t>التواصل مع العملاء والشركاء</w:t>
                            </w:r>
                          </w:p>
                        </w:txbxContent>
                      </v:textbox>
                    </v:shape>
                  </v:group>
                </v:group>
                <v:shape id="Picture 9" o:spid="_x0000_s1247"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">
                  <v:imagedata r:id="rId51" o:title="" croptop="8759f" cropbottom="38800f" cropleft=".5" cropright="5314f" chromakey="#ebe9ec"/>
                </v:shape>
                <w10:wrap anchorx="page"/>
              </v:group>
            </w:pict>
          </mc:Fallback>
        </mc:AlternateContent>
      </w:r>
    </w:p>
    <w:p w14:paraId="2D479EFD" w14:textId="77777777" w:rsidR="00146577" w:rsidRDefault="00146577" w:rsidP="00E32711">
      <w:pPr>
        <w:spacing w:after="200"/>
        <w:rPr>
          <w:rFonts w:ascii="Sakkal Majalla" w:eastAsia="Times New Roman" w:hAnsi="Sakkal Majalla"/>
          <w:b/>
          <w:bCs/>
          <w:color w:val="006666"/>
          <w:sz w:val="160"/>
          <w:szCs w:val="72"/>
          <w:rtl/>
        </w:rPr>
      </w:pPr>
    </w:p>
    <w:p w14:paraId="50DE456B" w14:textId="77777777" w:rsidR="00146577" w:rsidRDefault="00146577" w:rsidP="00E32711">
      <w:pPr>
        <w:spacing w:after="200"/>
        <w:rPr>
          <w:rFonts w:ascii="Sakkal Majalla" w:eastAsia="Times New Roman" w:hAnsi="Sakkal Majalla"/>
          <w:b/>
          <w:bCs/>
          <w:color w:val="006666"/>
          <w:sz w:val="160"/>
          <w:szCs w:val="72"/>
          <w:rtl/>
        </w:rPr>
      </w:pPr>
    </w:p>
    <w:p w14:paraId="50E3BC13" w14:textId="77777777" w:rsidR="00146577" w:rsidRDefault="00146577" w:rsidP="00E32711">
      <w:pPr>
        <w:spacing w:after="200"/>
        <w:rPr>
          <w:rFonts w:ascii="Sakkal Majalla" w:eastAsia="Times New Roman" w:hAnsi="Sakkal Majalla"/>
          <w:b/>
          <w:bCs/>
          <w:color w:val="006666"/>
          <w:sz w:val="160"/>
          <w:szCs w:val="72"/>
          <w:rtl/>
        </w:rPr>
      </w:pPr>
    </w:p>
    <w:p w14:paraId="2B5CA249" w14:textId="77777777" w:rsidR="00146577" w:rsidRDefault="00146577" w:rsidP="00E32711">
      <w:pPr>
        <w:spacing w:after="200"/>
        <w:rPr>
          <w:rFonts w:ascii="Sakkal Majalla" w:eastAsia="Times New Roman" w:hAnsi="Sakkal Majalla"/>
          <w:b/>
          <w:bCs/>
          <w:color w:val="006666"/>
          <w:sz w:val="160"/>
          <w:szCs w:val="72"/>
          <w:rtl/>
        </w:rPr>
      </w:pPr>
    </w:p>
    <w:p w14:paraId="45C009BC" w14:textId="77777777" w:rsidR="00146577" w:rsidRDefault="00146577" w:rsidP="00E32711">
      <w:pPr>
        <w:spacing w:after="200"/>
        <w:rPr>
          <w:rFonts w:ascii="Sakkal Majalla" w:eastAsia="Times New Roman" w:hAnsi="Sakkal Majalla"/>
          <w:b/>
          <w:bCs/>
          <w:color w:val="006666"/>
          <w:sz w:val="160"/>
          <w:szCs w:val="72"/>
          <w:rtl/>
        </w:rPr>
      </w:pPr>
    </w:p>
    <w:p w14:paraId="51F5C7A0" w14:textId="77777777" w:rsidR="00146577" w:rsidRDefault="00146577" w:rsidP="00E32711">
      <w:pPr>
        <w:spacing w:after="200"/>
        <w:rPr>
          <w:rFonts w:ascii="Sakkal Majalla" w:eastAsia="Times New Roman" w:hAnsi="Sakkal Majalla"/>
          <w:b/>
          <w:bCs/>
          <w:color w:val="006666"/>
          <w:sz w:val="160"/>
          <w:szCs w:val="72"/>
          <w:rtl/>
        </w:rPr>
      </w:pPr>
    </w:p>
    <w:p w14:paraId="38ED9731" w14:textId="77777777" w:rsidR="00146577" w:rsidRDefault="00146577" w:rsidP="00E32711">
      <w:pPr>
        <w:spacing w:after="200"/>
        <w:rPr>
          <w:rFonts w:ascii="Sakkal Majalla" w:eastAsia="Times New Roman" w:hAnsi="Sakkal Majalla"/>
          <w:b/>
          <w:bCs/>
          <w:color w:val="006666"/>
          <w:sz w:val="160"/>
          <w:szCs w:val="72"/>
          <w:rtl/>
        </w:rPr>
      </w:pPr>
    </w:p>
    <w:p w14:paraId="34438733" w14:textId="77777777" w:rsidR="00146577" w:rsidRDefault="00146577" w:rsidP="00E32711">
      <w:pPr>
        <w:spacing w:after="200"/>
        <w:rPr>
          <w:rFonts w:ascii="Sakkal Majalla" w:eastAsia="Times New Roman" w:hAnsi="Sakkal Majalla"/>
          <w:b/>
          <w:bCs/>
          <w:color w:val="006666"/>
          <w:sz w:val="160"/>
          <w:szCs w:val="72"/>
          <w:rtl/>
        </w:rPr>
      </w:pPr>
    </w:p>
    <w:p w14:paraId="1889317B" w14:textId="77777777" w:rsidR="00146577" w:rsidRDefault="00146577" w:rsidP="00E32711">
      <w:pPr>
        <w:spacing w:after="200"/>
        <w:rPr>
          <w:rFonts w:ascii="Sakkal Majalla" w:eastAsia="Times New Roman" w:hAnsi="Sakkal Majalla"/>
          <w:b/>
          <w:bCs/>
          <w:color w:val="006666"/>
          <w:sz w:val="160"/>
          <w:szCs w:val="72"/>
          <w:rtl/>
        </w:rPr>
      </w:pPr>
    </w:p>
    <w:p w14:paraId="2F7E1323" w14:textId="77777777" w:rsidR="00146577" w:rsidRPr="00D0280D" w:rsidRDefault="00146577" w:rsidP="00E32711">
      <w:pPr>
        <w:spacing w:after="200"/>
        <w:rPr>
          <w:rFonts w:ascii="Sakkal Majalla" w:eastAsia="Times New Roman" w:hAnsi="Sakkal Majalla"/>
          <w:b/>
          <w:bCs/>
          <w:color w:val="auto"/>
          <w:sz w:val="48"/>
          <w:szCs w:val="36"/>
          <w:rtl/>
        </w:rPr>
      </w:pPr>
    </w:p>
    <w:p w14:paraId="23B241E4" w14:textId="77777777" w:rsidR="00D0280D" w:rsidRPr="00D0280D" w:rsidRDefault="00D0280D" w:rsidP="00D0280D">
      <w:pPr>
        <w:spacing w:after="200" w:line="240" w:lineRule="auto"/>
        <w:jc w:val="center"/>
        <w:rPr>
          <w:rFonts w:ascii="Sakkal Majalla" w:eastAsia="Times New Roman" w:hAnsi="Sakkal Majalla"/>
          <w:b/>
          <w:bCs/>
          <w:color w:val="006666"/>
          <w:sz w:val="56"/>
          <w:szCs w:val="44"/>
          <w:lang w:val="en-GB"/>
        </w:rPr>
      </w:pPr>
      <w:r w:rsidRPr="00D0280D">
        <w:rPr>
          <w:rFonts w:ascii="Sakkal Majalla" w:eastAsia="Times New Roman" w:hAnsi="Sakkal Majalla"/>
          <w:b/>
          <w:bCs/>
          <w:color w:val="006666"/>
          <w:sz w:val="56"/>
          <w:szCs w:val="44"/>
          <w:rtl/>
        </w:rPr>
        <w:lastRenderedPageBreak/>
        <w:t>أولاً: مبادئ خدمة العملاء الفعّالة</w:t>
      </w:r>
    </w:p>
    <w:p w14:paraId="14FE97B8"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تُعد خدمة العملاء من أهم الركائز الأساسية لنجاح أي مؤسسة، سواء كانت تجارية أو خدمية أو حكومية، حيث لم يعد النجاح يعتمد فقط على جودة المنتج أو الخدمة، بل أصبح مرتبطًا بشكل مباشر بجودة تجربة العميل وكفاءة التعامل معه. فالعميل اليوم لا يبحث فقط عن منتج جيد، بل يبحث عن تجربة متكاملة يشعر فيها بالاهتمام، والاحترام، وسرعة الاستجابة، وحسن التعامل</w:t>
      </w:r>
      <w:r w:rsidRPr="00D0280D">
        <w:rPr>
          <w:rFonts w:ascii="Sakkal Majalla" w:eastAsia="Times New Roman" w:hAnsi="Sakkal Majalla"/>
          <w:b/>
          <w:bCs/>
          <w:color w:val="auto"/>
          <w:sz w:val="48"/>
          <w:szCs w:val="36"/>
          <w:lang w:val="en-GB"/>
        </w:rPr>
        <w:t>.</w:t>
      </w:r>
    </w:p>
    <w:p w14:paraId="060F30A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وفي بيئة العمل الحديثة، أصبحت خدمة العملاء عنصرًا استراتيجيًا يؤثر على سمعة المؤسسة، وولاء العملاء، واستمرارية النجاح، وزيادة الأرباح أو تحسين الأداء المؤسسي</w:t>
      </w:r>
      <w:r w:rsidRPr="00D0280D">
        <w:rPr>
          <w:rFonts w:ascii="Sakkal Majalla" w:eastAsia="Times New Roman" w:hAnsi="Sakkal Majalla"/>
          <w:b/>
          <w:bCs/>
          <w:color w:val="auto"/>
          <w:sz w:val="48"/>
          <w:szCs w:val="36"/>
          <w:lang w:val="en-GB"/>
        </w:rPr>
        <w:t>.</w:t>
      </w:r>
    </w:p>
    <w:p w14:paraId="0FCB5DF4"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مفهوم خدمة العملاء</w:t>
      </w:r>
    </w:p>
    <w:p w14:paraId="07E00BD9"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خدمة العملاء هي</w:t>
      </w:r>
      <w:r w:rsidRPr="00D0280D">
        <w:rPr>
          <w:rFonts w:ascii="Sakkal Majalla" w:eastAsia="Times New Roman" w:hAnsi="Sakkal Majalla"/>
          <w:b/>
          <w:bCs/>
          <w:color w:val="auto"/>
          <w:sz w:val="48"/>
          <w:szCs w:val="36"/>
          <w:lang w:val="en-GB"/>
        </w:rPr>
        <w:t>:</w:t>
      </w:r>
    </w:p>
    <w:p w14:paraId="39332BC5"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lang w:val="en-GB"/>
        </w:rPr>
        <w:t>"</w:t>
      </w:r>
      <w:r w:rsidRPr="00D0280D">
        <w:rPr>
          <w:rFonts w:ascii="Sakkal Majalla" w:eastAsia="Times New Roman" w:hAnsi="Sakkal Majalla"/>
          <w:b/>
          <w:bCs/>
          <w:color w:val="auto"/>
          <w:sz w:val="48"/>
          <w:szCs w:val="36"/>
          <w:rtl/>
        </w:rPr>
        <w:t>مجموعة الأنشطة والتفاعلات التي تقدمها المؤسسة للعملاء بهدف تلبية احتياجاتهم، وحل مشكلاتهم، وتقديم الدعم لهم قبل وأثناء وبعد الحصول على الخدمة أو المنتج</w:t>
      </w:r>
      <w:r w:rsidRPr="00D0280D">
        <w:rPr>
          <w:rFonts w:ascii="Sakkal Majalla" w:eastAsia="Times New Roman" w:hAnsi="Sakkal Majalla"/>
          <w:b/>
          <w:bCs/>
          <w:color w:val="auto"/>
          <w:sz w:val="48"/>
          <w:szCs w:val="36"/>
          <w:lang w:val="en-GB"/>
        </w:rPr>
        <w:t>."</w:t>
      </w:r>
    </w:p>
    <w:p w14:paraId="7B22F749"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ولا تقتصر خدمة العملاء على الرد على الاستفسارات فقط، بل تشمل كل نقطة تواصل بين المؤسسة والعميل</w:t>
      </w:r>
      <w:r w:rsidRPr="00D0280D">
        <w:rPr>
          <w:rFonts w:ascii="Sakkal Majalla" w:eastAsia="Times New Roman" w:hAnsi="Sakkal Majalla"/>
          <w:b/>
          <w:bCs/>
          <w:color w:val="auto"/>
          <w:sz w:val="48"/>
          <w:szCs w:val="36"/>
          <w:lang w:val="en-GB"/>
        </w:rPr>
        <w:t>.</w:t>
      </w:r>
    </w:p>
    <w:p w14:paraId="077599BE"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أهمية خدمة العملاء</w:t>
      </w:r>
    </w:p>
    <w:p w14:paraId="4597C8FE" w14:textId="59396463"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D0280D">
        <w:rPr>
          <w:rFonts w:ascii="Sakkal Majalla" w:eastAsia="Times New Roman" w:hAnsi="Sakkal Majalla"/>
          <w:b/>
          <w:bCs/>
          <w:color w:val="auto"/>
          <w:sz w:val="48"/>
          <w:szCs w:val="36"/>
          <w:rtl/>
        </w:rPr>
        <w:t>تعزيز رضا العملاء</w:t>
      </w:r>
    </w:p>
    <w:p w14:paraId="6B06903D"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كلما كانت الخدمة جيدة زاد رضا العميل عن المؤسسة</w:t>
      </w:r>
      <w:r w:rsidRPr="00D0280D">
        <w:rPr>
          <w:rFonts w:ascii="Sakkal Majalla" w:eastAsia="Times New Roman" w:hAnsi="Sakkal Majalla"/>
          <w:b/>
          <w:bCs/>
          <w:color w:val="auto"/>
          <w:sz w:val="48"/>
          <w:szCs w:val="36"/>
          <w:lang w:val="en-GB"/>
        </w:rPr>
        <w:t>.</w:t>
      </w:r>
    </w:p>
    <w:p w14:paraId="75D85770" w14:textId="5F768F47"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D0280D">
        <w:rPr>
          <w:rFonts w:ascii="Sakkal Majalla" w:eastAsia="Times New Roman" w:hAnsi="Sakkal Majalla"/>
          <w:b/>
          <w:bCs/>
          <w:color w:val="auto"/>
          <w:sz w:val="48"/>
          <w:szCs w:val="36"/>
          <w:rtl/>
        </w:rPr>
        <w:t>بناء الولاء</w:t>
      </w:r>
    </w:p>
    <w:p w14:paraId="079F5775"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العميل الراضي يعود مرة أخرى ويتحول إلى عميل دائم</w:t>
      </w:r>
      <w:r w:rsidRPr="00D0280D">
        <w:rPr>
          <w:rFonts w:ascii="Sakkal Majalla" w:eastAsia="Times New Roman" w:hAnsi="Sakkal Majalla"/>
          <w:b/>
          <w:bCs/>
          <w:color w:val="auto"/>
          <w:sz w:val="48"/>
          <w:szCs w:val="36"/>
          <w:lang w:val="en-GB"/>
        </w:rPr>
        <w:t>.</w:t>
      </w:r>
    </w:p>
    <w:p w14:paraId="06EAC90C" w14:textId="7D445F4F"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D0280D">
        <w:rPr>
          <w:rFonts w:ascii="Sakkal Majalla" w:eastAsia="Times New Roman" w:hAnsi="Sakkal Majalla"/>
          <w:b/>
          <w:bCs/>
          <w:color w:val="auto"/>
          <w:sz w:val="48"/>
          <w:szCs w:val="36"/>
          <w:rtl/>
        </w:rPr>
        <w:t>تحسين السمعة</w:t>
      </w:r>
    </w:p>
    <w:p w14:paraId="782F84E8"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lastRenderedPageBreak/>
        <w:t>الخدمة الجيدة تؤدي إلى انتشار سمعة إيجابية عن المؤسسة</w:t>
      </w:r>
      <w:r w:rsidRPr="00D0280D">
        <w:rPr>
          <w:rFonts w:ascii="Sakkal Majalla" w:eastAsia="Times New Roman" w:hAnsi="Sakkal Majalla"/>
          <w:b/>
          <w:bCs/>
          <w:color w:val="auto"/>
          <w:sz w:val="48"/>
          <w:szCs w:val="36"/>
          <w:lang w:val="en-GB"/>
        </w:rPr>
        <w:t>.</w:t>
      </w:r>
    </w:p>
    <w:p w14:paraId="520AB749" w14:textId="0B4FCF40"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D0280D">
        <w:rPr>
          <w:rFonts w:ascii="Sakkal Majalla" w:eastAsia="Times New Roman" w:hAnsi="Sakkal Majalla"/>
          <w:b/>
          <w:bCs/>
          <w:color w:val="auto"/>
          <w:sz w:val="48"/>
          <w:szCs w:val="36"/>
          <w:rtl/>
        </w:rPr>
        <w:t>زيادة المبيعات</w:t>
      </w:r>
    </w:p>
    <w:p w14:paraId="002640DE"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العملاء الراضون يوصون بالخدمة للآخرين</w:t>
      </w:r>
      <w:r w:rsidRPr="00D0280D">
        <w:rPr>
          <w:rFonts w:ascii="Sakkal Majalla" w:eastAsia="Times New Roman" w:hAnsi="Sakkal Majalla"/>
          <w:b/>
          <w:bCs/>
          <w:color w:val="auto"/>
          <w:sz w:val="48"/>
          <w:szCs w:val="36"/>
          <w:lang w:val="en-GB"/>
        </w:rPr>
        <w:t>.</w:t>
      </w:r>
    </w:p>
    <w:p w14:paraId="569333DA" w14:textId="0A003682"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5.</w:t>
      </w:r>
      <w:r w:rsidRPr="00D0280D">
        <w:rPr>
          <w:rFonts w:ascii="Sakkal Majalla" w:eastAsia="Times New Roman" w:hAnsi="Sakkal Majalla"/>
          <w:b/>
          <w:bCs/>
          <w:color w:val="auto"/>
          <w:sz w:val="48"/>
          <w:szCs w:val="36"/>
          <w:lang w:val="en-GB"/>
        </w:rPr>
        <w:t xml:space="preserve"> </w:t>
      </w:r>
      <w:r w:rsidRPr="00D0280D">
        <w:rPr>
          <w:rFonts w:ascii="Sakkal Majalla" w:eastAsia="Times New Roman" w:hAnsi="Sakkal Majalla"/>
          <w:b/>
          <w:bCs/>
          <w:color w:val="auto"/>
          <w:sz w:val="48"/>
          <w:szCs w:val="36"/>
          <w:rtl/>
        </w:rPr>
        <w:t>تقليل الشكاوى</w:t>
      </w:r>
    </w:p>
    <w:p w14:paraId="68391CAB"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خدمة فعالة تعني مشكلات أقل</w:t>
      </w:r>
      <w:r w:rsidRPr="00D0280D">
        <w:rPr>
          <w:rFonts w:ascii="Sakkal Majalla" w:eastAsia="Times New Roman" w:hAnsi="Sakkal Majalla"/>
          <w:b/>
          <w:bCs/>
          <w:color w:val="auto"/>
          <w:sz w:val="48"/>
          <w:szCs w:val="36"/>
          <w:lang w:val="en-GB"/>
        </w:rPr>
        <w:t>.</w:t>
      </w:r>
    </w:p>
    <w:p w14:paraId="720DB89D"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مبادئ خدمة العملاء الفعّالة</w:t>
      </w:r>
    </w:p>
    <w:p w14:paraId="13705FD7"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أولاً: الاحترام المتبادل</w:t>
      </w:r>
    </w:p>
    <w:p w14:paraId="591977D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يجب التعامل مع كل عميل باحترام مهما كان نوعه أو مشكلته</w:t>
      </w:r>
      <w:r w:rsidRPr="00D0280D">
        <w:rPr>
          <w:rFonts w:ascii="Sakkal Majalla" w:eastAsia="Times New Roman" w:hAnsi="Sakkal Majalla"/>
          <w:b/>
          <w:bCs/>
          <w:color w:val="auto"/>
          <w:sz w:val="48"/>
          <w:szCs w:val="36"/>
          <w:lang w:val="en-GB"/>
        </w:rPr>
        <w:t>.</w:t>
      </w:r>
    </w:p>
    <w:p w14:paraId="41188BC4"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ثانياً: السرعة في الاستجابة</w:t>
      </w:r>
    </w:p>
    <w:p w14:paraId="65B6AB4D"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العميل يتوقع ردًا سريعًا على استفساراته ومشكلاته</w:t>
      </w:r>
      <w:r w:rsidRPr="00D0280D">
        <w:rPr>
          <w:rFonts w:ascii="Sakkal Majalla" w:eastAsia="Times New Roman" w:hAnsi="Sakkal Majalla"/>
          <w:b/>
          <w:bCs/>
          <w:color w:val="auto"/>
          <w:sz w:val="48"/>
          <w:szCs w:val="36"/>
          <w:lang w:val="en-GB"/>
        </w:rPr>
        <w:t>.</w:t>
      </w:r>
    </w:p>
    <w:p w14:paraId="2BD6A5A8"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ثالثاً: الدقة في المعلومات</w:t>
      </w:r>
    </w:p>
    <w:p w14:paraId="649DDB19"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تقديم معلومات صحيحة وواضحة بدون تخمين أو تضليل</w:t>
      </w:r>
      <w:r w:rsidRPr="00D0280D">
        <w:rPr>
          <w:rFonts w:ascii="Sakkal Majalla" w:eastAsia="Times New Roman" w:hAnsi="Sakkal Majalla"/>
          <w:b/>
          <w:bCs/>
          <w:color w:val="auto"/>
          <w:sz w:val="48"/>
          <w:szCs w:val="36"/>
          <w:lang w:val="en-GB"/>
        </w:rPr>
        <w:t>.</w:t>
      </w:r>
    </w:p>
    <w:p w14:paraId="16EB2959"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رابعاً: الاحترافية</w:t>
      </w:r>
    </w:p>
    <w:p w14:paraId="569DF7F3"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التعامل بأسلوب مهني بعيد عن الانفعال أو التحيز</w:t>
      </w:r>
      <w:r w:rsidRPr="00D0280D">
        <w:rPr>
          <w:rFonts w:ascii="Sakkal Majalla" w:eastAsia="Times New Roman" w:hAnsi="Sakkal Majalla"/>
          <w:b/>
          <w:bCs/>
          <w:color w:val="auto"/>
          <w:sz w:val="48"/>
          <w:szCs w:val="36"/>
          <w:lang w:val="en-GB"/>
        </w:rPr>
        <w:t>.</w:t>
      </w:r>
    </w:p>
    <w:p w14:paraId="053DFD19"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خامساً: التعاطف</w:t>
      </w:r>
    </w:p>
    <w:p w14:paraId="36235710"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فهم مشاعر العميل والتعامل معه باهتمام</w:t>
      </w:r>
      <w:r w:rsidRPr="00D0280D">
        <w:rPr>
          <w:rFonts w:ascii="Sakkal Majalla" w:eastAsia="Times New Roman" w:hAnsi="Sakkal Majalla"/>
          <w:b/>
          <w:bCs/>
          <w:color w:val="auto"/>
          <w:sz w:val="48"/>
          <w:szCs w:val="36"/>
          <w:lang w:val="en-GB"/>
        </w:rPr>
        <w:t>.</w:t>
      </w:r>
    </w:p>
    <w:p w14:paraId="04CFD662"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سادساً: الالتزام بالوعود</w:t>
      </w:r>
    </w:p>
    <w:p w14:paraId="695FF13A" w14:textId="0A5E53ED"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تنفيذ ما يتم الاتفاق عليه مع العميل دون تأخير</w:t>
      </w:r>
      <w:r w:rsidRPr="00D0280D">
        <w:rPr>
          <w:rFonts w:ascii="Sakkal Majalla" w:eastAsia="Times New Roman" w:hAnsi="Sakkal Majalla"/>
          <w:b/>
          <w:bCs/>
          <w:color w:val="auto"/>
          <w:sz w:val="48"/>
          <w:szCs w:val="36"/>
          <w:lang w:val="en-GB"/>
        </w:rPr>
        <w:t>.</w:t>
      </w:r>
    </w:p>
    <w:p w14:paraId="20B61D4E" w14:textId="77777777" w:rsidR="00D0280D" w:rsidRPr="00D0280D" w:rsidRDefault="00D0280D" w:rsidP="00D0280D">
      <w:pPr>
        <w:spacing w:after="200" w:line="240" w:lineRule="auto"/>
        <w:jc w:val="center"/>
        <w:rPr>
          <w:rFonts w:ascii="Sakkal Majalla" w:eastAsia="Times New Roman" w:hAnsi="Sakkal Majalla"/>
          <w:b/>
          <w:bCs/>
          <w:color w:val="006666"/>
          <w:sz w:val="72"/>
          <w:szCs w:val="48"/>
          <w:lang w:val="en-GB"/>
        </w:rPr>
      </w:pPr>
      <w:r w:rsidRPr="00D0280D">
        <w:rPr>
          <w:rFonts w:ascii="Sakkal Majalla" w:eastAsia="Times New Roman" w:hAnsi="Sakkal Majalla"/>
          <w:b/>
          <w:bCs/>
          <w:color w:val="006666"/>
          <w:sz w:val="72"/>
          <w:szCs w:val="48"/>
          <w:rtl/>
        </w:rPr>
        <w:lastRenderedPageBreak/>
        <w:t>ثانياً: فهم احتياجات العملاء</w:t>
      </w:r>
    </w:p>
    <w:p w14:paraId="058F0E02"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مقدمة</w:t>
      </w:r>
    </w:p>
    <w:p w14:paraId="5C191FF1"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يُعد فهم احتياجات العملاء الخطوة الأولى والأساسية لتقديم خدمة فعّالة، حيث لا يمكن إرضاء العميل دون معرفة ما يحتاجه فعليًا، وما يتوقعه من الخدمة أو المنتج</w:t>
      </w:r>
      <w:r w:rsidRPr="00D0280D">
        <w:rPr>
          <w:rFonts w:ascii="Sakkal Majalla" w:eastAsia="Times New Roman" w:hAnsi="Sakkal Majalla"/>
          <w:b/>
          <w:bCs/>
          <w:color w:val="auto"/>
          <w:sz w:val="48"/>
          <w:szCs w:val="36"/>
          <w:lang w:val="en-GB"/>
        </w:rPr>
        <w:t>.</w:t>
      </w:r>
    </w:p>
    <w:p w14:paraId="4AEB49C0"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مفهوم احتياجات العملاء</w:t>
      </w:r>
    </w:p>
    <w:p w14:paraId="3F79257D"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هي</w:t>
      </w:r>
      <w:r w:rsidRPr="00D0280D">
        <w:rPr>
          <w:rFonts w:ascii="Sakkal Majalla" w:eastAsia="Times New Roman" w:hAnsi="Sakkal Majalla"/>
          <w:b/>
          <w:bCs/>
          <w:color w:val="auto"/>
          <w:sz w:val="48"/>
          <w:szCs w:val="36"/>
          <w:lang w:val="en-GB"/>
        </w:rPr>
        <w:t>:</w:t>
      </w:r>
    </w:p>
    <w:p w14:paraId="25A004FA"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lang w:val="en-GB"/>
        </w:rPr>
        <w:t>"</w:t>
      </w:r>
      <w:r w:rsidRPr="00D0280D">
        <w:rPr>
          <w:rFonts w:ascii="Sakkal Majalla" w:eastAsia="Times New Roman" w:hAnsi="Sakkal Majalla"/>
          <w:b/>
          <w:bCs/>
          <w:color w:val="auto"/>
          <w:sz w:val="48"/>
          <w:szCs w:val="36"/>
          <w:rtl/>
        </w:rPr>
        <w:t>المتطلبات والرغبات والتوقعات التي يسعى العملاء لتحقيقها من خلال الحصول على خدمة أو منتج معين</w:t>
      </w:r>
      <w:r w:rsidRPr="00D0280D">
        <w:rPr>
          <w:rFonts w:ascii="Sakkal Majalla" w:eastAsia="Times New Roman" w:hAnsi="Sakkal Majalla"/>
          <w:b/>
          <w:bCs/>
          <w:color w:val="auto"/>
          <w:sz w:val="48"/>
          <w:szCs w:val="36"/>
          <w:lang w:val="en-GB"/>
        </w:rPr>
        <w:t>."</w:t>
      </w:r>
    </w:p>
    <w:p w14:paraId="06EBB920"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أنواع احتياجات العملاء</w:t>
      </w:r>
    </w:p>
    <w:p w14:paraId="1C29ACFC" w14:textId="6F78D5AB"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D0280D">
        <w:rPr>
          <w:rFonts w:ascii="Sakkal Majalla" w:eastAsia="Times New Roman" w:hAnsi="Sakkal Majalla"/>
          <w:b/>
          <w:bCs/>
          <w:color w:val="auto"/>
          <w:sz w:val="48"/>
          <w:szCs w:val="36"/>
          <w:lang w:val="en-GB"/>
        </w:rPr>
        <w:t xml:space="preserve"> </w:t>
      </w:r>
      <w:r w:rsidRPr="00D0280D">
        <w:rPr>
          <w:rFonts w:ascii="Sakkal Majalla" w:eastAsia="Times New Roman" w:hAnsi="Sakkal Majalla"/>
          <w:b/>
          <w:bCs/>
          <w:color w:val="auto"/>
          <w:sz w:val="48"/>
          <w:szCs w:val="36"/>
          <w:rtl/>
        </w:rPr>
        <w:t>احتياجات أساسية</w:t>
      </w:r>
    </w:p>
    <w:p w14:paraId="05DE0768"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وهي الضروريات التي يتوقعها العميل مثل</w:t>
      </w:r>
      <w:r w:rsidRPr="00D0280D">
        <w:rPr>
          <w:rFonts w:ascii="Sakkal Majalla" w:eastAsia="Times New Roman" w:hAnsi="Sakkal Majalla"/>
          <w:b/>
          <w:bCs/>
          <w:color w:val="auto"/>
          <w:sz w:val="48"/>
          <w:szCs w:val="36"/>
          <w:lang w:val="en-GB"/>
        </w:rPr>
        <w:t>:</w:t>
      </w:r>
    </w:p>
    <w:p w14:paraId="31CEDBAD" w14:textId="77777777" w:rsidR="00D0280D" w:rsidRPr="00D0280D" w:rsidRDefault="00D0280D">
      <w:pPr>
        <w:numPr>
          <w:ilvl w:val="0"/>
          <w:numId w:val="81"/>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جودة المنتج</w:t>
      </w:r>
      <w:r w:rsidRPr="00D0280D">
        <w:rPr>
          <w:rFonts w:ascii="Sakkal Majalla" w:eastAsia="Times New Roman" w:hAnsi="Sakkal Majalla"/>
          <w:b/>
          <w:bCs/>
          <w:color w:val="auto"/>
          <w:sz w:val="48"/>
          <w:szCs w:val="36"/>
          <w:lang w:val="en-GB"/>
        </w:rPr>
        <w:t>.</w:t>
      </w:r>
    </w:p>
    <w:p w14:paraId="67CE4CD8" w14:textId="77777777" w:rsidR="00D0280D" w:rsidRPr="00D0280D" w:rsidRDefault="00D0280D">
      <w:pPr>
        <w:numPr>
          <w:ilvl w:val="0"/>
          <w:numId w:val="81"/>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السعر المناسب</w:t>
      </w:r>
      <w:r w:rsidRPr="00D0280D">
        <w:rPr>
          <w:rFonts w:ascii="Sakkal Majalla" w:eastAsia="Times New Roman" w:hAnsi="Sakkal Majalla"/>
          <w:b/>
          <w:bCs/>
          <w:color w:val="auto"/>
          <w:sz w:val="48"/>
          <w:szCs w:val="36"/>
          <w:lang w:val="en-GB"/>
        </w:rPr>
        <w:t>.</w:t>
      </w:r>
    </w:p>
    <w:p w14:paraId="7066E1DE" w14:textId="77777777" w:rsidR="00D0280D" w:rsidRPr="00D0280D" w:rsidRDefault="00D0280D">
      <w:pPr>
        <w:numPr>
          <w:ilvl w:val="0"/>
          <w:numId w:val="81"/>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الخدمة الجيدة</w:t>
      </w:r>
      <w:r w:rsidRPr="00D0280D">
        <w:rPr>
          <w:rFonts w:ascii="Sakkal Majalla" w:eastAsia="Times New Roman" w:hAnsi="Sakkal Majalla"/>
          <w:b/>
          <w:bCs/>
          <w:color w:val="auto"/>
          <w:sz w:val="48"/>
          <w:szCs w:val="36"/>
          <w:lang w:val="en-GB"/>
        </w:rPr>
        <w:t>.</w:t>
      </w:r>
    </w:p>
    <w:p w14:paraId="35F3F4F7" w14:textId="5B58684E"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D0280D">
        <w:rPr>
          <w:rFonts w:ascii="Sakkal Majalla" w:eastAsia="Times New Roman" w:hAnsi="Sakkal Majalla"/>
          <w:b/>
          <w:bCs/>
          <w:color w:val="auto"/>
          <w:sz w:val="48"/>
          <w:szCs w:val="36"/>
          <w:lang w:val="en-GB"/>
        </w:rPr>
        <w:t xml:space="preserve"> </w:t>
      </w:r>
      <w:r w:rsidRPr="00D0280D">
        <w:rPr>
          <w:rFonts w:ascii="Sakkal Majalla" w:eastAsia="Times New Roman" w:hAnsi="Sakkal Majalla"/>
          <w:b/>
          <w:bCs/>
          <w:color w:val="auto"/>
          <w:sz w:val="48"/>
          <w:szCs w:val="36"/>
          <w:rtl/>
        </w:rPr>
        <w:t>احتياجات نفسية</w:t>
      </w:r>
    </w:p>
    <w:p w14:paraId="6B09702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مثل</w:t>
      </w:r>
      <w:r w:rsidRPr="00D0280D">
        <w:rPr>
          <w:rFonts w:ascii="Sakkal Majalla" w:eastAsia="Times New Roman" w:hAnsi="Sakkal Majalla"/>
          <w:b/>
          <w:bCs/>
          <w:color w:val="auto"/>
          <w:sz w:val="48"/>
          <w:szCs w:val="36"/>
          <w:lang w:val="en-GB"/>
        </w:rPr>
        <w:t>:</w:t>
      </w:r>
    </w:p>
    <w:p w14:paraId="6421ADB6" w14:textId="77777777" w:rsidR="00D0280D" w:rsidRPr="00D0280D" w:rsidRDefault="00D0280D">
      <w:pPr>
        <w:numPr>
          <w:ilvl w:val="0"/>
          <w:numId w:val="82"/>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الاحترام</w:t>
      </w:r>
      <w:r w:rsidRPr="00D0280D">
        <w:rPr>
          <w:rFonts w:ascii="Sakkal Majalla" w:eastAsia="Times New Roman" w:hAnsi="Sakkal Majalla"/>
          <w:b/>
          <w:bCs/>
          <w:color w:val="auto"/>
          <w:sz w:val="48"/>
          <w:szCs w:val="36"/>
          <w:lang w:val="en-GB"/>
        </w:rPr>
        <w:t>.</w:t>
      </w:r>
    </w:p>
    <w:p w14:paraId="7B121C05" w14:textId="77777777" w:rsidR="00D0280D" w:rsidRPr="00D0280D" w:rsidRDefault="00D0280D">
      <w:pPr>
        <w:numPr>
          <w:ilvl w:val="0"/>
          <w:numId w:val="82"/>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lastRenderedPageBreak/>
        <w:t>التقدير</w:t>
      </w:r>
      <w:r w:rsidRPr="00D0280D">
        <w:rPr>
          <w:rFonts w:ascii="Sakkal Majalla" w:eastAsia="Times New Roman" w:hAnsi="Sakkal Majalla"/>
          <w:b/>
          <w:bCs/>
          <w:color w:val="auto"/>
          <w:sz w:val="48"/>
          <w:szCs w:val="36"/>
          <w:lang w:val="en-GB"/>
        </w:rPr>
        <w:t>.</w:t>
      </w:r>
    </w:p>
    <w:p w14:paraId="00C9E428" w14:textId="77777777" w:rsidR="00D0280D" w:rsidRPr="00D0280D" w:rsidRDefault="00D0280D">
      <w:pPr>
        <w:numPr>
          <w:ilvl w:val="0"/>
          <w:numId w:val="82"/>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الاهتمام</w:t>
      </w:r>
      <w:r w:rsidRPr="00D0280D">
        <w:rPr>
          <w:rFonts w:ascii="Sakkal Majalla" w:eastAsia="Times New Roman" w:hAnsi="Sakkal Majalla"/>
          <w:b/>
          <w:bCs/>
          <w:color w:val="auto"/>
          <w:sz w:val="48"/>
          <w:szCs w:val="36"/>
          <w:lang w:val="en-GB"/>
        </w:rPr>
        <w:t>.</w:t>
      </w:r>
    </w:p>
    <w:p w14:paraId="5C427B37" w14:textId="64107515"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D0280D">
        <w:rPr>
          <w:rFonts w:ascii="Sakkal Majalla" w:eastAsia="Times New Roman" w:hAnsi="Sakkal Majalla"/>
          <w:b/>
          <w:bCs/>
          <w:color w:val="auto"/>
          <w:sz w:val="48"/>
          <w:szCs w:val="36"/>
          <w:rtl/>
        </w:rPr>
        <w:t>احتياجات غير معلنة</w:t>
      </w:r>
    </w:p>
    <w:p w14:paraId="7D7DDF05"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وهي التي لا يعبر عنها العميل بشكل مباشر ولكن تظهر من سلوكه</w:t>
      </w:r>
      <w:r w:rsidRPr="00D0280D">
        <w:rPr>
          <w:rFonts w:ascii="Sakkal Majalla" w:eastAsia="Times New Roman" w:hAnsi="Sakkal Majalla"/>
          <w:b/>
          <w:bCs/>
          <w:color w:val="auto"/>
          <w:sz w:val="48"/>
          <w:szCs w:val="36"/>
          <w:lang w:val="en-GB"/>
        </w:rPr>
        <w:t>.</w:t>
      </w:r>
    </w:p>
    <w:p w14:paraId="60E1B9A7" w14:textId="6EA3B76C"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D0280D">
        <w:rPr>
          <w:rFonts w:ascii="Sakkal Majalla" w:eastAsia="Times New Roman" w:hAnsi="Sakkal Majalla"/>
          <w:b/>
          <w:bCs/>
          <w:color w:val="auto"/>
          <w:sz w:val="48"/>
          <w:szCs w:val="36"/>
          <w:lang w:val="en-GB"/>
        </w:rPr>
        <w:t xml:space="preserve"> </w:t>
      </w:r>
      <w:r w:rsidRPr="00D0280D">
        <w:rPr>
          <w:rFonts w:ascii="Sakkal Majalla" w:eastAsia="Times New Roman" w:hAnsi="Sakkal Majalla"/>
          <w:b/>
          <w:bCs/>
          <w:color w:val="auto"/>
          <w:sz w:val="48"/>
          <w:szCs w:val="36"/>
          <w:rtl/>
        </w:rPr>
        <w:t>احتياجات متطورة</w:t>
      </w:r>
    </w:p>
    <w:p w14:paraId="4E9C18CE"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تتغير مع الوقت حسب السوق والتجربة</w:t>
      </w:r>
      <w:r w:rsidRPr="00D0280D">
        <w:rPr>
          <w:rFonts w:ascii="Sakkal Majalla" w:eastAsia="Times New Roman" w:hAnsi="Sakkal Majalla"/>
          <w:b/>
          <w:bCs/>
          <w:color w:val="auto"/>
          <w:sz w:val="48"/>
          <w:szCs w:val="36"/>
          <w:lang w:val="en-GB"/>
        </w:rPr>
        <w:t>.</w:t>
      </w:r>
    </w:p>
    <w:p w14:paraId="55706835"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طرق فهم احتياجات العملاء</w:t>
      </w:r>
    </w:p>
    <w:p w14:paraId="545A9D22"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أولاً: الاستماع الفعّال</w:t>
      </w:r>
    </w:p>
    <w:p w14:paraId="334B0010"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التركيز على ما يقوله العميل دون مقاطعة</w:t>
      </w:r>
      <w:r w:rsidRPr="00D0280D">
        <w:rPr>
          <w:rFonts w:ascii="Sakkal Majalla" w:eastAsia="Times New Roman" w:hAnsi="Sakkal Majalla"/>
          <w:b/>
          <w:bCs/>
          <w:color w:val="auto"/>
          <w:sz w:val="48"/>
          <w:szCs w:val="36"/>
          <w:lang w:val="en-GB"/>
        </w:rPr>
        <w:t>.</w:t>
      </w:r>
    </w:p>
    <w:p w14:paraId="5F4E3011"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ثانياً: طرح الأسئلة</w:t>
      </w:r>
    </w:p>
    <w:p w14:paraId="5596D63D"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استخدام أسئلة مفتوحة لفهم التفاصيل</w:t>
      </w:r>
      <w:r w:rsidRPr="00D0280D">
        <w:rPr>
          <w:rFonts w:ascii="Sakkal Majalla" w:eastAsia="Times New Roman" w:hAnsi="Sakkal Majalla"/>
          <w:b/>
          <w:bCs/>
          <w:color w:val="auto"/>
          <w:sz w:val="48"/>
          <w:szCs w:val="36"/>
          <w:lang w:val="en-GB"/>
        </w:rPr>
        <w:t>.</w:t>
      </w:r>
    </w:p>
    <w:p w14:paraId="16A5C8BD"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ثالثاً: تحليل سلوك العميل</w:t>
      </w:r>
    </w:p>
    <w:p w14:paraId="7112C7A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مراقبة طريقة استخدامه للخدمة أو المنتج</w:t>
      </w:r>
      <w:r w:rsidRPr="00D0280D">
        <w:rPr>
          <w:rFonts w:ascii="Sakkal Majalla" w:eastAsia="Times New Roman" w:hAnsi="Sakkal Majalla"/>
          <w:b/>
          <w:bCs/>
          <w:color w:val="auto"/>
          <w:sz w:val="48"/>
          <w:szCs w:val="36"/>
          <w:lang w:val="en-GB"/>
        </w:rPr>
        <w:t>.</w:t>
      </w:r>
    </w:p>
    <w:p w14:paraId="78837A49"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رابعاً: جمع البيانات</w:t>
      </w:r>
    </w:p>
    <w:p w14:paraId="66F72A25"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من خلال الاستبيانات والتقارير</w:t>
      </w:r>
      <w:r w:rsidRPr="00D0280D">
        <w:rPr>
          <w:rFonts w:ascii="Sakkal Majalla" w:eastAsia="Times New Roman" w:hAnsi="Sakkal Majalla"/>
          <w:b/>
          <w:bCs/>
          <w:color w:val="auto"/>
          <w:sz w:val="48"/>
          <w:szCs w:val="36"/>
          <w:lang w:val="en-GB"/>
        </w:rPr>
        <w:t>.</w:t>
      </w:r>
    </w:p>
    <w:p w14:paraId="3318AF60"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خامساً: التغذية الراجعة</w:t>
      </w:r>
    </w:p>
    <w:p w14:paraId="550CB8DC"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الاستفادة من آراء العملاء السابقة</w:t>
      </w:r>
      <w:r w:rsidRPr="00D0280D">
        <w:rPr>
          <w:rFonts w:ascii="Sakkal Majalla" w:eastAsia="Times New Roman" w:hAnsi="Sakkal Majalla"/>
          <w:b/>
          <w:bCs/>
          <w:color w:val="auto"/>
          <w:sz w:val="48"/>
          <w:szCs w:val="36"/>
          <w:lang w:val="en-GB"/>
        </w:rPr>
        <w:t>.</w:t>
      </w:r>
    </w:p>
    <w:p w14:paraId="0EDEA1DF" w14:textId="77777777" w:rsidR="00D0280D" w:rsidRDefault="00D0280D" w:rsidP="00D0280D">
      <w:pPr>
        <w:spacing w:after="200" w:line="240" w:lineRule="auto"/>
        <w:rPr>
          <w:rFonts w:ascii="Sakkal Majalla" w:eastAsia="Times New Roman" w:hAnsi="Sakkal Majalla"/>
          <w:b/>
          <w:bCs/>
          <w:color w:val="auto"/>
          <w:sz w:val="48"/>
          <w:szCs w:val="36"/>
          <w:rtl/>
        </w:rPr>
      </w:pPr>
    </w:p>
    <w:p w14:paraId="641CB898" w14:textId="19C0A74B"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lastRenderedPageBreak/>
        <w:t>أهمية فهم احتياجات العملاء</w:t>
      </w:r>
    </w:p>
    <w:p w14:paraId="3CE295E8" w14:textId="77777777" w:rsidR="00D0280D" w:rsidRPr="00D0280D" w:rsidRDefault="00D0280D">
      <w:pPr>
        <w:numPr>
          <w:ilvl w:val="0"/>
          <w:numId w:val="83"/>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تحسين جودة الخدمة</w:t>
      </w:r>
      <w:r w:rsidRPr="00D0280D">
        <w:rPr>
          <w:rFonts w:ascii="Sakkal Majalla" w:eastAsia="Times New Roman" w:hAnsi="Sakkal Majalla"/>
          <w:b/>
          <w:bCs/>
          <w:color w:val="auto"/>
          <w:sz w:val="48"/>
          <w:szCs w:val="36"/>
          <w:lang w:val="en-GB"/>
        </w:rPr>
        <w:t>.</w:t>
      </w:r>
    </w:p>
    <w:p w14:paraId="5B9DB454" w14:textId="77777777" w:rsidR="00D0280D" w:rsidRPr="00D0280D" w:rsidRDefault="00D0280D">
      <w:pPr>
        <w:numPr>
          <w:ilvl w:val="0"/>
          <w:numId w:val="83"/>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زيادة رضا العملاء</w:t>
      </w:r>
      <w:r w:rsidRPr="00D0280D">
        <w:rPr>
          <w:rFonts w:ascii="Sakkal Majalla" w:eastAsia="Times New Roman" w:hAnsi="Sakkal Majalla"/>
          <w:b/>
          <w:bCs/>
          <w:color w:val="auto"/>
          <w:sz w:val="48"/>
          <w:szCs w:val="36"/>
          <w:lang w:val="en-GB"/>
        </w:rPr>
        <w:t>.</w:t>
      </w:r>
    </w:p>
    <w:p w14:paraId="4C1BEC8E" w14:textId="77777777" w:rsidR="00D0280D" w:rsidRPr="00D0280D" w:rsidRDefault="00D0280D">
      <w:pPr>
        <w:numPr>
          <w:ilvl w:val="0"/>
          <w:numId w:val="83"/>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تطوير المنتجات</w:t>
      </w:r>
      <w:r w:rsidRPr="00D0280D">
        <w:rPr>
          <w:rFonts w:ascii="Sakkal Majalla" w:eastAsia="Times New Roman" w:hAnsi="Sakkal Majalla"/>
          <w:b/>
          <w:bCs/>
          <w:color w:val="auto"/>
          <w:sz w:val="48"/>
          <w:szCs w:val="36"/>
          <w:lang w:val="en-GB"/>
        </w:rPr>
        <w:t>.</w:t>
      </w:r>
    </w:p>
    <w:p w14:paraId="664EEEF5" w14:textId="77777777" w:rsidR="00D0280D" w:rsidRPr="00D0280D" w:rsidRDefault="00D0280D">
      <w:pPr>
        <w:numPr>
          <w:ilvl w:val="0"/>
          <w:numId w:val="83"/>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تقليل الشكاوى</w:t>
      </w:r>
      <w:r w:rsidRPr="00D0280D">
        <w:rPr>
          <w:rFonts w:ascii="Sakkal Majalla" w:eastAsia="Times New Roman" w:hAnsi="Sakkal Majalla"/>
          <w:b/>
          <w:bCs/>
          <w:color w:val="auto"/>
          <w:sz w:val="48"/>
          <w:szCs w:val="36"/>
          <w:lang w:val="en-GB"/>
        </w:rPr>
        <w:t>.</w:t>
      </w:r>
    </w:p>
    <w:p w14:paraId="04E9AAE0" w14:textId="54BB599B" w:rsidR="00D0280D" w:rsidRPr="00D0280D" w:rsidRDefault="00D0280D">
      <w:pPr>
        <w:numPr>
          <w:ilvl w:val="0"/>
          <w:numId w:val="83"/>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تعزيز المنافسة</w:t>
      </w:r>
      <w:r w:rsidRPr="00D0280D">
        <w:rPr>
          <w:rFonts w:ascii="Sakkal Majalla" w:eastAsia="Times New Roman" w:hAnsi="Sakkal Majalla"/>
          <w:b/>
          <w:bCs/>
          <w:color w:val="auto"/>
          <w:sz w:val="48"/>
          <w:szCs w:val="36"/>
          <w:lang w:val="en-GB"/>
        </w:rPr>
        <w:t>.</w:t>
      </w:r>
    </w:p>
    <w:p w14:paraId="134D0641" w14:textId="77777777" w:rsidR="00D0280D" w:rsidRPr="00D0280D" w:rsidRDefault="00D0280D" w:rsidP="00D0280D">
      <w:pPr>
        <w:spacing w:after="200" w:line="240" w:lineRule="auto"/>
        <w:jc w:val="center"/>
        <w:rPr>
          <w:rFonts w:ascii="Sakkal Majalla" w:eastAsia="Times New Roman" w:hAnsi="Sakkal Majalla"/>
          <w:b/>
          <w:bCs/>
          <w:color w:val="006666"/>
          <w:sz w:val="72"/>
          <w:szCs w:val="48"/>
          <w:lang w:val="en-GB"/>
        </w:rPr>
      </w:pPr>
      <w:r w:rsidRPr="00D0280D">
        <w:rPr>
          <w:rFonts w:ascii="Sakkal Majalla" w:eastAsia="Times New Roman" w:hAnsi="Sakkal Majalla"/>
          <w:b/>
          <w:bCs/>
          <w:color w:val="006666"/>
          <w:sz w:val="72"/>
          <w:szCs w:val="48"/>
          <w:rtl/>
        </w:rPr>
        <w:t>ثالثاً: إدارة توقعات العملاء</w:t>
      </w:r>
    </w:p>
    <w:p w14:paraId="47D090EA"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توقعات العملاء هي الصورة الذهنية التي يكونها العميل عن الخدمة أو المنتج قبل الحصول عليه، وقد تكون هذه التوقعات واقعية أو مبالغ فيها. وتكمن أهمية إدارة التوقعات في تحقيق التوازن بين ما يتوقعه العميل وما تستطيع المؤسسة تقديمه فعليًا</w:t>
      </w:r>
      <w:r w:rsidRPr="00D0280D">
        <w:rPr>
          <w:rFonts w:ascii="Sakkal Majalla" w:eastAsia="Times New Roman" w:hAnsi="Sakkal Majalla"/>
          <w:b/>
          <w:bCs/>
          <w:color w:val="auto"/>
          <w:sz w:val="48"/>
          <w:szCs w:val="36"/>
          <w:lang w:val="en-GB"/>
        </w:rPr>
        <w:t>.</w:t>
      </w:r>
    </w:p>
    <w:p w14:paraId="27542C3D"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مفهوم إدارة توقعات العملاء</w:t>
      </w:r>
    </w:p>
    <w:p w14:paraId="6331E1B8"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هي</w:t>
      </w:r>
      <w:r w:rsidRPr="00D0280D">
        <w:rPr>
          <w:rFonts w:ascii="Sakkal Majalla" w:eastAsia="Times New Roman" w:hAnsi="Sakkal Majalla"/>
          <w:b/>
          <w:bCs/>
          <w:color w:val="auto"/>
          <w:sz w:val="48"/>
          <w:szCs w:val="36"/>
          <w:lang w:val="en-GB"/>
        </w:rPr>
        <w:t>:</w:t>
      </w:r>
    </w:p>
    <w:p w14:paraId="0BAD4D94"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lang w:val="en-GB"/>
        </w:rPr>
        <w:t>"</w:t>
      </w:r>
      <w:r w:rsidRPr="00D0280D">
        <w:rPr>
          <w:rFonts w:ascii="Sakkal Majalla" w:eastAsia="Times New Roman" w:hAnsi="Sakkal Majalla"/>
          <w:b/>
          <w:bCs/>
          <w:color w:val="auto"/>
          <w:sz w:val="48"/>
          <w:szCs w:val="36"/>
          <w:rtl/>
        </w:rPr>
        <w:t>عملية توجيه وضبط توقعات العملاء بشكل واقعي من خلال التواصل الواضح والمستمر لضمان رضاهم عن الخدمة المقدمة</w:t>
      </w:r>
      <w:r w:rsidRPr="00D0280D">
        <w:rPr>
          <w:rFonts w:ascii="Sakkal Majalla" w:eastAsia="Times New Roman" w:hAnsi="Sakkal Majalla"/>
          <w:b/>
          <w:bCs/>
          <w:color w:val="auto"/>
          <w:sz w:val="48"/>
          <w:szCs w:val="36"/>
          <w:lang w:val="en-GB"/>
        </w:rPr>
        <w:t>."</w:t>
      </w:r>
    </w:p>
    <w:p w14:paraId="1285D24D"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أهمية إدارة التوقعات</w:t>
      </w:r>
    </w:p>
    <w:p w14:paraId="32E19BE8" w14:textId="690E4DA2"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D0280D">
        <w:rPr>
          <w:rFonts w:ascii="Sakkal Majalla" w:eastAsia="Times New Roman" w:hAnsi="Sakkal Majalla"/>
          <w:b/>
          <w:bCs/>
          <w:color w:val="auto"/>
          <w:sz w:val="48"/>
          <w:szCs w:val="36"/>
          <w:lang w:val="en-GB"/>
        </w:rPr>
        <w:t xml:space="preserve"> </w:t>
      </w:r>
      <w:r w:rsidRPr="00D0280D">
        <w:rPr>
          <w:rFonts w:ascii="Sakkal Majalla" w:eastAsia="Times New Roman" w:hAnsi="Sakkal Majalla"/>
          <w:b/>
          <w:bCs/>
          <w:color w:val="auto"/>
          <w:sz w:val="48"/>
          <w:szCs w:val="36"/>
          <w:rtl/>
        </w:rPr>
        <w:t>تقليل الشكاوى</w:t>
      </w:r>
    </w:p>
    <w:p w14:paraId="1426D525"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عندما تكون التوقعات واضحة تقل حالات عدم الرضا</w:t>
      </w:r>
      <w:r w:rsidRPr="00D0280D">
        <w:rPr>
          <w:rFonts w:ascii="Sakkal Majalla" w:eastAsia="Times New Roman" w:hAnsi="Sakkal Majalla"/>
          <w:b/>
          <w:bCs/>
          <w:color w:val="auto"/>
          <w:sz w:val="48"/>
          <w:szCs w:val="36"/>
          <w:lang w:val="en-GB"/>
        </w:rPr>
        <w:t>.</w:t>
      </w:r>
    </w:p>
    <w:p w14:paraId="30CBB952" w14:textId="781D3601"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D0280D">
        <w:rPr>
          <w:rFonts w:ascii="Sakkal Majalla" w:eastAsia="Times New Roman" w:hAnsi="Sakkal Majalla"/>
          <w:b/>
          <w:bCs/>
          <w:color w:val="auto"/>
          <w:sz w:val="48"/>
          <w:szCs w:val="36"/>
          <w:lang w:val="en-GB"/>
        </w:rPr>
        <w:t xml:space="preserve"> </w:t>
      </w:r>
      <w:r w:rsidRPr="00D0280D">
        <w:rPr>
          <w:rFonts w:ascii="Sakkal Majalla" w:eastAsia="Times New Roman" w:hAnsi="Sakkal Majalla"/>
          <w:b/>
          <w:bCs/>
          <w:color w:val="auto"/>
          <w:sz w:val="48"/>
          <w:szCs w:val="36"/>
          <w:rtl/>
        </w:rPr>
        <w:t>زيادة رضا العملاء</w:t>
      </w:r>
    </w:p>
    <w:p w14:paraId="12914034"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lastRenderedPageBreak/>
        <w:t>تحقيق ما تم الاتفاق عليه يعزز الرضا</w:t>
      </w:r>
      <w:r w:rsidRPr="00D0280D">
        <w:rPr>
          <w:rFonts w:ascii="Sakkal Majalla" w:eastAsia="Times New Roman" w:hAnsi="Sakkal Majalla"/>
          <w:b/>
          <w:bCs/>
          <w:color w:val="auto"/>
          <w:sz w:val="48"/>
          <w:szCs w:val="36"/>
          <w:lang w:val="en-GB"/>
        </w:rPr>
        <w:t>.</w:t>
      </w:r>
    </w:p>
    <w:p w14:paraId="6958D451" w14:textId="09B942D0"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D0280D">
        <w:rPr>
          <w:rFonts w:ascii="Sakkal Majalla" w:eastAsia="Times New Roman" w:hAnsi="Sakkal Majalla"/>
          <w:b/>
          <w:bCs/>
          <w:color w:val="auto"/>
          <w:sz w:val="48"/>
          <w:szCs w:val="36"/>
          <w:lang w:val="en-GB"/>
        </w:rPr>
        <w:t xml:space="preserve"> </w:t>
      </w:r>
      <w:r w:rsidRPr="00D0280D">
        <w:rPr>
          <w:rFonts w:ascii="Sakkal Majalla" w:eastAsia="Times New Roman" w:hAnsi="Sakkal Majalla"/>
          <w:b/>
          <w:bCs/>
          <w:color w:val="auto"/>
          <w:sz w:val="48"/>
          <w:szCs w:val="36"/>
          <w:rtl/>
        </w:rPr>
        <w:t>بناء الثقة</w:t>
      </w:r>
    </w:p>
    <w:p w14:paraId="0FD627EE"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الشفافية تعزز الثقة بين العميل والمؤسسة</w:t>
      </w:r>
      <w:r w:rsidRPr="00D0280D">
        <w:rPr>
          <w:rFonts w:ascii="Sakkal Majalla" w:eastAsia="Times New Roman" w:hAnsi="Sakkal Majalla"/>
          <w:b/>
          <w:bCs/>
          <w:color w:val="auto"/>
          <w:sz w:val="48"/>
          <w:szCs w:val="36"/>
          <w:lang w:val="en-GB"/>
        </w:rPr>
        <w:t>.</w:t>
      </w:r>
    </w:p>
    <w:p w14:paraId="25C69CA5" w14:textId="30A2FCF3"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D0280D">
        <w:rPr>
          <w:rFonts w:ascii="Sakkal Majalla" w:eastAsia="Times New Roman" w:hAnsi="Sakkal Majalla"/>
          <w:b/>
          <w:bCs/>
          <w:color w:val="auto"/>
          <w:sz w:val="48"/>
          <w:szCs w:val="36"/>
          <w:lang w:val="en-GB"/>
        </w:rPr>
        <w:t xml:space="preserve"> </w:t>
      </w:r>
      <w:r w:rsidRPr="00D0280D">
        <w:rPr>
          <w:rFonts w:ascii="Sakkal Majalla" w:eastAsia="Times New Roman" w:hAnsi="Sakkal Majalla"/>
          <w:b/>
          <w:bCs/>
          <w:color w:val="auto"/>
          <w:sz w:val="48"/>
          <w:szCs w:val="36"/>
          <w:rtl/>
        </w:rPr>
        <w:t>تحسين العلاقة طويلة المدى</w:t>
      </w:r>
    </w:p>
    <w:p w14:paraId="4F742ED9"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العميل الراضي يستمر في التعامل</w:t>
      </w:r>
      <w:r w:rsidRPr="00D0280D">
        <w:rPr>
          <w:rFonts w:ascii="Sakkal Majalla" w:eastAsia="Times New Roman" w:hAnsi="Sakkal Majalla"/>
          <w:b/>
          <w:bCs/>
          <w:color w:val="auto"/>
          <w:sz w:val="48"/>
          <w:szCs w:val="36"/>
          <w:lang w:val="en-GB"/>
        </w:rPr>
        <w:t>.</w:t>
      </w:r>
    </w:p>
    <w:p w14:paraId="37360A8E"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استراتيجيات إدارة توقعات العملاء</w:t>
      </w:r>
    </w:p>
    <w:p w14:paraId="2F3FCD9E"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أولاً: الوضوح في المعلومات</w:t>
      </w:r>
    </w:p>
    <w:p w14:paraId="3DBFECA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تقديم معلومات دقيقة منذ البداية</w:t>
      </w:r>
      <w:r w:rsidRPr="00D0280D">
        <w:rPr>
          <w:rFonts w:ascii="Sakkal Majalla" w:eastAsia="Times New Roman" w:hAnsi="Sakkal Majalla"/>
          <w:b/>
          <w:bCs/>
          <w:color w:val="auto"/>
          <w:sz w:val="48"/>
          <w:szCs w:val="36"/>
          <w:lang w:val="en-GB"/>
        </w:rPr>
        <w:t>.</w:t>
      </w:r>
    </w:p>
    <w:p w14:paraId="06E7B797"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ثانياً: عدم المبالغة في الوعود</w:t>
      </w:r>
    </w:p>
    <w:p w14:paraId="027AD04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تجنب تقديم وعود غير واقعية</w:t>
      </w:r>
      <w:r w:rsidRPr="00D0280D">
        <w:rPr>
          <w:rFonts w:ascii="Sakkal Majalla" w:eastAsia="Times New Roman" w:hAnsi="Sakkal Majalla"/>
          <w:b/>
          <w:bCs/>
          <w:color w:val="auto"/>
          <w:sz w:val="48"/>
          <w:szCs w:val="36"/>
          <w:lang w:val="en-GB"/>
        </w:rPr>
        <w:t>.</w:t>
      </w:r>
    </w:p>
    <w:p w14:paraId="3C961FD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ثالثاً: التواصل المستمر</w:t>
      </w:r>
    </w:p>
    <w:p w14:paraId="66517831"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إبقاء العميل على اطلاع بالتحديثات</w:t>
      </w:r>
      <w:r w:rsidRPr="00D0280D">
        <w:rPr>
          <w:rFonts w:ascii="Sakkal Majalla" w:eastAsia="Times New Roman" w:hAnsi="Sakkal Majalla"/>
          <w:b/>
          <w:bCs/>
          <w:color w:val="auto"/>
          <w:sz w:val="48"/>
          <w:szCs w:val="36"/>
          <w:lang w:val="en-GB"/>
        </w:rPr>
        <w:t>.</w:t>
      </w:r>
    </w:p>
    <w:p w14:paraId="5E7CD9E6"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رابعاً: تحديد حدود الخدمة</w:t>
      </w:r>
    </w:p>
    <w:p w14:paraId="76C02E2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توضيح ما يمكن وما لا يمكن تقديمه</w:t>
      </w:r>
      <w:r w:rsidRPr="00D0280D">
        <w:rPr>
          <w:rFonts w:ascii="Sakkal Majalla" w:eastAsia="Times New Roman" w:hAnsi="Sakkal Majalla"/>
          <w:b/>
          <w:bCs/>
          <w:color w:val="auto"/>
          <w:sz w:val="48"/>
          <w:szCs w:val="36"/>
          <w:lang w:val="en-GB"/>
        </w:rPr>
        <w:t>.</w:t>
      </w:r>
    </w:p>
    <w:p w14:paraId="45B8B4EA"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خامساً: الشفافية</w:t>
      </w:r>
    </w:p>
    <w:p w14:paraId="5A0147F4"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إبلاغ العميل بأي تأخير أو تغيير فور حدوثه</w:t>
      </w:r>
      <w:r w:rsidRPr="00D0280D">
        <w:rPr>
          <w:rFonts w:ascii="Sakkal Majalla" w:eastAsia="Times New Roman" w:hAnsi="Sakkal Majalla"/>
          <w:b/>
          <w:bCs/>
          <w:color w:val="auto"/>
          <w:sz w:val="48"/>
          <w:szCs w:val="36"/>
          <w:lang w:val="en-GB"/>
        </w:rPr>
        <w:t>.</w:t>
      </w:r>
    </w:p>
    <w:p w14:paraId="5010AEBD" w14:textId="77777777" w:rsidR="00D0280D" w:rsidRDefault="00D0280D" w:rsidP="00D0280D">
      <w:pPr>
        <w:spacing w:after="200" w:line="240" w:lineRule="auto"/>
        <w:rPr>
          <w:rFonts w:ascii="Sakkal Majalla" w:eastAsia="Times New Roman" w:hAnsi="Sakkal Majalla"/>
          <w:b/>
          <w:bCs/>
          <w:color w:val="auto"/>
          <w:sz w:val="48"/>
          <w:szCs w:val="36"/>
          <w:rtl/>
        </w:rPr>
      </w:pPr>
    </w:p>
    <w:p w14:paraId="171FC3AC" w14:textId="77777777" w:rsidR="00D0280D" w:rsidRDefault="00D0280D" w:rsidP="00D0280D">
      <w:pPr>
        <w:spacing w:after="200" w:line="240" w:lineRule="auto"/>
        <w:rPr>
          <w:rFonts w:ascii="Sakkal Majalla" w:eastAsia="Times New Roman" w:hAnsi="Sakkal Majalla"/>
          <w:b/>
          <w:bCs/>
          <w:color w:val="auto"/>
          <w:sz w:val="48"/>
          <w:szCs w:val="36"/>
          <w:rtl/>
        </w:rPr>
      </w:pPr>
    </w:p>
    <w:p w14:paraId="7E323866" w14:textId="2B0C6F8A"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lastRenderedPageBreak/>
        <w:t>أخطاء شائعة</w:t>
      </w:r>
    </w:p>
    <w:p w14:paraId="67AA9C4F" w14:textId="77777777" w:rsidR="00D0280D" w:rsidRPr="00D0280D" w:rsidRDefault="00D0280D">
      <w:pPr>
        <w:numPr>
          <w:ilvl w:val="0"/>
          <w:numId w:val="84"/>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تقديم وعود غير واقعية</w:t>
      </w:r>
      <w:r w:rsidRPr="00D0280D">
        <w:rPr>
          <w:rFonts w:ascii="Sakkal Majalla" w:eastAsia="Times New Roman" w:hAnsi="Sakkal Majalla"/>
          <w:b/>
          <w:bCs/>
          <w:color w:val="auto"/>
          <w:sz w:val="48"/>
          <w:szCs w:val="36"/>
          <w:lang w:val="en-GB"/>
        </w:rPr>
        <w:t>.</w:t>
      </w:r>
    </w:p>
    <w:p w14:paraId="173B7B43" w14:textId="77777777" w:rsidR="00D0280D" w:rsidRPr="00D0280D" w:rsidRDefault="00D0280D">
      <w:pPr>
        <w:numPr>
          <w:ilvl w:val="0"/>
          <w:numId w:val="84"/>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غموض المعلومات</w:t>
      </w:r>
      <w:r w:rsidRPr="00D0280D">
        <w:rPr>
          <w:rFonts w:ascii="Sakkal Majalla" w:eastAsia="Times New Roman" w:hAnsi="Sakkal Majalla"/>
          <w:b/>
          <w:bCs/>
          <w:color w:val="auto"/>
          <w:sz w:val="48"/>
          <w:szCs w:val="36"/>
          <w:lang w:val="en-GB"/>
        </w:rPr>
        <w:t>.</w:t>
      </w:r>
    </w:p>
    <w:p w14:paraId="5FF476C8" w14:textId="77777777" w:rsidR="00D0280D" w:rsidRPr="00D0280D" w:rsidRDefault="00D0280D">
      <w:pPr>
        <w:numPr>
          <w:ilvl w:val="0"/>
          <w:numId w:val="84"/>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تأخير الردود</w:t>
      </w:r>
      <w:r w:rsidRPr="00D0280D">
        <w:rPr>
          <w:rFonts w:ascii="Sakkal Majalla" w:eastAsia="Times New Roman" w:hAnsi="Sakkal Majalla"/>
          <w:b/>
          <w:bCs/>
          <w:color w:val="auto"/>
          <w:sz w:val="48"/>
          <w:szCs w:val="36"/>
          <w:lang w:val="en-GB"/>
        </w:rPr>
        <w:t>.</w:t>
      </w:r>
    </w:p>
    <w:p w14:paraId="30984D6E" w14:textId="3B75F842" w:rsidR="00D0280D" w:rsidRPr="00D0280D" w:rsidRDefault="00D0280D">
      <w:pPr>
        <w:numPr>
          <w:ilvl w:val="0"/>
          <w:numId w:val="84"/>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عدم المتابعة</w:t>
      </w:r>
      <w:r w:rsidRPr="00D0280D">
        <w:rPr>
          <w:rFonts w:ascii="Sakkal Majalla" w:eastAsia="Times New Roman" w:hAnsi="Sakkal Majalla"/>
          <w:b/>
          <w:bCs/>
          <w:color w:val="auto"/>
          <w:sz w:val="48"/>
          <w:szCs w:val="36"/>
          <w:lang w:val="en-GB"/>
        </w:rPr>
        <w:t>.</w:t>
      </w:r>
    </w:p>
    <w:p w14:paraId="5DDF4EA6" w14:textId="77777777" w:rsidR="00D0280D" w:rsidRPr="00D0280D" w:rsidRDefault="00D0280D" w:rsidP="00D0280D">
      <w:pPr>
        <w:spacing w:after="200" w:line="240" w:lineRule="auto"/>
        <w:jc w:val="center"/>
        <w:rPr>
          <w:rFonts w:ascii="Sakkal Majalla" w:eastAsia="Times New Roman" w:hAnsi="Sakkal Majalla"/>
          <w:b/>
          <w:bCs/>
          <w:color w:val="006666"/>
          <w:sz w:val="56"/>
          <w:szCs w:val="44"/>
          <w:lang w:val="en-GB"/>
        </w:rPr>
      </w:pPr>
      <w:r w:rsidRPr="00D0280D">
        <w:rPr>
          <w:rFonts w:ascii="Sakkal Majalla" w:eastAsia="Times New Roman" w:hAnsi="Sakkal Majalla"/>
          <w:b/>
          <w:bCs/>
          <w:color w:val="006666"/>
          <w:sz w:val="56"/>
          <w:szCs w:val="44"/>
          <w:rtl/>
        </w:rPr>
        <w:t>رابعاً: التعامل مع الشكاوى والاستفسارات</w:t>
      </w:r>
    </w:p>
    <w:p w14:paraId="5AD92067"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مقدمة</w:t>
      </w:r>
    </w:p>
    <w:p w14:paraId="56BCF10C"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تُعد الشكاوى والاستفسارات جزءًا طبيعيًا من علاقة المؤسسة بالعملاء، بل إنها تمثل فرصة مهمة لتحسين الخدمة وتطوير الأداء إذا تم التعامل معها بشكل احترافي</w:t>
      </w:r>
      <w:r w:rsidRPr="00D0280D">
        <w:rPr>
          <w:rFonts w:ascii="Sakkal Majalla" w:eastAsia="Times New Roman" w:hAnsi="Sakkal Majalla"/>
          <w:b/>
          <w:bCs/>
          <w:color w:val="auto"/>
          <w:sz w:val="48"/>
          <w:szCs w:val="36"/>
          <w:lang w:val="en-GB"/>
        </w:rPr>
        <w:t>.</w:t>
      </w:r>
    </w:p>
    <w:p w14:paraId="29784D33"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مفهوم الشكاوى</w:t>
      </w:r>
    </w:p>
    <w:p w14:paraId="07367054"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هي</w:t>
      </w:r>
      <w:r w:rsidRPr="00D0280D">
        <w:rPr>
          <w:rFonts w:ascii="Sakkal Majalla" w:eastAsia="Times New Roman" w:hAnsi="Sakkal Majalla"/>
          <w:b/>
          <w:bCs/>
          <w:color w:val="auto"/>
          <w:sz w:val="48"/>
          <w:szCs w:val="36"/>
          <w:lang w:val="en-GB"/>
        </w:rPr>
        <w:t>:</w:t>
      </w:r>
    </w:p>
    <w:p w14:paraId="4E7FEEFA"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lang w:val="en-GB"/>
        </w:rPr>
        <w:t>"</w:t>
      </w:r>
      <w:r w:rsidRPr="00D0280D">
        <w:rPr>
          <w:rFonts w:ascii="Sakkal Majalla" w:eastAsia="Times New Roman" w:hAnsi="Sakkal Majalla"/>
          <w:b/>
          <w:bCs/>
          <w:color w:val="auto"/>
          <w:sz w:val="48"/>
          <w:szCs w:val="36"/>
          <w:rtl/>
        </w:rPr>
        <w:t>تعبير العميل عن عدم رضاه عن خدمة أو منتج نتيجة لوجود مشكلة أو خلل أو سوء فهم</w:t>
      </w:r>
      <w:r w:rsidRPr="00D0280D">
        <w:rPr>
          <w:rFonts w:ascii="Sakkal Majalla" w:eastAsia="Times New Roman" w:hAnsi="Sakkal Majalla"/>
          <w:b/>
          <w:bCs/>
          <w:color w:val="auto"/>
          <w:sz w:val="48"/>
          <w:szCs w:val="36"/>
          <w:lang w:val="en-GB"/>
        </w:rPr>
        <w:t>."</w:t>
      </w:r>
    </w:p>
    <w:p w14:paraId="1CFFC9F5"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مفهوم الاستفسارات</w:t>
      </w:r>
    </w:p>
    <w:p w14:paraId="1BF38D61"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هي</w:t>
      </w:r>
      <w:r w:rsidRPr="00D0280D">
        <w:rPr>
          <w:rFonts w:ascii="Sakkal Majalla" w:eastAsia="Times New Roman" w:hAnsi="Sakkal Majalla"/>
          <w:b/>
          <w:bCs/>
          <w:color w:val="auto"/>
          <w:sz w:val="48"/>
          <w:szCs w:val="36"/>
          <w:lang w:val="en-GB"/>
        </w:rPr>
        <w:t>:</w:t>
      </w:r>
    </w:p>
    <w:p w14:paraId="69837FC1"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lang w:val="en-GB"/>
        </w:rPr>
        <w:t>"</w:t>
      </w:r>
      <w:r w:rsidRPr="00D0280D">
        <w:rPr>
          <w:rFonts w:ascii="Sakkal Majalla" w:eastAsia="Times New Roman" w:hAnsi="Sakkal Majalla"/>
          <w:b/>
          <w:bCs/>
          <w:color w:val="auto"/>
          <w:sz w:val="48"/>
          <w:szCs w:val="36"/>
          <w:rtl/>
        </w:rPr>
        <w:t>طلبات للحصول على معلومات أو توضيحات حول خدمة أو منتج</w:t>
      </w:r>
      <w:r w:rsidRPr="00D0280D">
        <w:rPr>
          <w:rFonts w:ascii="Sakkal Majalla" w:eastAsia="Times New Roman" w:hAnsi="Sakkal Majalla"/>
          <w:b/>
          <w:bCs/>
          <w:color w:val="auto"/>
          <w:sz w:val="48"/>
          <w:szCs w:val="36"/>
          <w:lang w:val="en-GB"/>
        </w:rPr>
        <w:t>."</w:t>
      </w:r>
    </w:p>
    <w:p w14:paraId="74C8EDD2"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أهمية التعامل الجيد مع الشكاوى</w:t>
      </w:r>
    </w:p>
    <w:p w14:paraId="5B5881E8" w14:textId="77777777" w:rsidR="00D0280D" w:rsidRPr="00D0280D" w:rsidRDefault="00D0280D">
      <w:pPr>
        <w:numPr>
          <w:ilvl w:val="0"/>
          <w:numId w:val="85"/>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تحسين جودة الخدمة</w:t>
      </w:r>
      <w:r w:rsidRPr="00D0280D">
        <w:rPr>
          <w:rFonts w:ascii="Sakkal Majalla" w:eastAsia="Times New Roman" w:hAnsi="Sakkal Majalla"/>
          <w:b/>
          <w:bCs/>
          <w:color w:val="auto"/>
          <w:sz w:val="48"/>
          <w:szCs w:val="36"/>
          <w:lang w:val="en-GB"/>
        </w:rPr>
        <w:t>.</w:t>
      </w:r>
    </w:p>
    <w:p w14:paraId="6D7C7B6B" w14:textId="77777777" w:rsidR="00D0280D" w:rsidRPr="00D0280D" w:rsidRDefault="00D0280D">
      <w:pPr>
        <w:numPr>
          <w:ilvl w:val="0"/>
          <w:numId w:val="85"/>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lastRenderedPageBreak/>
        <w:t>رفع رضا العملاء</w:t>
      </w:r>
      <w:r w:rsidRPr="00D0280D">
        <w:rPr>
          <w:rFonts w:ascii="Sakkal Majalla" w:eastAsia="Times New Roman" w:hAnsi="Sakkal Majalla"/>
          <w:b/>
          <w:bCs/>
          <w:color w:val="auto"/>
          <w:sz w:val="48"/>
          <w:szCs w:val="36"/>
          <w:lang w:val="en-GB"/>
        </w:rPr>
        <w:t>.</w:t>
      </w:r>
    </w:p>
    <w:p w14:paraId="5B97A56A" w14:textId="77777777" w:rsidR="00D0280D" w:rsidRPr="00D0280D" w:rsidRDefault="00D0280D">
      <w:pPr>
        <w:numPr>
          <w:ilvl w:val="0"/>
          <w:numId w:val="85"/>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اكتشاف المشكلات</w:t>
      </w:r>
      <w:r w:rsidRPr="00D0280D">
        <w:rPr>
          <w:rFonts w:ascii="Sakkal Majalla" w:eastAsia="Times New Roman" w:hAnsi="Sakkal Majalla"/>
          <w:b/>
          <w:bCs/>
          <w:color w:val="auto"/>
          <w:sz w:val="48"/>
          <w:szCs w:val="36"/>
          <w:lang w:val="en-GB"/>
        </w:rPr>
        <w:t>.</w:t>
      </w:r>
    </w:p>
    <w:p w14:paraId="63B1C2ED" w14:textId="77777777" w:rsidR="00D0280D" w:rsidRPr="00D0280D" w:rsidRDefault="00D0280D">
      <w:pPr>
        <w:numPr>
          <w:ilvl w:val="0"/>
          <w:numId w:val="85"/>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تعزيز سمعة المؤسسة</w:t>
      </w:r>
      <w:r w:rsidRPr="00D0280D">
        <w:rPr>
          <w:rFonts w:ascii="Sakkal Majalla" w:eastAsia="Times New Roman" w:hAnsi="Sakkal Majalla"/>
          <w:b/>
          <w:bCs/>
          <w:color w:val="auto"/>
          <w:sz w:val="48"/>
          <w:szCs w:val="36"/>
          <w:lang w:val="en-GB"/>
        </w:rPr>
        <w:t>.</w:t>
      </w:r>
    </w:p>
    <w:p w14:paraId="358FDBC2" w14:textId="77777777" w:rsidR="00D0280D" w:rsidRPr="00D0280D" w:rsidRDefault="00D0280D">
      <w:pPr>
        <w:numPr>
          <w:ilvl w:val="0"/>
          <w:numId w:val="85"/>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زيادة ولاء العملاء</w:t>
      </w:r>
      <w:r w:rsidRPr="00D0280D">
        <w:rPr>
          <w:rFonts w:ascii="Sakkal Majalla" w:eastAsia="Times New Roman" w:hAnsi="Sakkal Majalla"/>
          <w:b/>
          <w:bCs/>
          <w:color w:val="auto"/>
          <w:sz w:val="48"/>
          <w:szCs w:val="36"/>
          <w:lang w:val="en-GB"/>
        </w:rPr>
        <w:t>.</w:t>
      </w:r>
    </w:p>
    <w:p w14:paraId="6AEE7D43"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خطوات التعامل مع الشكاوى</w:t>
      </w:r>
    </w:p>
    <w:p w14:paraId="5A4860BC"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أولاً: الاستماع الكامل</w:t>
      </w:r>
    </w:p>
    <w:p w14:paraId="25B3EDA1"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ترك العميل يعبر عن شكواه دون مقاطعة</w:t>
      </w:r>
      <w:r w:rsidRPr="00D0280D">
        <w:rPr>
          <w:rFonts w:ascii="Sakkal Majalla" w:eastAsia="Times New Roman" w:hAnsi="Sakkal Majalla"/>
          <w:b/>
          <w:bCs/>
          <w:color w:val="auto"/>
          <w:sz w:val="48"/>
          <w:szCs w:val="36"/>
          <w:lang w:val="en-GB"/>
        </w:rPr>
        <w:t>.</w:t>
      </w:r>
    </w:p>
    <w:p w14:paraId="02B01175"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ثانياً: إظهار التعاطف</w:t>
      </w:r>
    </w:p>
    <w:p w14:paraId="379A726C"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مثل</w:t>
      </w:r>
      <w:r w:rsidRPr="00D0280D">
        <w:rPr>
          <w:rFonts w:ascii="Sakkal Majalla" w:eastAsia="Times New Roman" w:hAnsi="Sakkal Majalla"/>
          <w:b/>
          <w:bCs/>
          <w:color w:val="auto"/>
          <w:sz w:val="48"/>
          <w:szCs w:val="36"/>
          <w:lang w:val="en-GB"/>
        </w:rPr>
        <w:t>:</w:t>
      </w:r>
      <w:r w:rsidRPr="00D0280D">
        <w:rPr>
          <w:rFonts w:ascii="Sakkal Majalla" w:eastAsia="Times New Roman" w:hAnsi="Sakkal Majalla"/>
          <w:b/>
          <w:bCs/>
          <w:color w:val="auto"/>
          <w:sz w:val="48"/>
          <w:szCs w:val="36"/>
          <w:lang w:val="en-GB"/>
        </w:rPr>
        <w:br/>
        <w:t>"</w:t>
      </w:r>
      <w:r w:rsidRPr="00D0280D">
        <w:rPr>
          <w:rFonts w:ascii="Sakkal Majalla" w:eastAsia="Times New Roman" w:hAnsi="Sakkal Majalla"/>
          <w:b/>
          <w:bCs/>
          <w:color w:val="auto"/>
          <w:sz w:val="48"/>
          <w:szCs w:val="36"/>
          <w:rtl/>
        </w:rPr>
        <w:t>نعتذر عن هذا الموقف ونفهم شعورك</w:t>
      </w:r>
      <w:r w:rsidRPr="00D0280D">
        <w:rPr>
          <w:rFonts w:ascii="Sakkal Majalla" w:eastAsia="Times New Roman" w:hAnsi="Sakkal Majalla"/>
          <w:b/>
          <w:bCs/>
          <w:color w:val="auto"/>
          <w:sz w:val="48"/>
          <w:szCs w:val="36"/>
          <w:lang w:val="en-GB"/>
        </w:rPr>
        <w:t>."</w:t>
      </w:r>
    </w:p>
    <w:p w14:paraId="3B246690"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ثالثاً: تحديد المشكلة</w:t>
      </w:r>
    </w:p>
    <w:p w14:paraId="7E7F7E2C"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فهم سبب الشكوى بدقة</w:t>
      </w:r>
      <w:r w:rsidRPr="00D0280D">
        <w:rPr>
          <w:rFonts w:ascii="Sakkal Majalla" w:eastAsia="Times New Roman" w:hAnsi="Sakkal Majalla"/>
          <w:b/>
          <w:bCs/>
          <w:color w:val="auto"/>
          <w:sz w:val="48"/>
          <w:szCs w:val="36"/>
          <w:lang w:val="en-GB"/>
        </w:rPr>
        <w:t>.</w:t>
      </w:r>
    </w:p>
    <w:p w14:paraId="7C185258"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رابعاً: تقديم الحلول</w:t>
      </w:r>
    </w:p>
    <w:p w14:paraId="4C1BFD9E"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اقتراح بدائل مناسبة</w:t>
      </w:r>
      <w:r w:rsidRPr="00D0280D">
        <w:rPr>
          <w:rFonts w:ascii="Sakkal Majalla" w:eastAsia="Times New Roman" w:hAnsi="Sakkal Majalla"/>
          <w:b/>
          <w:bCs/>
          <w:color w:val="auto"/>
          <w:sz w:val="48"/>
          <w:szCs w:val="36"/>
          <w:lang w:val="en-GB"/>
        </w:rPr>
        <w:t>.</w:t>
      </w:r>
    </w:p>
    <w:p w14:paraId="68DD75C8"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خامساً: التنفيذ السريع</w:t>
      </w:r>
    </w:p>
    <w:p w14:paraId="12FC5C44"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معالجة المشكلة بأسرع وقت ممكن</w:t>
      </w:r>
      <w:r w:rsidRPr="00D0280D">
        <w:rPr>
          <w:rFonts w:ascii="Sakkal Majalla" w:eastAsia="Times New Roman" w:hAnsi="Sakkal Majalla"/>
          <w:b/>
          <w:bCs/>
          <w:color w:val="auto"/>
          <w:sz w:val="48"/>
          <w:szCs w:val="36"/>
          <w:lang w:val="en-GB"/>
        </w:rPr>
        <w:t>.</w:t>
      </w:r>
    </w:p>
    <w:p w14:paraId="766C51AD"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سادساً: المتابعة</w:t>
      </w:r>
    </w:p>
    <w:p w14:paraId="348643CC"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lastRenderedPageBreak/>
        <w:t>التأكد من رضا العميل بعد الحل</w:t>
      </w:r>
      <w:r w:rsidRPr="00D0280D">
        <w:rPr>
          <w:rFonts w:ascii="Sakkal Majalla" w:eastAsia="Times New Roman" w:hAnsi="Sakkal Majalla"/>
          <w:b/>
          <w:bCs/>
          <w:color w:val="auto"/>
          <w:sz w:val="48"/>
          <w:szCs w:val="36"/>
          <w:lang w:val="en-GB"/>
        </w:rPr>
        <w:t>.</w:t>
      </w:r>
    </w:p>
    <w:p w14:paraId="1DE3BCF5"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التعامل مع الاستفسارات</w:t>
      </w:r>
    </w:p>
    <w:p w14:paraId="44D4C04C" w14:textId="77777777" w:rsidR="00D0280D" w:rsidRPr="00D0280D" w:rsidRDefault="00D0280D">
      <w:pPr>
        <w:numPr>
          <w:ilvl w:val="0"/>
          <w:numId w:val="86"/>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الرد السريع</w:t>
      </w:r>
      <w:r w:rsidRPr="00D0280D">
        <w:rPr>
          <w:rFonts w:ascii="Sakkal Majalla" w:eastAsia="Times New Roman" w:hAnsi="Sakkal Majalla"/>
          <w:b/>
          <w:bCs/>
          <w:color w:val="auto"/>
          <w:sz w:val="48"/>
          <w:szCs w:val="36"/>
          <w:lang w:val="en-GB"/>
        </w:rPr>
        <w:t>.</w:t>
      </w:r>
    </w:p>
    <w:p w14:paraId="30E1ED6A" w14:textId="77777777" w:rsidR="00D0280D" w:rsidRPr="00D0280D" w:rsidRDefault="00D0280D">
      <w:pPr>
        <w:numPr>
          <w:ilvl w:val="0"/>
          <w:numId w:val="86"/>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تقديم معلومات دقيقة</w:t>
      </w:r>
      <w:r w:rsidRPr="00D0280D">
        <w:rPr>
          <w:rFonts w:ascii="Sakkal Majalla" w:eastAsia="Times New Roman" w:hAnsi="Sakkal Majalla"/>
          <w:b/>
          <w:bCs/>
          <w:color w:val="auto"/>
          <w:sz w:val="48"/>
          <w:szCs w:val="36"/>
          <w:lang w:val="en-GB"/>
        </w:rPr>
        <w:t>.</w:t>
      </w:r>
    </w:p>
    <w:p w14:paraId="665DD21F" w14:textId="77777777" w:rsidR="00D0280D" w:rsidRPr="00D0280D" w:rsidRDefault="00D0280D">
      <w:pPr>
        <w:numPr>
          <w:ilvl w:val="0"/>
          <w:numId w:val="86"/>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استخدام لغة واضحة</w:t>
      </w:r>
      <w:r w:rsidRPr="00D0280D">
        <w:rPr>
          <w:rFonts w:ascii="Sakkal Majalla" w:eastAsia="Times New Roman" w:hAnsi="Sakkal Majalla"/>
          <w:b/>
          <w:bCs/>
          <w:color w:val="auto"/>
          <w:sz w:val="48"/>
          <w:szCs w:val="36"/>
          <w:lang w:val="en-GB"/>
        </w:rPr>
        <w:t>.</w:t>
      </w:r>
    </w:p>
    <w:p w14:paraId="3852EE91" w14:textId="77777777" w:rsidR="00D0280D" w:rsidRPr="00D0280D" w:rsidRDefault="00D0280D">
      <w:pPr>
        <w:numPr>
          <w:ilvl w:val="0"/>
          <w:numId w:val="86"/>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التأكد من فهم العميل</w:t>
      </w:r>
      <w:r w:rsidRPr="00D0280D">
        <w:rPr>
          <w:rFonts w:ascii="Sakkal Majalla" w:eastAsia="Times New Roman" w:hAnsi="Sakkal Majalla"/>
          <w:b/>
          <w:bCs/>
          <w:color w:val="auto"/>
          <w:sz w:val="48"/>
          <w:szCs w:val="36"/>
          <w:lang w:val="en-GB"/>
        </w:rPr>
        <w:t>.</w:t>
      </w:r>
    </w:p>
    <w:p w14:paraId="6096FB74"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أخطاء يجب تجنبها</w:t>
      </w:r>
    </w:p>
    <w:p w14:paraId="1B39759F" w14:textId="77777777" w:rsidR="00D0280D" w:rsidRPr="00D0280D" w:rsidRDefault="00D0280D">
      <w:pPr>
        <w:numPr>
          <w:ilvl w:val="0"/>
          <w:numId w:val="87"/>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تجاهل الشكوى</w:t>
      </w:r>
      <w:r w:rsidRPr="00D0280D">
        <w:rPr>
          <w:rFonts w:ascii="Sakkal Majalla" w:eastAsia="Times New Roman" w:hAnsi="Sakkal Majalla"/>
          <w:b/>
          <w:bCs/>
          <w:color w:val="auto"/>
          <w:sz w:val="48"/>
          <w:szCs w:val="36"/>
          <w:lang w:val="en-GB"/>
        </w:rPr>
        <w:t>.</w:t>
      </w:r>
    </w:p>
    <w:p w14:paraId="06621E7F" w14:textId="77777777" w:rsidR="00D0280D" w:rsidRPr="00D0280D" w:rsidRDefault="00D0280D">
      <w:pPr>
        <w:numPr>
          <w:ilvl w:val="0"/>
          <w:numId w:val="87"/>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الدفاع المبالغ فيه</w:t>
      </w:r>
      <w:r w:rsidRPr="00D0280D">
        <w:rPr>
          <w:rFonts w:ascii="Sakkal Majalla" w:eastAsia="Times New Roman" w:hAnsi="Sakkal Majalla"/>
          <w:b/>
          <w:bCs/>
          <w:color w:val="auto"/>
          <w:sz w:val="48"/>
          <w:szCs w:val="36"/>
          <w:lang w:val="en-GB"/>
        </w:rPr>
        <w:t>.</w:t>
      </w:r>
    </w:p>
    <w:p w14:paraId="7D38976B" w14:textId="77777777" w:rsidR="00D0280D" w:rsidRPr="00D0280D" w:rsidRDefault="00D0280D">
      <w:pPr>
        <w:numPr>
          <w:ilvl w:val="0"/>
          <w:numId w:val="87"/>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إلقاء اللوم على العميل</w:t>
      </w:r>
      <w:r w:rsidRPr="00D0280D">
        <w:rPr>
          <w:rFonts w:ascii="Sakkal Majalla" w:eastAsia="Times New Roman" w:hAnsi="Sakkal Majalla"/>
          <w:b/>
          <w:bCs/>
          <w:color w:val="auto"/>
          <w:sz w:val="48"/>
          <w:szCs w:val="36"/>
          <w:lang w:val="en-GB"/>
        </w:rPr>
        <w:t>.</w:t>
      </w:r>
    </w:p>
    <w:p w14:paraId="0657192B" w14:textId="745545C6" w:rsidR="00D0280D" w:rsidRPr="00D0280D" w:rsidRDefault="00D0280D">
      <w:pPr>
        <w:numPr>
          <w:ilvl w:val="0"/>
          <w:numId w:val="87"/>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التأخير في الرد</w:t>
      </w:r>
      <w:r w:rsidRPr="00D0280D">
        <w:rPr>
          <w:rFonts w:ascii="Sakkal Majalla" w:eastAsia="Times New Roman" w:hAnsi="Sakkal Majalla"/>
          <w:b/>
          <w:bCs/>
          <w:color w:val="auto"/>
          <w:sz w:val="48"/>
          <w:szCs w:val="36"/>
          <w:lang w:val="en-GB"/>
        </w:rPr>
        <w:t>.</w:t>
      </w:r>
    </w:p>
    <w:p w14:paraId="566D2FE8" w14:textId="77777777" w:rsidR="00D0280D" w:rsidRPr="00D0280D" w:rsidRDefault="00D0280D" w:rsidP="00D0280D">
      <w:pPr>
        <w:spacing w:after="200" w:line="240" w:lineRule="auto"/>
        <w:jc w:val="center"/>
        <w:rPr>
          <w:rFonts w:ascii="Sakkal Majalla" w:eastAsia="Times New Roman" w:hAnsi="Sakkal Majalla"/>
          <w:b/>
          <w:bCs/>
          <w:color w:val="006666"/>
          <w:sz w:val="72"/>
          <w:szCs w:val="48"/>
          <w:lang w:val="en-GB"/>
        </w:rPr>
      </w:pPr>
      <w:r w:rsidRPr="00D0280D">
        <w:rPr>
          <w:rFonts w:ascii="Sakkal Majalla" w:eastAsia="Times New Roman" w:hAnsi="Sakkal Majalla"/>
          <w:b/>
          <w:bCs/>
          <w:color w:val="006666"/>
          <w:sz w:val="72"/>
          <w:szCs w:val="48"/>
          <w:rtl/>
        </w:rPr>
        <w:t>خامساً: تعزيز تجربة العميل</w:t>
      </w:r>
    </w:p>
    <w:p w14:paraId="35D3B458"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مقدمة</w:t>
      </w:r>
    </w:p>
    <w:p w14:paraId="15BA5E60"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تجربة العميل هي الصورة الكاملة التي يكوّنها العميل عن المؤسسة بناءً على كل تفاعل حدث معه قبل وأثناء وبعد الحصول على الخدمة، وهي عنصر حاسم في نجاح المؤسسات الحديثة</w:t>
      </w:r>
      <w:r w:rsidRPr="00D0280D">
        <w:rPr>
          <w:rFonts w:ascii="Sakkal Majalla" w:eastAsia="Times New Roman" w:hAnsi="Sakkal Majalla"/>
          <w:b/>
          <w:bCs/>
          <w:color w:val="auto"/>
          <w:sz w:val="48"/>
          <w:szCs w:val="36"/>
          <w:lang w:val="en-GB"/>
        </w:rPr>
        <w:t>.</w:t>
      </w:r>
    </w:p>
    <w:p w14:paraId="0A91C20A" w14:textId="77777777" w:rsidR="00D0280D" w:rsidRDefault="00D0280D" w:rsidP="00D0280D">
      <w:pPr>
        <w:spacing w:after="200" w:line="240" w:lineRule="auto"/>
        <w:rPr>
          <w:rFonts w:ascii="Sakkal Majalla" w:eastAsia="Times New Roman" w:hAnsi="Sakkal Majalla"/>
          <w:b/>
          <w:bCs/>
          <w:color w:val="auto"/>
          <w:sz w:val="48"/>
          <w:szCs w:val="36"/>
          <w:rtl/>
        </w:rPr>
      </w:pPr>
    </w:p>
    <w:p w14:paraId="31AD7A63" w14:textId="77777777" w:rsidR="00D0280D" w:rsidRDefault="00D0280D" w:rsidP="00D0280D">
      <w:pPr>
        <w:spacing w:after="200" w:line="240" w:lineRule="auto"/>
        <w:rPr>
          <w:rFonts w:ascii="Sakkal Majalla" w:eastAsia="Times New Roman" w:hAnsi="Sakkal Majalla"/>
          <w:b/>
          <w:bCs/>
          <w:color w:val="auto"/>
          <w:sz w:val="48"/>
          <w:szCs w:val="36"/>
          <w:rtl/>
        </w:rPr>
      </w:pPr>
    </w:p>
    <w:p w14:paraId="29C34A84" w14:textId="14CDAE89"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lastRenderedPageBreak/>
        <w:t>مفهوم تجربة العميل</w:t>
      </w:r>
    </w:p>
    <w:p w14:paraId="440E61ED"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هي</w:t>
      </w:r>
      <w:r w:rsidRPr="00D0280D">
        <w:rPr>
          <w:rFonts w:ascii="Sakkal Majalla" w:eastAsia="Times New Roman" w:hAnsi="Sakkal Majalla"/>
          <w:b/>
          <w:bCs/>
          <w:color w:val="auto"/>
          <w:sz w:val="48"/>
          <w:szCs w:val="36"/>
          <w:lang w:val="en-GB"/>
        </w:rPr>
        <w:t>:</w:t>
      </w:r>
    </w:p>
    <w:p w14:paraId="76CF8ED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lang w:val="en-GB"/>
        </w:rPr>
        <w:t>"</w:t>
      </w:r>
      <w:r w:rsidRPr="00D0280D">
        <w:rPr>
          <w:rFonts w:ascii="Sakkal Majalla" w:eastAsia="Times New Roman" w:hAnsi="Sakkal Majalla"/>
          <w:b/>
          <w:bCs/>
          <w:color w:val="auto"/>
          <w:sz w:val="48"/>
          <w:szCs w:val="36"/>
          <w:rtl/>
        </w:rPr>
        <w:t>مجمل الانطباعات والمشاعر التي تتكون لدى العميل نتيجة تفاعله مع المؤسسة عبر جميع نقاط الاتصال</w:t>
      </w:r>
      <w:r w:rsidRPr="00D0280D">
        <w:rPr>
          <w:rFonts w:ascii="Sakkal Majalla" w:eastAsia="Times New Roman" w:hAnsi="Sakkal Majalla"/>
          <w:b/>
          <w:bCs/>
          <w:color w:val="auto"/>
          <w:sz w:val="48"/>
          <w:szCs w:val="36"/>
          <w:lang w:val="en-GB"/>
        </w:rPr>
        <w:t>."</w:t>
      </w:r>
    </w:p>
    <w:p w14:paraId="13A8EFAF"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أهمية تجربة العميل</w:t>
      </w:r>
    </w:p>
    <w:p w14:paraId="52FFCAFD" w14:textId="013860C5"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D0280D">
        <w:rPr>
          <w:rFonts w:ascii="Sakkal Majalla" w:eastAsia="Times New Roman" w:hAnsi="Sakkal Majalla"/>
          <w:b/>
          <w:bCs/>
          <w:color w:val="auto"/>
          <w:sz w:val="48"/>
          <w:szCs w:val="36"/>
          <w:lang w:val="en-GB"/>
        </w:rPr>
        <w:t xml:space="preserve"> </w:t>
      </w:r>
      <w:r w:rsidRPr="00D0280D">
        <w:rPr>
          <w:rFonts w:ascii="Sakkal Majalla" w:eastAsia="Times New Roman" w:hAnsi="Sakkal Majalla"/>
          <w:b/>
          <w:bCs/>
          <w:color w:val="auto"/>
          <w:sz w:val="48"/>
          <w:szCs w:val="36"/>
          <w:rtl/>
        </w:rPr>
        <w:t>زيادة الولاء</w:t>
      </w:r>
    </w:p>
    <w:p w14:paraId="3A1B3183"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تجربة إيجابية تجعل العميل يعود مرة أخرى</w:t>
      </w:r>
      <w:r w:rsidRPr="00D0280D">
        <w:rPr>
          <w:rFonts w:ascii="Sakkal Majalla" w:eastAsia="Times New Roman" w:hAnsi="Sakkal Majalla"/>
          <w:b/>
          <w:bCs/>
          <w:color w:val="auto"/>
          <w:sz w:val="48"/>
          <w:szCs w:val="36"/>
          <w:lang w:val="en-GB"/>
        </w:rPr>
        <w:t>.</w:t>
      </w:r>
    </w:p>
    <w:p w14:paraId="4047541E" w14:textId="6126F854"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D0280D">
        <w:rPr>
          <w:rFonts w:ascii="Sakkal Majalla" w:eastAsia="Times New Roman" w:hAnsi="Sakkal Majalla"/>
          <w:b/>
          <w:bCs/>
          <w:color w:val="auto"/>
          <w:sz w:val="48"/>
          <w:szCs w:val="36"/>
          <w:rtl/>
        </w:rPr>
        <w:t>تحسين السمعة</w:t>
      </w:r>
    </w:p>
    <w:p w14:paraId="0B72E176"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العملاء ينقلون تجاربهم للآخرين</w:t>
      </w:r>
      <w:r w:rsidRPr="00D0280D">
        <w:rPr>
          <w:rFonts w:ascii="Sakkal Majalla" w:eastAsia="Times New Roman" w:hAnsi="Sakkal Majalla"/>
          <w:b/>
          <w:bCs/>
          <w:color w:val="auto"/>
          <w:sz w:val="48"/>
          <w:szCs w:val="36"/>
          <w:lang w:val="en-GB"/>
        </w:rPr>
        <w:t>.</w:t>
      </w:r>
    </w:p>
    <w:p w14:paraId="5140282F" w14:textId="50850A1C"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D0280D">
        <w:rPr>
          <w:rFonts w:ascii="Sakkal Majalla" w:eastAsia="Times New Roman" w:hAnsi="Sakkal Majalla"/>
          <w:b/>
          <w:bCs/>
          <w:color w:val="auto"/>
          <w:sz w:val="48"/>
          <w:szCs w:val="36"/>
          <w:lang w:val="en-GB"/>
        </w:rPr>
        <w:t xml:space="preserve"> </w:t>
      </w:r>
      <w:r w:rsidRPr="00D0280D">
        <w:rPr>
          <w:rFonts w:ascii="Sakkal Majalla" w:eastAsia="Times New Roman" w:hAnsi="Sakkal Majalla"/>
          <w:b/>
          <w:bCs/>
          <w:color w:val="auto"/>
          <w:sz w:val="48"/>
          <w:szCs w:val="36"/>
          <w:rtl/>
        </w:rPr>
        <w:t>زيادة الأرباح</w:t>
      </w:r>
    </w:p>
    <w:p w14:paraId="25527562"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العملاء الراضون يشترون أكثر</w:t>
      </w:r>
      <w:r w:rsidRPr="00D0280D">
        <w:rPr>
          <w:rFonts w:ascii="Sakkal Majalla" w:eastAsia="Times New Roman" w:hAnsi="Sakkal Majalla"/>
          <w:b/>
          <w:bCs/>
          <w:color w:val="auto"/>
          <w:sz w:val="48"/>
          <w:szCs w:val="36"/>
          <w:lang w:val="en-GB"/>
        </w:rPr>
        <w:t>.</w:t>
      </w:r>
    </w:p>
    <w:p w14:paraId="676DF010" w14:textId="7712B919" w:rsidR="00D0280D" w:rsidRPr="00D0280D" w:rsidRDefault="00D0280D" w:rsidP="00D0280D">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D0280D">
        <w:rPr>
          <w:rFonts w:ascii="Sakkal Majalla" w:eastAsia="Times New Roman" w:hAnsi="Sakkal Majalla"/>
          <w:b/>
          <w:bCs/>
          <w:color w:val="auto"/>
          <w:sz w:val="48"/>
          <w:szCs w:val="36"/>
          <w:rtl/>
        </w:rPr>
        <w:t>تقليل فقدان العملاء</w:t>
      </w:r>
    </w:p>
    <w:p w14:paraId="7F9F903E"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تجربة جيدة تقلل من ترك العملاء</w:t>
      </w:r>
      <w:r w:rsidRPr="00D0280D">
        <w:rPr>
          <w:rFonts w:ascii="Sakkal Majalla" w:eastAsia="Times New Roman" w:hAnsi="Sakkal Majalla"/>
          <w:b/>
          <w:bCs/>
          <w:color w:val="auto"/>
          <w:sz w:val="48"/>
          <w:szCs w:val="36"/>
          <w:lang w:val="en-GB"/>
        </w:rPr>
        <w:t>.</w:t>
      </w:r>
    </w:p>
    <w:p w14:paraId="276D9316"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عناصر تجربة العميل</w:t>
      </w:r>
    </w:p>
    <w:p w14:paraId="31B07082"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جودة الخدمة</w:t>
      </w:r>
    </w:p>
    <w:p w14:paraId="58D909E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مدى تلبية الخدمة لتوقعات العميل</w:t>
      </w:r>
      <w:r w:rsidRPr="00D0280D">
        <w:rPr>
          <w:rFonts w:ascii="Sakkal Majalla" w:eastAsia="Times New Roman" w:hAnsi="Sakkal Majalla"/>
          <w:b/>
          <w:bCs/>
          <w:color w:val="auto"/>
          <w:sz w:val="48"/>
          <w:szCs w:val="36"/>
          <w:lang w:val="en-GB"/>
        </w:rPr>
        <w:t>.</w:t>
      </w:r>
    </w:p>
    <w:p w14:paraId="195F0672"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سرعة الاستجابة</w:t>
      </w:r>
    </w:p>
    <w:p w14:paraId="6D86F71D"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الوقت المستغرق في تقديم الخدمة</w:t>
      </w:r>
      <w:r w:rsidRPr="00D0280D">
        <w:rPr>
          <w:rFonts w:ascii="Sakkal Majalla" w:eastAsia="Times New Roman" w:hAnsi="Sakkal Majalla"/>
          <w:b/>
          <w:bCs/>
          <w:color w:val="auto"/>
          <w:sz w:val="48"/>
          <w:szCs w:val="36"/>
          <w:lang w:val="en-GB"/>
        </w:rPr>
        <w:t>.</w:t>
      </w:r>
    </w:p>
    <w:p w14:paraId="6DC2FA1C"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lastRenderedPageBreak/>
        <w:t>سهولة الوصول</w:t>
      </w:r>
    </w:p>
    <w:p w14:paraId="6C01F7A2"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سهولة التواصل مع المؤسسة</w:t>
      </w:r>
      <w:r w:rsidRPr="00D0280D">
        <w:rPr>
          <w:rFonts w:ascii="Sakkal Majalla" w:eastAsia="Times New Roman" w:hAnsi="Sakkal Majalla"/>
          <w:b/>
          <w:bCs/>
          <w:color w:val="auto"/>
          <w:sz w:val="48"/>
          <w:szCs w:val="36"/>
          <w:lang w:val="en-GB"/>
        </w:rPr>
        <w:t>.</w:t>
      </w:r>
    </w:p>
    <w:p w14:paraId="2285FE9C"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التواصل الفعّال</w:t>
      </w:r>
    </w:p>
    <w:p w14:paraId="09856AC9"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وضوح المعلومات وسهولة الفهم</w:t>
      </w:r>
      <w:r w:rsidRPr="00D0280D">
        <w:rPr>
          <w:rFonts w:ascii="Sakkal Majalla" w:eastAsia="Times New Roman" w:hAnsi="Sakkal Majalla"/>
          <w:b/>
          <w:bCs/>
          <w:color w:val="auto"/>
          <w:sz w:val="48"/>
          <w:szCs w:val="36"/>
          <w:lang w:val="en-GB"/>
        </w:rPr>
        <w:t>.</w:t>
      </w:r>
    </w:p>
    <w:p w14:paraId="5E5E58C4"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الاهتمام الشخصي</w:t>
      </w:r>
    </w:p>
    <w:p w14:paraId="6480366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معاملة العميل كفرد مهم</w:t>
      </w:r>
      <w:r w:rsidRPr="00D0280D">
        <w:rPr>
          <w:rFonts w:ascii="Sakkal Majalla" w:eastAsia="Times New Roman" w:hAnsi="Sakkal Majalla"/>
          <w:b/>
          <w:bCs/>
          <w:color w:val="auto"/>
          <w:sz w:val="48"/>
          <w:szCs w:val="36"/>
          <w:lang w:val="en-GB"/>
        </w:rPr>
        <w:t>.</w:t>
      </w:r>
    </w:p>
    <w:p w14:paraId="25B53B5C" w14:textId="77777777" w:rsidR="00D0280D" w:rsidRPr="00D0280D" w:rsidRDefault="00D0280D" w:rsidP="00D0280D">
      <w:pPr>
        <w:spacing w:after="200" w:line="240" w:lineRule="auto"/>
        <w:rPr>
          <w:rFonts w:ascii="Sakkal Majalla" w:eastAsia="Times New Roman" w:hAnsi="Sakkal Majalla"/>
          <w:b/>
          <w:bCs/>
          <w:color w:val="C00000"/>
          <w:sz w:val="48"/>
          <w:szCs w:val="36"/>
          <w:lang w:val="en-GB"/>
        </w:rPr>
      </w:pPr>
      <w:r w:rsidRPr="00D0280D">
        <w:rPr>
          <w:rFonts w:ascii="Sakkal Majalla" w:eastAsia="Times New Roman" w:hAnsi="Sakkal Majalla"/>
          <w:b/>
          <w:bCs/>
          <w:color w:val="C00000"/>
          <w:sz w:val="48"/>
          <w:szCs w:val="36"/>
          <w:rtl/>
        </w:rPr>
        <w:t>استراتيجيات تعزيز تجربة العميل</w:t>
      </w:r>
    </w:p>
    <w:p w14:paraId="34B2F5A4"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أولاً: تحسين جودة الخدمة</w:t>
      </w:r>
    </w:p>
    <w:p w14:paraId="5086576A"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تطوير العمليات باستمرار</w:t>
      </w:r>
      <w:r w:rsidRPr="00D0280D">
        <w:rPr>
          <w:rFonts w:ascii="Sakkal Majalla" w:eastAsia="Times New Roman" w:hAnsi="Sakkal Majalla"/>
          <w:b/>
          <w:bCs/>
          <w:color w:val="auto"/>
          <w:sz w:val="48"/>
          <w:szCs w:val="36"/>
          <w:lang w:val="en-GB"/>
        </w:rPr>
        <w:t>.</w:t>
      </w:r>
    </w:p>
    <w:p w14:paraId="4CD4583F"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ثانياً: تدريب الموظفين</w:t>
      </w:r>
    </w:p>
    <w:p w14:paraId="094A4175"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رفع مهارات التواصل وخدمة العملاء</w:t>
      </w:r>
      <w:r w:rsidRPr="00D0280D">
        <w:rPr>
          <w:rFonts w:ascii="Sakkal Majalla" w:eastAsia="Times New Roman" w:hAnsi="Sakkal Majalla"/>
          <w:b/>
          <w:bCs/>
          <w:color w:val="auto"/>
          <w:sz w:val="48"/>
          <w:szCs w:val="36"/>
          <w:lang w:val="en-GB"/>
        </w:rPr>
        <w:t>.</w:t>
      </w:r>
    </w:p>
    <w:p w14:paraId="00BDCD72"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ثالثاً: استخدام التكنولوجيا</w:t>
      </w:r>
    </w:p>
    <w:p w14:paraId="0C7F3AC6"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مثل أنظمة الدعم والرد السريع</w:t>
      </w:r>
      <w:r w:rsidRPr="00D0280D">
        <w:rPr>
          <w:rFonts w:ascii="Sakkal Majalla" w:eastAsia="Times New Roman" w:hAnsi="Sakkal Majalla"/>
          <w:b/>
          <w:bCs/>
          <w:color w:val="auto"/>
          <w:sz w:val="48"/>
          <w:szCs w:val="36"/>
          <w:lang w:val="en-GB"/>
        </w:rPr>
        <w:t>.</w:t>
      </w:r>
    </w:p>
    <w:p w14:paraId="07FE85CA"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رابعاً: جمع التغذية الراجعة</w:t>
      </w:r>
    </w:p>
    <w:p w14:paraId="4A5F5CC7"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الاستفادة من آراء العملاء</w:t>
      </w:r>
      <w:r w:rsidRPr="00D0280D">
        <w:rPr>
          <w:rFonts w:ascii="Sakkal Majalla" w:eastAsia="Times New Roman" w:hAnsi="Sakkal Majalla"/>
          <w:b/>
          <w:bCs/>
          <w:color w:val="auto"/>
          <w:sz w:val="48"/>
          <w:szCs w:val="36"/>
          <w:lang w:val="en-GB"/>
        </w:rPr>
        <w:t>.</w:t>
      </w:r>
    </w:p>
    <w:p w14:paraId="47771DF0"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خامساً: التخصيص</w:t>
      </w:r>
    </w:p>
    <w:p w14:paraId="3FC4680A"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تقديم خدمات تناسب احتياجات كل عميل</w:t>
      </w:r>
      <w:r w:rsidRPr="00D0280D">
        <w:rPr>
          <w:rFonts w:ascii="Sakkal Majalla" w:eastAsia="Times New Roman" w:hAnsi="Sakkal Majalla"/>
          <w:b/>
          <w:bCs/>
          <w:color w:val="auto"/>
          <w:sz w:val="48"/>
          <w:szCs w:val="36"/>
          <w:lang w:val="en-GB"/>
        </w:rPr>
        <w:t>.</w:t>
      </w:r>
    </w:p>
    <w:p w14:paraId="6CD81807"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سادساً: الاهتمام بالتفاصيل</w:t>
      </w:r>
    </w:p>
    <w:p w14:paraId="391EC0ED"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lastRenderedPageBreak/>
        <w:t>كل نقطة تواصل تؤثر في تجربة العميل</w:t>
      </w:r>
      <w:r w:rsidRPr="00D0280D">
        <w:rPr>
          <w:rFonts w:ascii="Sakkal Majalla" w:eastAsia="Times New Roman" w:hAnsi="Sakkal Majalla"/>
          <w:b/>
          <w:bCs/>
          <w:color w:val="auto"/>
          <w:sz w:val="48"/>
          <w:szCs w:val="36"/>
          <w:lang w:val="en-GB"/>
        </w:rPr>
        <w:t>.</w:t>
      </w:r>
    </w:p>
    <w:p w14:paraId="6BDC0BA7" w14:textId="77777777" w:rsidR="00D0280D" w:rsidRPr="00D0280D" w:rsidRDefault="00D0280D" w:rsidP="00D0280D">
      <w:p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أخطاء تؤثر سلبًا على تجربة العميل</w:t>
      </w:r>
    </w:p>
    <w:p w14:paraId="73B7F169" w14:textId="77777777" w:rsidR="00D0280D" w:rsidRPr="00D0280D" w:rsidRDefault="00D0280D">
      <w:pPr>
        <w:numPr>
          <w:ilvl w:val="0"/>
          <w:numId w:val="88"/>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التأخير في الرد</w:t>
      </w:r>
      <w:r w:rsidRPr="00D0280D">
        <w:rPr>
          <w:rFonts w:ascii="Sakkal Majalla" w:eastAsia="Times New Roman" w:hAnsi="Sakkal Majalla"/>
          <w:b/>
          <w:bCs/>
          <w:color w:val="auto"/>
          <w:sz w:val="48"/>
          <w:szCs w:val="36"/>
          <w:lang w:val="en-GB"/>
        </w:rPr>
        <w:t>.</w:t>
      </w:r>
    </w:p>
    <w:p w14:paraId="72B55123" w14:textId="77777777" w:rsidR="00D0280D" w:rsidRPr="00D0280D" w:rsidRDefault="00D0280D">
      <w:pPr>
        <w:numPr>
          <w:ilvl w:val="0"/>
          <w:numId w:val="88"/>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سوء المعاملة</w:t>
      </w:r>
      <w:r w:rsidRPr="00D0280D">
        <w:rPr>
          <w:rFonts w:ascii="Sakkal Majalla" w:eastAsia="Times New Roman" w:hAnsi="Sakkal Majalla"/>
          <w:b/>
          <w:bCs/>
          <w:color w:val="auto"/>
          <w:sz w:val="48"/>
          <w:szCs w:val="36"/>
          <w:lang w:val="en-GB"/>
        </w:rPr>
        <w:t>.</w:t>
      </w:r>
    </w:p>
    <w:p w14:paraId="30F69FA1" w14:textId="77777777" w:rsidR="00D0280D" w:rsidRPr="00D0280D" w:rsidRDefault="00D0280D">
      <w:pPr>
        <w:numPr>
          <w:ilvl w:val="0"/>
          <w:numId w:val="88"/>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عدم الوضوح</w:t>
      </w:r>
      <w:r w:rsidRPr="00D0280D">
        <w:rPr>
          <w:rFonts w:ascii="Sakkal Majalla" w:eastAsia="Times New Roman" w:hAnsi="Sakkal Majalla"/>
          <w:b/>
          <w:bCs/>
          <w:color w:val="auto"/>
          <w:sz w:val="48"/>
          <w:szCs w:val="36"/>
          <w:lang w:val="en-GB"/>
        </w:rPr>
        <w:t>.</w:t>
      </w:r>
    </w:p>
    <w:p w14:paraId="0056BD55" w14:textId="77777777" w:rsidR="00D0280D" w:rsidRPr="00D0280D" w:rsidRDefault="00D0280D">
      <w:pPr>
        <w:numPr>
          <w:ilvl w:val="0"/>
          <w:numId w:val="88"/>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تجاهل الشكاوى</w:t>
      </w:r>
      <w:r w:rsidRPr="00D0280D">
        <w:rPr>
          <w:rFonts w:ascii="Sakkal Majalla" w:eastAsia="Times New Roman" w:hAnsi="Sakkal Majalla"/>
          <w:b/>
          <w:bCs/>
          <w:color w:val="auto"/>
          <w:sz w:val="48"/>
          <w:szCs w:val="36"/>
          <w:lang w:val="en-GB"/>
        </w:rPr>
        <w:t>.</w:t>
      </w:r>
    </w:p>
    <w:p w14:paraId="1AAA1131" w14:textId="77777777" w:rsidR="00D0280D" w:rsidRPr="00D0280D" w:rsidRDefault="00D0280D">
      <w:pPr>
        <w:numPr>
          <w:ilvl w:val="0"/>
          <w:numId w:val="88"/>
        </w:numPr>
        <w:spacing w:after="200" w:line="240" w:lineRule="auto"/>
        <w:rPr>
          <w:rFonts w:ascii="Sakkal Majalla" w:eastAsia="Times New Roman" w:hAnsi="Sakkal Majalla"/>
          <w:b/>
          <w:bCs/>
          <w:color w:val="auto"/>
          <w:sz w:val="48"/>
          <w:szCs w:val="36"/>
          <w:lang w:val="en-GB"/>
        </w:rPr>
      </w:pPr>
      <w:r w:rsidRPr="00D0280D">
        <w:rPr>
          <w:rFonts w:ascii="Sakkal Majalla" w:eastAsia="Times New Roman" w:hAnsi="Sakkal Majalla"/>
          <w:b/>
          <w:bCs/>
          <w:color w:val="auto"/>
          <w:sz w:val="48"/>
          <w:szCs w:val="36"/>
          <w:rtl/>
        </w:rPr>
        <w:t>تقديم وعود غير دقيقة</w:t>
      </w:r>
      <w:r w:rsidRPr="00D0280D">
        <w:rPr>
          <w:rFonts w:ascii="Sakkal Majalla" w:eastAsia="Times New Roman" w:hAnsi="Sakkal Majalla"/>
          <w:b/>
          <w:bCs/>
          <w:color w:val="auto"/>
          <w:sz w:val="48"/>
          <w:szCs w:val="36"/>
          <w:lang w:val="en-GB"/>
        </w:rPr>
        <w:t>.</w:t>
      </w:r>
    </w:p>
    <w:p w14:paraId="2AECC066" w14:textId="77777777" w:rsidR="00146577" w:rsidRPr="00D0280D" w:rsidRDefault="00146577" w:rsidP="00E32711">
      <w:pPr>
        <w:spacing w:after="200"/>
        <w:rPr>
          <w:rFonts w:ascii="Sakkal Majalla" w:eastAsia="Times New Roman" w:hAnsi="Sakkal Majalla"/>
          <w:b/>
          <w:bCs/>
          <w:color w:val="006666"/>
          <w:sz w:val="48"/>
          <w:szCs w:val="36"/>
          <w:rtl/>
        </w:rPr>
      </w:pPr>
    </w:p>
    <w:p w14:paraId="5BC922E2" w14:textId="77777777" w:rsidR="00146577" w:rsidRDefault="00146577" w:rsidP="00E32711">
      <w:pPr>
        <w:spacing w:after="200"/>
        <w:rPr>
          <w:rFonts w:ascii="Sakkal Majalla" w:eastAsia="Times New Roman" w:hAnsi="Sakkal Majalla"/>
          <w:b/>
          <w:bCs/>
          <w:color w:val="006666"/>
          <w:sz w:val="160"/>
          <w:szCs w:val="72"/>
          <w:rtl/>
        </w:rPr>
      </w:pPr>
    </w:p>
    <w:p w14:paraId="5AA07675" w14:textId="77777777" w:rsidR="00146577" w:rsidRDefault="00146577" w:rsidP="00E32711">
      <w:pPr>
        <w:spacing w:after="200"/>
        <w:rPr>
          <w:rFonts w:ascii="Sakkal Majalla" w:eastAsia="Times New Roman" w:hAnsi="Sakkal Majalla"/>
          <w:b/>
          <w:bCs/>
          <w:color w:val="006666"/>
          <w:sz w:val="160"/>
          <w:szCs w:val="72"/>
          <w:rtl/>
        </w:rPr>
      </w:pPr>
    </w:p>
    <w:p w14:paraId="245C5884" w14:textId="77777777" w:rsidR="00146577" w:rsidRDefault="00146577" w:rsidP="00E32711">
      <w:pPr>
        <w:spacing w:after="200"/>
        <w:rPr>
          <w:rFonts w:ascii="Sakkal Majalla" w:eastAsia="Times New Roman" w:hAnsi="Sakkal Majalla"/>
          <w:b/>
          <w:bCs/>
          <w:color w:val="006666"/>
          <w:sz w:val="160"/>
          <w:szCs w:val="72"/>
          <w:rtl/>
        </w:rPr>
      </w:pPr>
    </w:p>
    <w:p w14:paraId="2E67DDCD" w14:textId="77777777" w:rsidR="00146577" w:rsidRDefault="00146577" w:rsidP="00E32711">
      <w:pPr>
        <w:spacing w:after="200"/>
        <w:rPr>
          <w:rFonts w:ascii="Sakkal Majalla" w:eastAsia="Times New Roman" w:hAnsi="Sakkal Majalla"/>
          <w:b/>
          <w:bCs/>
          <w:color w:val="006666"/>
          <w:sz w:val="160"/>
          <w:szCs w:val="72"/>
          <w:rtl/>
        </w:rPr>
      </w:pPr>
    </w:p>
    <w:p w14:paraId="6F1842B8" w14:textId="77777777" w:rsidR="00146577" w:rsidRDefault="00146577" w:rsidP="00E32711">
      <w:pPr>
        <w:spacing w:after="200"/>
        <w:rPr>
          <w:rFonts w:ascii="Sakkal Majalla" w:eastAsia="Times New Roman" w:hAnsi="Sakkal Majalla"/>
          <w:b/>
          <w:bCs/>
          <w:color w:val="006666"/>
          <w:sz w:val="160"/>
          <w:szCs w:val="72"/>
          <w:rtl/>
        </w:rPr>
      </w:pPr>
    </w:p>
    <w:p w14:paraId="5DBA6A3F" w14:textId="01D12F39" w:rsidR="00146577" w:rsidRPr="004270E1" w:rsidRDefault="004270E1" w:rsidP="00E32711">
      <w:pPr>
        <w:spacing w:after="200"/>
        <w:rPr>
          <w:rFonts w:ascii="Sakkal Majalla" w:eastAsia="Times New Roman" w:hAnsi="Sakkal Majalla"/>
          <w:b/>
          <w:bCs/>
          <w:color w:val="006666"/>
          <w:sz w:val="48"/>
          <w:szCs w:val="36"/>
          <w:rtl/>
        </w:rPr>
      </w:pPr>
      <w:r w:rsidRPr="004270E1">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25984" behindDoc="0" locked="0" layoutInCell="1" allowOverlap="1" wp14:anchorId="510D43FF" wp14:editId="4DBD14CC">
                <wp:simplePos x="0" y="0"/>
                <wp:positionH relativeFrom="page">
                  <wp:align>right</wp:align>
                </wp:positionH>
                <wp:positionV relativeFrom="paragraph">
                  <wp:posOffset>-200025</wp:posOffset>
                </wp:positionV>
                <wp:extent cx="7548918" cy="9724208"/>
                <wp:effectExtent l="0" t="0" r="0" b="0"/>
                <wp:wrapNone/>
                <wp:docPr id="1271655300" name="Group 522"/>
                <wp:cNvGraphicFramePr/>
                <a:graphic xmlns:a="http://schemas.openxmlformats.org/drawingml/2006/main">
                  <a:graphicData uri="http://schemas.microsoft.com/office/word/2010/wordprocessingGroup">
                    <wpg:wgp>
                      <wpg:cNvGrpSpPr/>
                      <wpg:grpSpPr>
                        <a:xfrm>
                          <a:off x="0" y="0"/>
                          <a:ext cx="7548918" cy="9724208"/>
                          <a:chOff x="-977340" y="-65858"/>
                          <a:chExt cx="7548918" cy="9724208"/>
                        </a:xfrm>
                      </wpg:grpSpPr>
                      <wpg:grpSp>
                        <wpg:cNvPr id="1104435976" name="Group 1104435976"/>
                        <wpg:cNvGrpSpPr/>
                        <wpg:grpSpPr>
                          <a:xfrm>
                            <a:off x="-977340" y="-65858"/>
                            <a:ext cx="7548918" cy="9724208"/>
                            <a:chOff x="-1386931" y="-370658"/>
                            <a:chExt cx="7549041" cy="9724208"/>
                          </a:xfrm>
                        </wpg:grpSpPr>
                        <wpg:grpSp>
                          <wpg:cNvPr id="2034482172" name="Group 2034482172"/>
                          <wpg:cNvGrpSpPr/>
                          <wpg:grpSpPr>
                            <a:xfrm>
                              <a:off x="-1386931" y="2571750"/>
                              <a:ext cx="7082981" cy="6781800"/>
                              <a:chOff x="-1548879" y="0"/>
                              <a:chExt cx="7083075" cy="6782280"/>
                            </a:xfrm>
                          </wpg:grpSpPr>
                          <wpg:grpSp>
                            <wpg:cNvPr id="1949762910" name="Group 25"/>
                            <wpg:cNvGrpSpPr/>
                            <wpg:grpSpPr>
                              <a:xfrm>
                                <a:off x="3129659" y="0"/>
                                <a:ext cx="2262710" cy="515506"/>
                                <a:chOff x="3849285" y="0"/>
                                <a:chExt cx="2262710" cy="515506"/>
                              </a:xfrm>
                            </wpg:grpSpPr>
                            <wpg:grpSp>
                              <wpg:cNvPr id="1071184886" name="Group 1071184886"/>
                              <wpg:cNvGrpSpPr/>
                              <wpg:grpSpPr>
                                <a:xfrm>
                                  <a:off x="5606227" y="0"/>
                                  <a:ext cx="505768" cy="515506"/>
                                  <a:chOff x="5606227" y="0"/>
                                  <a:chExt cx="505768" cy="515506"/>
                                </a:xfrm>
                              </wpg:grpSpPr>
                              <wps:wsp>
                                <wps:cNvPr id="645903134" name="Oval 645903134"/>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317482176" name="Picture 317482176" descr="Target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317057568" name="TextBox 34"/>
                              <wps:cNvSpPr txBox="1"/>
                              <wps:spPr>
                                <a:xfrm>
                                  <a:off x="3849285" y="69514"/>
                                  <a:ext cx="1754557" cy="441357"/>
                                </a:xfrm>
                                <a:prstGeom prst="rect">
                                  <a:avLst/>
                                </a:prstGeom>
                                <a:noFill/>
                              </wps:spPr>
                              <wps:txbx>
                                <w:txbxContent>
                                  <w:p w14:paraId="1FBA0277" w14:textId="77777777" w:rsidR="004270E1" w:rsidRPr="00BC6FB1" w:rsidRDefault="004270E1" w:rsidP="004270E1">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342724854" name="Group 26"/>
                            <wpg:cNvGrpSpPr/>
                            <wpg:grpSpPr>
                              <a:xfrm>
                                <a:off x="-129" y="9939"/>
                                <a:ext cx="2261364" cy="514985"/>
                                <a:chOff x="-129" y="0"/>
                                <a:chExt cx="2261672" cy="515506"/>
                              </a:xfrm>
                            </wpg:grpSpPr>
                            <wps:wsp>
                              <wps:cNvPr id="1169584261" name="Oval 1169584261"/>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2073457657" name="TextBox 34"/>
                              <wps:cNvSpPr txBox="1"/>
                              <wps:spPr>
                                <a:xfrm>
                                  <a:off x="-129" y="69511"/>
                                  <a:ext cx="1756066" cy="441803"/>
                                </a:xfrm>
                                <a:prstGeom prst="rect">
                                  <a:avLst/>
                                </a:prstGeom>
                                <a:noFill/>
                              </wps:spPr>
                              <wps:txbx>
                                <w:txbxContent>
                                  <w:p w14:paraId="3DFD5E81" w14:textId="77777777" w:rsidR="004270E1" w:rsidRPr="00BC6FB1" w:rsidRDefault="004270E1" w:rsidP="004270E1">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2024623134" name="Picture 2024623134" descr="Note "/>
                                <pic:cNvPicPr>
                                  <a:picLocks noChangeAspect="1" noChangeArrowheads="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888899423" name="Text Box 1888899423"/>
                            <wps:cNvSpPr txBox="1"/>
                            <wps:spPr>
                              <a:xfrm>
                                <a:off x="2720955" y="874272"/>
                                <a:ext cx="2813241" cy="5908008"/>
                              </a:xfrm>
                              <a:prstGeom prst="rect">
                                <a:avLst/>
                              </a:prstGeom>
                              <a:noFill/>
                              <a:ln w="6350">
                                <a:noFill/>
                              </a:ln>
                            </wps:spPr>
                            <wps:txbx>
                              <w:txbxContent>
                                <w:p w14:paraId="3C1F5B72" w14:textId="77777777" w:rsidR="004270E1" w:rsidRPr="00DE31C3" w:rsidRDefault="004270E1" w:rsidP="004270E1">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1A04036D" w14:textId="77777777" w:rsidR="004270E1" w:rsidRPr="008D5AD8" w:rsidRDefault="004270E1">
                                  <w:pPr>
                                    <w:pStyle w:val="a5"/>
                                    <w:numPr>
                                      <w:ilvl w:val="0"/>
                                      <w:numId w:val="89"/>
                                    </w:numPr>
                                    <w:spacing w:line="240" w:lineRule="auto"/>
                                    <w:rPr>
                                      <w:rFonts w:ascii="Adobe Arabic" w:eastAsia="GE Dinar One" w:hAnsi="Adobe Arabic" w:cs="Adobe Arabic"/>
                                      <w:color w:val="000000"/>
                                      <w:kern w:val="24"/>
                                      <w:sz w:val="32"/>
                                      <w:szCs w:val="32"/>
                                      <w:lang w:bidi="ar-SY"/>
                                    </w:rPr>
                                  </w:pPr>
                                  <w:r w:rsidRPr="008D5AD8">
                                    <w:rPr>
                                      <w:rFonts w:ascii="Sakkal Majalla" w:eastAsia="GE Dinar One" w:hAnsi="Sakkal Majalla" w:cs="Sakkal Majalla"/>
                                      <w:kern w:val="24"/>
                                      <w:sz w:val="40"/>
                                      <w:szCs w:val="40"/>
                                      <w:rtl/>
                                    </w:rPr>
                                    <w:t>بناء العلاقات المهنية المستدامة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326431894" name="Text Box 1326431894"/>
                            <wps:cNvSpPr txBox="1"/>
                            <wps:spPr>
                              <a:xfrm>
                                <a:off x="-1548879" y="807313"/>
                                <a:ext cx="3810113" cy="5203047"/>
                              </a:xfrm>
                              <a:prstGeom prst="rect">
                                <a:avLst/>
                              </a:prstGeom>
                              <a:noFill/>
                              <a:ln w="6350">
                                <a:noFill/>
                              </a:ln>
                            </wps:spPr>
                            <wps:txbx>
                              <w:txbxContent>
                                <w:p w14:paraId="27042C5D" w14:textId="77777777" w:rsidR="004270E1" w:rsidRPr="008D5AD8" w:rsidRDefault="004270E1">
                                  <w:pPr>
                                    <w:pStyle w:val="a5"/>
                                    <w:numPr>
                                      <w:ilvl w:val="0"/>
                                      <w:numId w:val="16"/>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الاتصال مع الإدارات المختلفة.</w:t>
                                  </w:r>
                                </w:p>
                                <w:p w14:paraId="6626B55D" w14:textId="77777777" w:rsidR="004270E1" w:rsidRPr="008D5AD8" w:rsidRDefault="004270E1">
                                  <w:pPr>
                                    <w:pStyle w:val="a5"/>
                                    <w:numPr>
                                      <w:ilvl w:val="0"/>
                                      <w:numId w:val="16"/>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التواصل مع الموردين والشركاء.</w:t>
                                  </w:r>
                                </w:p>
                                <w:p w14:paraId="760898DC" w14:textId="77777777" w:rsidR="004270E1" w:rsidRPr="008D5AD8" w:rsidRDefault="004270E1">
                                  <w:pPr>
                                    <w:pStyle w:val="a5"/>
                                    <w:numPr>
                                      <w:ilvl w:val="0"/>
                                      <w:numId w:val="16"/>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بناء العلاقات المهنية المستدامة.</w:t>
                                  </w:r>
                                </w:p>
                                <w:p w14:paraId="42DD153A" w14:textId="77777777" w:rsidR="004270E1" w:rsidRPr="008D5AD8" w:rsidRDefault="004270E1">
                                  <w:pPr>
                                    <w:pStyle w:val="a5"/>
                                    <w:numPr>
                                      <w:ilvl w:val="0"/>
                                      <w:numId w:val="16"/>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آداب التعامل المهني.</w:t>
                                  </w:r>
                                </w:p>
                                <w:p w14:paraId="36841BBA" w14:textId="77777777" w:rsidR="004270E1" w:rsidRPr="00902E99" w:rsidRDefault="004270E1">
                                  <w:pPr>
                                    <w:pStyle w:val="a5"/>
                                    <w:numPr>
                                      <w:ilvl w:val="0"/>
                                      <w:numId w:val="16"/>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المحافظة على الصورة المؤسسية.</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710395149" name="Group 1710395149"/>
                          <wpg:cNvGrpSpPr/>
                          <wpg:grpSpPr>
                            <a:xfrm>
                              <a:off x="-482901" y="-370658"/>
                              <a:ext cx="6645011" cy="1946190"/>
                              <a:chOff x="-482901" y="-370658"/>
                              <a:chExt cx="6645011" cy="1946190"/>
                            </a:xfrm>
                          </wpg:grpSpPr>
                          <pic:pic xmlns:pic="http://schemas.openxmlformats.org/drawingml/2006/picture">
                            <pic:nvPicPr>
                              <pic:cNvPr id="916619909" name="Picture 916619909" descr="Calendar "/>
                              <pic:cNvPicPr>
                                <a:picLocks noChangeAspect="1"/>
                              </pic:cNvPicPr>
                            </pic:nvPicPr>
                            <pic:blipFill>
                              <a:blip r:embed="rId42"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1012044657" name="TextBox 34"/>
                            <wps:cNvSpPr txBox="1"/>
                            <wps:spPr>
                              <a:xfrm>
                                <a:off x="5009566" y="709392"/>
                                <a:ext cx="1152544" cy="866140"/>
                              </a:xfrm>
                              <a:prstGeom prst="rect">
                                <a:avLst/>
                              </a:prstGeom>
                              <a:noFill/>
                            </wps:spPr>
                            <wps:txbx>
                              <w:txbxContent>
                                <w:p w14:paraId="05287741" w14:textId="77777777" w:rsidR="004270E1" w:rsidRPr="004270E1" w:rsidRDefault="004270E1" w:rsidP="004270E1">
                                  <w:pPr>
                                    <w:spacing w:line="240" w:lineRule="auto"/>
                                    <w:jc w:val="center"/>
                                    <w:rPr>
                                      <w:rFonts w:ascii="Adobe Arabic" w:eastAsia="GE Dinar One" w:hAnsi="Adobe Arabic" w:cs="Adobe Arabic"/>
                                      <w:b/>
                                      <w:bCs/>
                                      <w:color w:val="C00000"/>
                                      <w:kern w:val="24"/>
                                      <w:sz w:val="56"/>
                                      <w:szCs w:val="56"/>
                                      <w:lang w:bidi="ar-SY"/>
                                    </w:rPr>
                                  </w:pPr>
                                  <w:r w:rsidRPr="004270E1">
                                    <w:rPr>
                                      <w:rFonts w:ascii="Adobe Arabic" w:eastAsia="GE Dinar One" w:hAnsi="Adobe Arabic" w:cs="Adobe Arabic" w:hint="cs"/>
                                      <w:b/>
                                      <w:bCs/>
                                      <w:color w:val="C00000"/>
                                      <w:kern w:val="24"/>
                                      <w:sz w:val="56"/>
                                      <w:szCs w:val="56"/>
                                      <w:rtl/>
                                      <w:lang w:bidi="ar-SY"/>
                                    </w:rPr>
                                    <w:t xml:space="preserve">اليوم الرابع </w:t>
                                  </w:r>
                                </w:p>
                              </w:txbxContent>
                            </wps:txbx>
                            <wps:bodyPr wrap="square" rtlCol="0">
                              <a:spAutoFit/>
                            </wps:bodyPr>
                          </wps:wsp>
                          <wps:wsp>
                            <wps:cNvPr id="961485973" name="TextBox 34"/>
                            <wps:cNvSpPr txBox="1"/>
                            <wps:spPr>
                              <a:xfrm>
                                <a:off x="2484921" y="-370658"/>
                                <a:ext cx="2430184" cy="662305"/>
                              </a:xfrm>
                              <a:prstGeom prst="rect">
                                <a:avLst/>
                              </a:prstGeom>
                              <a:noFill/>
                            </wps:spPr>
                            <wps:txbx>
                              <w:txbxContent>
                                <w:p w14:paraId="7C73B36E" w14:textId="77777777" w:rsidR="004270E1" w:rsidRPr="00CA7C57" w:rsidRDefault="004270E1" w:rsidP="004270E1">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الثانية</w:t>
                                  </w:r>
                                </w:p>
                              </w:txbxContent>
                            </wps:txbx>
                            <wps:bodyPr wrap="square" rtlCol="0">
                              <a:spAutoFit/>
                            </wps:bodyPr>
                          </wps:wsp>
                          <wps:wsp>
                            <wps:cNvPr id="593716794" name="TextBox 34"/>
                            <wps:cNvSpPr txBox="1"/>
                            <wps:spPr>
                              <a:xfrm>
                                <a:off x="-482901" y="880752"/>
                                <a:ext cx="5447119" cy="590550"/>
                              </a:xfrm>
                              <a:prstGeom prst="rect">
                                <a:avLst/>
                              </a:prstGeom>
                              <a:noFill/>
                            </wps:spPr>
                            <wps:txbx>
                              <w:txbxContent>
                                <w:p w14:paraId="7DB7735A" w14:textId="77777777" w:rsidR="004270E1" w:rsidRPr="0075673C" w:rsidRDefault="004270E1" w:rsidP="004270E1">
                                  <w:pPr>
                                    <w:jc w:val="center"/>
                                    <w:rPr>
                                      <w:rFonts w:asciiTheme="majorHAnsi" w:eastAsia="GE Dinar One" w:hAnsiTheme="majorHAnsi" w:cstheme="majorHAnsi"/>
                                      <w:b/>
                                      <w:bCs/>
                                      <w:kern w:val="24"/>
                                      <w:sz w:val="56"/>
                                      <w:szCs w:val="56"/>
                                      <w:lang w:bidi="ar-EG"/>
                                    </w:rPr>
                                  </w:pPr>
                                  <w:r w:rsidRPr="00C701CA">
                                    <w:rPr>
                                      <w:rFonts w:asciiTheme="majorHAnsi" w:eastAsia="GE Dinar One" w:hAnsiTheme="majorHAnsi" w:cs="Calibri Light"/>
                                      <w:b/>
                                      <w:bCs/>
                                      <w:kern w:val="24"/>
                                      <w:sz w:val="56"/>
                                      <w:szCs w:val="56"/>
                                      <w:rtl/>
                                      <w:lang w:bidi="ar-SY"/>
                                    </w:rPr>
                                    <w:t>التواصل المؤسسي والعلاقات المهنية</w:t>
                                  </w:r>
                                </w:p>
                              </w:txbxContent>
                            </wps:txbx>
                            <wps:bodyPr wrap="square" rtlCol="0">
                              <a:spAutoFit/>
                            </wps:bodyPr>
                          </wps:wsp>
                        </wpg:grpSp>
                      </wpg:grpSp>
                      <pic:pic xmlns:pic="http://schemas.openxmlformats.org/drawingml/2006/picture">
                        <pic:nvPicPr>
                          <pic:cNvPr id="602092254" name="Picture 9"/>
                          <pic:cNvPicPr>
                            <a:picLocks noChangeAspect="1"/>
                          </pic:cNvPicPr>
                        </pic:nvPicPr>
                        <pic:blipFill rotWithShape="1">
                          <a:blip r:embed="rId46">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510D43FF" id="_x0000_s1248" style="position:absolute;left:0;text-align:left;margin-left:543.2pt;margin-top:-15.75pt;width:594.4pt;height:765.7pt;z-index:253225984;mso-position-horizontal:right;mso-position-horizontal-relative:page;mso-position-vertical-relative:text;mso-width-relative:margin;mso-height-relative:margin" coordorigin="-9773,-658" coordsize="75489,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">
                <v:group id="Group 1104435976" o:spid="_x0000_s1249" style="position:absolute;left:-9773;top:-658;width:75488;height:97241" coordorigin="-13869,-3706" coordsize="75490,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">
                  <v:group id="Group 2034482172" o:spid="_x0000_s1250" style="position:absolute;left:-13869;top:25717;width:70829;height:67818" coordorigin="-15488" coordsize="70830,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">
                    <v:group id="Group 25" o:spid="_x0000_s1251" style="position:absolute;left:31296;width:22627;height:5155" coordorigin="38492" coordsize="2262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">
                      <v:group id="Group 1071184886" o:spid="_x0000_s125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">
                        <v:oval id="Oval 645903134" o:spid="_x0000_s125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" fillcolor="#168489" stroked="f" strokeweight="1pt">
                          <v:fill opacity="49087f"/>
                          <v:stroke joinstyle="miter"/>
                        </v:oval>
                        <v:shape id="Picture 317482176" o:spid="_x0000_s125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">
                          <v:imagedata r:id="rId43" o:title="Target " gain="19661f" blacklevel="22938f"/>
                        </v:shape>
                      </v:group>
                      <v:shape id="TextBox 34" o:spid="_x0000_s1255" type="#_x0000_t202" style="position:absolute;left:38492;top:695;width:17546;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" filled="f" stroked="f">
                        <v:textbox style="mso-fit-shape-to-text:t">
                          <w:txbxContent>
                            <w:p w14:paraId="1FBA0277" w14:textId="77777777" w:rsidR="004270E1" w:rsidRPr="00BC6FB1" w:rsidRDefault="004270E1" w:rsidP="004270E1">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56" style="position:absolute;left:-1;top:99;width:22613;height:5150" coordorigin="-1" coordsize="22616,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">
                      <v:oval id="Oval 1169584261" o:spid="_x0000_s125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" fillcolor="#168489" stroked="f" strokeweight="1pt">
                        <v:fill opacity="49087f"/>
                        <v:stroke joinstyle="miter"/>
                      </v:oval>
                      <v:shape id="TextBox 34" o:spid="_x0000_s1258" type="#_x0000_t202" style="position:absolute;left:-1;top:695;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" filled="f" stroked="f">
                        <v:textbox style="mso-fit-shape-to-text:t">
                          <w:txbxContent>
                            <w:p w14:paraId="3DFD5E81" w14:textId="77777777" w:rsidR="004270E1" w:rsidRPr="00BC6FB1" w:rsidRDefault="004270E1" w:rsidP="004270E1">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2024623134" o:spid="_x0000_s125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">
                        <v:imagedata r:id="rId44" o:title="Note " gain="19661f" blacklevel="22938f"/>
                      </v:shape>
                    </v:group>
                    <v:shape id="Text Box 1888899423" o:spid="_x0000_s1260"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" filled="f" stroked="f" strokeweight=".5pt">
                      <v:textbox>
                        <w:txbxContent>
                          <w:p w14:paraId="3C1F5B72" w14:textId="77777777" w:rsidR="004270E1" w:rsidRPr="00DE31C3" w:rsidRDefault="004270E1" w:rsidP="004270E1">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1A04036D" w14:textId="77777777" w:rsidR="004270E1" w:rsidRPr="008D5AD8" w:rsidRDefault="004270E1">
                            <w:pPr>
                              <w:pStyle w:val="a5"/>
                              <w:numPr>
                                <w:ilvl w:val="0"/>
                                <w:numId w:val="89"/>
                              </w:numPr>
                              <w:spacing w:line="240" w:lineRule="auto"/>
                              <w:rPr>
                                <w:rFonts w:ascii="Adobe Arabic" w:eastAsia="GE Dinar One" w:hAnsi="Adobe Arabic" w:cs="Adobe Arabic"/>
                                <w:color w:val="000000"/>
                                <w:kern w:val="24"/>
                                <w:sz w:val="32"/>
                                <w:szCs w:val="32"/>
                                <w:lang w:bidi="ar-SY"/>
                              </w:rPr>
                            </w:pPr>
                            <w:r w:rsidRPr="008D5AD8">
                              <w:rPr>
                                <w:rFonts w:ascii="Sakkal Majalla" w:eastAsia="GE Dinar One" w:hAnsi="Sakkal Majalla" w:cs="Sakkal Majalla"/>
                                <w:kern w:val="24"/>
                                <w:sz w:val="40"/>
                                <w:szCs w:val="40"/>
                                <w:rtl/>
                              </w:rPr>
                              <w:t>بناء العلاقات المهنية المستدامة</w:t>
                            </w:r>
                          </w:p>
                        </w:txbxContent>
                      </v:textbox>
                    </v:shape>
                    <v:shape id="Text Box 1326431894" o:spid="_x0000_s1261" type="#_x0000_t202" style="position:absolute;left:-15488;top:8073;width:38100;height:52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" filled="f" stroked="f" strokeweight=".5pt">
                      <v:textbox>
                        <w:txbxContent>
                          <w:p w14:paraId="27042C5D" w14:textId="77777777" w:rsidR="004270E1" w:rsidRPr="008D5AD8" w:rsidRDefault="004270E1">
                            <w:pPr>
                              <w:pStyle w:val="a5"/>
                              <w:numPr>
                                <w:ilvl w:val="0"/>
                                <w:numId w:val="16"/>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الاتصال مع الإدارات المختلفة.</w:t>
                            </w:r>
                          </w:p>
                          <w:p w14:paraId="6626B55D" w14:textId="77777777" w:rsidR="004270E1" w:rsidRPr="008D5AD8" w:rsidRDefault="004270E1">
                            <w:pPr>
                              <w:pStyle w:val="a5"/>
                              <w:numPr>
                                <w:ilvl w:val="0"/>
                                <w:numId w:val="16"/>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التواصل مع الموردين والشركاء.</w:t>
                            </w:r>
                          </w:p>
                          <w:p w14:paraId="760898DC" w14:textId="77777777" w:rsidR="004270E1" w:rsidRPr="008D5AD8" w:rsidRDefault="004270E1">
                            <w:pPr>
                              <w:pStyle w:val="a5"/>
                              <w:numPr>
                                <w:ilvl w:val="0"/>
                                <w:numId w:val="16"/>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بناء العلاقات المهنية المستدامة.</w:t>
                            </w:r>
                          </w:p>
                          <w:p w14:paraId="42DD153A" w14:textId="77777777" w:rsidR="004270E1" w:rsidRPr="008D5AD8" w:rsidRDefault="004270E1">
                            <w:pPr>
                              <w:pStyle w:val="a5"/>
                              <w:numPr>
                                <w:ilvl w:val="0"/>
                                <w:numId w:val="16"/>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آداب التعامل المهني.</w:t>
                            </w:r>
                          </w:p>
                          <w:p w14:paraId="36841BBA" w14:textId="77777777" w:rsidR="004270E1" w:rsidRPr="00902E99" w:rsidRDefault="004270E1">
                            <w:pPr>
                              <w:pStyle w:val="a5"/>
                              <w:numPr>
                                <w:ilvl w:val="0"/>
                                <w:numId w:val="16"/>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المحافظة على الصورة المؤسسية.</w:t>
                            </w:r>
                          </w:p>
                        </w:txbxContent>
                      </v:textbox>
                    </v:shape>
                  </v:group>
                  <v:group id="Group 1710395149" o:spid="_x0000_s1262" style="position:absolute;left:-4829;top:-3706;width:66450;height:19461" coordorigin="-4829,-3706" coordsize="66450,19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">
                    <v:shape id="Picture 916619909" o:spid="_x0000_s1263"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">
                      <v:imagedata r:id="rId45" o:title="Calendar " recolortarget="black"/>
                    </v:shape>
                    <v:shape id="TextBox 34" o:spid="_x0000_s1264" type="#_x0000_t202" style="position:absolute;left:50095;top:7093;width:11526;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" filled="f" stroked="f">
                      <v:textbox style="mso-fit-shape-to-text:t">
                        <w:txbxContent>
                          <w:p w14:paraId="05287741" w14:textId="77777777" w:rsidR="004270E1" w:rsidRPr="004270E1" w:rsidRDefault="004270E1" w:rsidP="004270E1">
                            <w:pPr>
                              <w:spacing w:line="240" w:lineRule="auto"/>
                              <w:jc w:val="center"/>
                              <w:rPr>
                                <w:rFonts w:ascii="Adobe Arabic" w:eastAsia="GE Dinar One" w:hAnsi="Adobe Arabic" w:cs="Adobe Arabic"/>
                                <w:b/>
                                <w:bCs/>
                                <w:color w:val="C00000"/>
                                <w:kern w:val="24"/>
                                <w:sz w:val="56"/>
                                <w:szCs w:val="56"/>
                                <w:lang w:bidi="ar-SY"/>
                              </w:rPr>
                            </w:pPr>
                            <w:r w:rsidRPr="004270E1">
                              <w:rPr>
                                <w:rFonts w:ascii="Adobe Arabic" w:eastAsia="GE Dinar One" w:hAnsi="Adobe Arabic" w:cs="Adobe Arabic" w:hint="cs"/>
                                <w:b/>
                                <w:bCs/>
                                <w:color w:val="C00000"/>
                                <w:kern w:val="24"/>
                                <w:sz w:val="56"/>
                                <w:szCs w:val="56"/>
                                <w:rtl/>
                                <w:lang w:bidi="ar-SY"/>
                              </w:rPr>
                              <w:t xml:space="preserve">اليوم الرابع </w:t>
                            </w:r>
                          </w:p>
                        </w:txbxContent>
                      </v:textbox>
                    </v:shape>
                    <v:shape id="TextBox 34" o:spid="_x0000_s1265" type="#_x0000_t202" style="position:absolute;left:24849;top:-3706;width:24302;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" filled="f" stroked="f">
                      <v:textbox style="mso-fit-shape-to-text:t">
                        <w:txbxContent>
                          <w:p w14:paraId="7C73B36E" w14:textId="77777777" w:rsidR="004270E1" w:rsidRPr="00CA7C57" w:rsidRDefault="004270E1" w:rsidP="004270E1">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الثانية</w:t>
                            </w:r>
                          </w:p>
                        </w:txbxContent>
                      </v:textbox>
                    </v:shape>
                    <v:shape id="TextBox 34" o:spid="_x0000_s1266" type="#_x0000_t202" style="position:absolute;left:-4829;top:8807;width:54471;height:59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" filled="f" stroked="f">
                      <v:textbox style="mso-fit-shape-to-text:t">
                        <w:txbxContent>
                          <w:p w14:paraId="7DB7735A" w14:textId="77777777" w:rsidR="004270E1" w:rsidRPr="0075673C" w:rsidRDefault="004270E1" w:rsidP="004270E1">
                            <w:pPr>
                              <w:jc w:val="center"/>
                              <w:rPr>
                                <w:rFonts w:asciiTheme="majorHAnsi" w:eastAsia="GE Dinar One" w:hAnsiTheme="majorHAnsi" w:cstheme="majorHAnsi"/>
                                <w:b/>
                                <w:bCs/>
                                <w:kern w:val="24"/>
                                <w:sz w:val="56"/>
                                <w:szCs w:val="56"/>
                                <w:lang w:bidi="ar-EG"/>
                              </w:rPr>
                            </w:pPr>
                            <w:r w:rsidRPr="00C701CA">
                              <w:rPr>
                                <w:rFonts w:asciiTheme="majorHAnsi" w:eastAsia="GE Dinar One" w:hAnsiTheme="majorHAnsi" w:cs="Calibri Light"/>
                                <w:b/>
                                <w:bCs/>
                                <w:kern w:val="24"/>
                                <w:sz w:val="56"/>
                                <w:szCs w:val="56"/>
                                <w:rtl/>
                                <w:lang w:bidi="ar-SY"/>
                              </w:rPr>
                              <w:t>التواصل المؤسسي والعلاقات المهنية</w:t>
                            </w:r>
                          </w:p>
                        </w:txbxContent>
                      </v:textbox>
                    </v:shape>
                  </v:group>
                </v:group>
                <v:shape id="Picture 9" o:spid="_x0000_s1267"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">
                  <v:imagedata r:id="rId51" o:title="" croptop="8759f" cropbottom="38800f" cropleft=".5" cropright="5314f" chromakey="#ebe9ec"/>
                </v:shape>
                <w10:wrap anchorx="page"/>
              </v:group>
            </w:pict>
          </mc:Fallback>
        </mc:AlternateContent>
      </w:r>
    </w:p>
    <w:p w14:paraId="0F4168B8" w14:textId="77777777" w:rsidR="00146577" w:rsidRDefault="00146577" w:rsidP="00E32711">
      <w:pPr>
        <w:spacing w:after="200"/>
        <w:rPr>
          <w:rFonts w:ascii="Sakkal Majalla" w:eastAsia="Times New Roman" w:hAnsi="Sakkal Majalla"/>
          <w:b/>
          <w:bCs/>
          <w:color w:val="006666"/>
          <w:sz w:val="160"/>
          <w:szCs w:val="72"/>
          <w:rtl/>
        </w:rPr>
      </w:pPr>
    </w:p>
    <w:p w14:paraId="50918254" w14:textId="77777777" w:rsidR="00146577" w:rsidRDefault="00146577" w:rsidP="00E32711">
      <w:pPr>
        <w:spacing w:after="200"/>
        <w:rPr>
          <w:rFonts w:ascii="Sakkal Majalla" w:eastAsia="Times New Roman" w:hAnsi="Sakkal Majalla"/>
          <w:b/>
          <w:bCs/>
          <w:color w:val="006666"/>
          <w:sz w:val="160"/>
          <w:szCs w:val="72"/>
          <w:rtl/>
        </w:rPr>
      </w:pPr>
    </w:p>
    <w:p w14:paraId="699B3AEC" w14:textId="77777777" w:rsidR="00146577" w:rsidRDefault="00146577" w:rsidP="00E32711">
      <w:pPr>
        <w:spacing w:after="200"/>
        <w:rPr>
          <w:rFonts w:ascii="Sakkal Majalla" w:eastAsia="Times New Roman" w:hAnsi="Sakkal Majalla"/>
          <w:b/>
          <w:bCs/>
          <w:color w:val="006666"/>
          <w:sz w:val="160"/>
          <w:szCs w:val="72"/>
          <w:rtl/>
        </w:rPr>
      </w:pPr>
    </w:p>
    <w:p w14:paraId="73A7E2D7" w14:textId="77777777" w:rsidR="00146577" w:rsidRDefault="00146577" w:rsidP="00E32711">
      <w:pPr>
        <w:spacing w:after="200"/>
        <w:rPr>
          <w:rFonts w:ascii="Sakkal Majalla" w:eastAsia="Times New Roman" w:hAnsi="Sakkal Majalla"/>
          <w:b/>
          <w:bCs/>
          <w:color w:val="006666"/>
          <w:sz w:val="160"/>
          <w:szCs w:val="72"/>
          <w:rtl/>
        </w:rPr>
      </w:pPr>
    </w:p>
    <w:p w14:paraId="0E4A1758" w14:textId="77777777" w:rsidR="00146577" w:rsidRDefault="00146577" w:rsidP="00E32711">
      <w:pPr>
        <w:spacing w:after="200"/>
        <w:rPr>
          <w:rFonts w:ascii="Sakkal Majalla" w:eastAsia="Times New Roman" w:hAnsi="Sakkal Majalla"/>
          <w:b/>
          <w:bCs/>
          <w:color w:val="006666"/>
          <w:sz w:val="160"/>
          <w:szCs w:val="72"/>
          <w:rtl/>
        </w:rPr>
      </w:pPr>
    </w:p>
    <w:p w14:paraId="6166B5AD" w14:textId="77777777" w:rsidR="00146577" w:rsidRDefault="00146577" w:rsidP="00E32711">
      <w:pPr>
        <w:spacing w:after="200"/>
        <w:rPr>
          <w:rFonts w:ascii="Sakkal Majalla" w:eastAsia="Times New Roman" w:hAnsi="Sakkal Majalla"/>
          <w:b/>
          <w:bCs/>
          <w:color w:val="006666"/>
          <w:sz w:val="160"/>
          <w:szCs w:val="72"/>
          <w:rtl/>
        </w:rPr>
      </w:pPr>
    </w:p>
    <w:p w14:paraId="15083888" w14:textId="77777777" w:rsidR="00146577" w:rsidRDefault="00146577" w:rsidP="00E32711">
      <w:pPr>
        <w:spacing w:after="200"/>
        <w:rPr>
          <w:rFonts w:ascii="Sakkal Majalla" w:eastAsia="Times New Roman" w:hAnsi="Sakkal Majalla"/>
          <w:b/>
          <w:bCs/>
          <w:color w:val="006666"/>
          <w:sz w:val="160"/>
          <w:szCs w:val="72"/>
          <w:rtl/>
        </w:rPr>
      </w:pPr>
    </w:p>
    <w:p w14:paraId="3C10CA9C" w14:textId="77777777" w:rsidR="00146577" w:rsidRDefault="00146577" w:rsidP="00E32711">
      <w:pPr>
        <w:spacing w:after="200"/>
        <w:rPr>
          <w:rFonts w:ascii="Sakkal Majalla" w:eastAsia="Times New Roman" w:hAnsi="Sakkal Majalla"/>
          <w:b/>
          <w:bCs/>
          <w:color w:val="006666"/>
          <w:sz w:val="160"/>
          <w:szCs w:val="72"/>
          <w:rtl/>
        </w:rPr>
      </w:pPr>
    </w:p>
    <w:p w14:paraId="1C589DB6" w14:textId="77777777" w:rsidR="00146577" w:rsidRDefault="00146577" w:rsidP="00E32711">
      <w:pPr>
        <w:spacing w:after="200"/>
        <w:rPr>
          <w:rFonts w:ascii="Sakkal Majalla" w:eastAsia="Times New Roman" w:hAnsi="Sakkal Majalla"/>
          <w:b/>
          <w:bCs/>
          <w:color w:val="006666"/>
          <w:sz w:val="160"/>
          <w:szCs w:val="72"/>
          <w:rtl/>
        </w:rPr>
      </w:pPr>
    </w:p>
    <w:p w14:paraId="3C262455" w14:textId="77777777" w:rsidR="00146577" w:rsidRPr="003D08BA" w:rsidRDefault="00146577" w:rsidP="00E32711">
      <w:pPr>
        <w:spacing w:after="200"/>
        <w:rPr>
          <w:rFonts w:ascii="Sakkal Majalla" w:eastAsia="Times New Roman" w:hAnsi="Sakkal Majalla"/>
          <w:b/>
          <w:bCs/>
          <w:color w:val="auto"/>
          <w:sz w:val="48"/>
          <w:szCs w:val="36"/>
          <w:rtl/>
        </w:rPr>
      </w:pPr>
    </w:p>
    <w:p w14:paraId="43D81D65" w14:textId="77777777" w:rsidR="003D08BA" w:rsidRPr="003D08BA" w:rsidRDefault="003D08BA" w:rsidP="003D08BA">
      <w:pPr>
        <w:spacing w:after="200"/>
        <w:jc w:val="center"/>
        <w:rPr>
          <w:rFonts w:ascii="Sakkal Majalla" w:eastAsia="Times New Roman" w:hAnsi="Sakkal Majalla"/>
          <w:b/>
          <w:bCs/>
          <w:color w:val="006666"/>
          <w:sz w:val="56"/>
          <w:szCs w:val="44"/>
          <w:lang w:val="en-GB"/>
        </w:rPr>
      </w:pPr>
      <w:r w:rsidRPr="003D08BA">
        <w:rPr>
          <w:rFonts w:ascii="Sakkal Majalla" w:eastAsia="Times New Roman" w:hAnsi="Sakkal Majalla"/>
          <w:b/>
          <w:bCs/>
          <w:color w:val="006666"/>
          <w:sz w:val="56"/>
          <w:szCs w:val="44"/>
          <w:rtl/>
        </w:rPr>
        <w:lastRenderedPageBreak/>
        <w:t>أولاً: الاتصال مع الإدارات المختلفة</w:t>
      </w:r>
    </w:p>
    <w:p w14:paraId="54EC7CB0"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مقدمة</w:t>
      </w:r>
    </w:p>
    <w:p w14:paraId="0F785358"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يُعد الاتصال بين الإدارات داخل المؤسسة من أهم عناصر نجاح العمل المؤسسي الحديث، حيث لم تعد الإدارات تعمل بشكل منفصل، بل أصبحت مترابطة ومتكاملة تعتمد على بعضها البعض في تنفيذ المهام وتحقيق الأهداف. فكل قرار أو إجراء داخل إدارة ما غالبًا ما يؤثر بشكل مباشر أو غير مباشر على الإدارات الأخرى، مما يجعل الاتصال الفعّال ضرورة تنظيمية وليست خيارًا</w:t>
      </w:r>
      <w:r w:rsidRPr="003D08BA">
        <w:rPr>
          <w:rFonts w:ascii="Sakkal Majalla" w:eastAsia="Times New Roman" w:hAnsi="Sakkal Majalla"/>
          <w:b/>
          <w:bCs/>
          <w:color w:val="auto"/>
          <w:sz w:val="48"/>
          <w:szCs w:val="36"/>
          <w:lang w:val="en-GB"/>
        </w:rPr>
        <w:t>.</w:t>
      </w:r>
    </w:p>
    <w:p w14:paraId="1621FD8F" w14:textId="77777777" w:rsidR="003D08BA" w:rsidRPr="003D08BA" w:rsidRDefault="003D08BA" w:rsidP="003D08BA">
      <w:pPr>
        <w:spacing w:after="200"/>
        <w:rPr>
          <w:rFonts w:ascii="Sakkal Majalla" w:eastAsia="Times New Roman" w:hAnsi="Sakkal Majalla"/>
          <w:b/>
          <w:bCs/>
          <w:color w:val="C00000"/>
          <w:sz w:val="48"/>
          <w:szCs w:val="36"/>
          <w:lang w:val="en-GB"/>
        </w:rPr>
      </w:pPr>
      <w:r w:rsidRPr="003D08BA">
        <w:rPr>
          <w:rFonts w:ascii="Sakkal Majalla" w:eastAsia="Times New Roman" w:hAnsi="Sakkal Majalla"/>
          <w:b/>
          <w:bCs/>
          <w:color w:val="C00000"/>
          <w:sz w:val="48"/>
          <w:szCs w:val="36"/>
          <w:rtl/>
        </w:rPr>
        <w:t>مفهوم الاتصال بين الإدارات</w:t>
      </w:r>
    </w:p>
    <w:p w14:paraId="31091F55"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هو</w:t>
      </w:r>
      <w:r w:rsidRPr="003D08BA">
        <w:rPr>
          <w:rFonts w:ascii="Sakkal Majalla" w:eastAsia="Times New Roman" w:hAnsi="Sakkal Majalla"/>
          <w:b/>
          <w:bCs/>
          <w:color w:val="auto"/>
          <w:sz w:val="48"/>
          <w:szCs w:val="36"/>
          <w:lang w:val="en-GB"/>
        </w:rPr>
        <w:t>:</w:t>
      </w:r>
    </w:p>
    <w:p w14:paraId="4603C530"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lang w:val="en-GB"/>
        </w:rPr>
        <w:t>"</w:t>
      </w:r>
      <w:r w:rsidRPr="003D08BA">
        <w:rPr>
          <w:rFonts w:ascii="Sakkal Majalla" w:eastAsia="Times New Roman" w:hAnsi="Sakkal Majalla"/>
          <w:b/>
          <w:bCs/>
          <w:color w:val="auto"/>
          <w:sz w:val="48"/>
          <w:szCs w:val="36"/>
          <w:rtl/>
        </w:rPr>
        <w:t>عملية تبادل المعلومات والتوجيهات والتقارير والبيانات بين الإدارات المختلفة داخل المؤسسة بهدف تحقيق التنسيق والتكامل في العمل وضمان سير العمليات بكفاءة</w:t>
      </w:r>
      <w:r w:rsidRPr="003D08BA">
        <w:rPr>
          <w:rFonts w:ascii="Sakkal Majalla" w:eastAsia="Times New Roman" w:hAnsi="Sakkal Majalla"/>
          <w:b/>
          <w:bCs/>
          <w:color w:val="auto"/>
          <w:sz w:val="48"/>
          <w:szCs w:val="36"/>
          <w:lang w:val="en-GB"/>
        </w:rPr>
        <w:t>."</w:t>
      </w:r>
    </w:p>
    <w:p w14:paraId="19B09CF4" w14:textId="77777777" w:rsidR="003D08BA" w:rsidRPr="003D08BA" w:rsidRDefault="003D08BA" w:rsidP="003D08BA">
      <w:pPr>
        <w:spacing w:after="200"/>
        <w:rPr>
          <w:rFonts w:ascii="Sakkal Majalla" w:eastAsia="Times New Roman" w:hAnsi="Sakkal Majalla"/>
          <w:b/>
          <w:bCs/>
          <w:color w:val="C00000"/>
          <w:sz w:val="48"/>
          <w:szCs w:val="36"/>
          <w:lang w:val="en-GB"/>
        </w:rPr>
      </w:pPr>
      <w:r w:rsidRPr="003D08BA">
        <w:rPr>
          <w:rFonts w:ascii="Sakkal Majalla" w:eastAsia="Times New Roman" w:hAnsi="Sakkal Majalla"/>
          <w:b/>
          <w:bCs/>
          <w:color w:val="C00000"/>
          <w:sz w:val="48"/>
          <w:szCs w:val="36"/>
          <w:rtl/>
        </w:rPr>
        <w:t>أهمية الاتصال بين الإدارات</w:t>
      </w:r>
    </w:p>
    <w:p w14:paraId="2782004D" w14:textId="55C543EA" w:rsidR="003D08BA" w:rsidRPr="003D08BA" w:rsidRDefault="003D08BA"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3D08BA">
        <w:rPr>
          <w:rFonts w:ascii="Sakkal Majalla" w:eastAsia="Times New Roman" w:hAnsi="Sakkal Majalla"/>
          <w:b/>
          <w:bCs/>
          <w:color w:val="auto"/>
          <w:sz w:val="48"/>
          <w:szCs w:val="36"/>
          <w:rtl/>
        </w:rPr>
        <w:t>تحقيق التكامل المؤسسي</w:t>
      </w:r>
    </w:p>
    <w:p w14:paraId="415264A3"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يساعد على ربط جميع الإدارات في منظومة عمل واحدة</w:t>
      </w:r>
      <w:r w:rsidRPr="003D08BA">
        <w:rPr>
          <w:rFonts w:ascii="Sakkal Majalla" w:eastAsia="Times New Roman" w:hAnsi="Sakkal Majalla"/>
          <w:b/>
          <w:bCs/>
          <w:color w:val="auto"/>
          <w:sz w:val="48"/>
          <w:szCs w:val="36"/>
          <w:lang w:val="en-GB"/>
        </w:rPr>
        <w:t>.</w:t>
      </w:r>
    </w:p>
    <w:p w14:paraId="10EB92D1" w14:textId="686F2F70" w:rsidR="003D08BA" w:rsidRPr="003D08BA" w:rsidRDefault="003D08BA"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3D08BA">
        <w:rPr>
          <w:rFonts w:ascii="Sakkal Majalla" w:eastAsia="Times New Roman" w:hAnsi="Sakkal Majalla"/>
          <w:b/>
          <w:bCs/>
          <w:color w:val="auto"/>
          <w:sz w:val="48"/>
          <w:szCs w:val="36"/>
          <w:rtl/>
        </w:rPr>
        <w:t>تقليل الأخطاء</w:t>
      </w:r>
    </w:p>
    <w:p w14:paraId="386C07FC" w14:textId="77777777" w:rsidR="003D08BA" w:rsidRDefault="003D08BA" w:rsidP="003D08BA">
      <w:pPr>
        <w:spacing w:after="200"/>
        <w:rPr>
          <w:rFonts w:ascii="Sakkal Majalla" w:eastAsia="Times New Roman" w:hAnsi="Sakkal Majalla"/>
          <w:b/>
          <w:bCs/>
          <w:color w:val="auto"/>
          <w:sz w:val="48"/>
          <w:szCs w:val="36"/>
          <w:rtl/>
          <w:lang w:val="en-GB"/>
        </w:rPr>
      </w:pPr>
      <w:r w:rsidRPr="003D08BA">
        <w:rPr>
          <w:rFonts w:ascii="Sakkal Majalla" w:eastAsia="Times New Roman" w:hAnsi="Sakkal Majalla"/>
          <w:b/>
          <w:bCs/>
          <w:color w:val="auto"/>
          <w:sz w:val="48"/>
          <w:szCs w:val="36"/>
          <w:rtl/>
        </w:rPr>
        <w:t>وضوح المعلومات يقلل من سوء الفهم بين الإدارات</w:t>
      </w:r>
      <w:r w:rsidRPr="003D08BA">
        <w:rPr>
          <w:rFonts w:ascii="Sakkal Majalla" w:eastAsia="Times New Roman" w:hAnsi="Sakkal Majalla"/>
          <w:b/>
          <w:bCs/>
          <w:color w:val="auto"/>
          <w:sz w:val="48"/>
          <w:szCs w:val="36"/>
          <w:lang w:val="en-GB"/>
        </w:rPr>
        <w:t>.</w:t>
      </w:r>
    </w:p>
    <w:p w14:paraId="5B3508BE" w14:textId="77777777" w:rsidR="003D08BA" w:rsidRPr="003D08BA" w:rsidRDefault="003D08BA" w:rsidP="003D08BA">
      <w:pPr>
        <w:spacing w:after="200"/>
        <w:rPr>
          <w:rFonts w:ascii="Sakkal Majalla" w:eastAsia="Times New Roman" w:hAnsi="Sakkal Majalla"/>
          <w:b/>
          <w:bCs/>
          <w:color w:val="auto"/>
          <w:sz w:val="48"/>
          <w:szCs w:val="36"/>
          <w:lang w:val="en-GB"/>
        </w:rPr>
      </w:pPr>
    </w:p>
    <w:p w14:paraId="237B20E5" w14:textId="3F640CC5" w:rsidR="003D08BA" w:rsidRPr="003D08BA" w:rsidRDefault="003D08BA"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lastRenderedPageBreak/>
        <w:t>3.</w:t>
      </w:r>
      <w:r w:rsidRPr="003D08BA">
        <w:rPr>
          <w:rFonts w:ascii="Sakkal Majalla" w:eastAsia="Times New Roman" w:hAnsi="Sakkal Majalla"/>
          <w:b/>
          <w:bCs/>
          <w:color w:val="auto"/>
          <w:sz w:val="48"/>
          <w:szCs w:val="36"/>
          <w:rtl/>
        </w:rPr>
        <w:t>تسريع إنجاز الأعمال</w:t>
      </w:r>
    </w:p>
    <w:p w14:paraId="45A9BC92"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التواصل السريع يساهم في تقليل وقت تنفيذ المهام</w:t>
      </w:r>
      <w:r w:rsidRPr="003D08BA">
        <w:rPr>
          <w:rFonts w:ascii="Sakkal Majalla" w:eastAsia="Times New Roman" w:hAnsi="Sakkal Majalla"/>
          <w:b/>
          <w:bCs/>
          <w:color w:val="auto"/>
          <w:sz w:val="48"/>
          <w:szCs w:val="36"/>
          <w:lang w:val="en-GB"/>
        </w:rPr>
        <w:t>.</w:t>
      </w:r>
    </w:p>
    <w:p w14:paraId="1BB3FC8A" w14:textId="4A5753B8" w:rsidR="003D08BA" w:rsidRPr="003D08BA" w:rsidRDefault="003D08BA"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3D08BA">
        <w:rPr>
          <w:rFonts w:ascii="Sakkal Majalla" w:eastAsia="Times New Roman" w:hAnsi="Sakkal Majalla"/>
          <w:b/>
          <w:bCs/>
          <w:color w:val="auto"/>
          <w:sz w:val="48"/>
          <w:szCs w:val="36"/>
          <w:lang w:val="en-GB"/>
        </w:rPr>
        <w:t xml:space="preserve"> </w:t>
      </w:r>
      <w:r w:rsidRPr="003D08BA">
        <w:rPr>
          <w:rFonts w:ascii="Sakkal Majalla" w:eastAsia="Times New Roman" w:hAnsi="Sakkal Majalla"/>
          <w:b/>
          <w:bCs/>
          <w:color w:val="auto"/>
          <w:sz w:val="48"/>
          <w:szCs w:val="36"/>
          <w:rtl/>
        </w:rPr>
        <w:t>تحسين اتخاذ القرار</w:t>
      </w:r>
    </w:p>
    <w:p w14:paraId="62EC0941"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تبادل المعلومات بين الإدارات يدعم القرارات الإدارية</w:t>
      </w:r>
      <w:r w:rsidRPr="003D08BA">
        <w:rPr>
          <w:rFonts w:ascii="Sakkal Majalla" w:eastAsia="Times New Roman" w:hAnsi="Sakkal Majalla"/>
          <w:b/>
          <w:bCs/>
          <w:color w:val="auto"/>
          <w:sz w:val="48"/>
          <w:szCs w:val="36"/>
          <w:lang w:val="en-GB"/>
        </w:rPr>
        <w:t>.</w:t>
      </w:r>
    </w:p>
    <w:p w14:paraId="142BFBA0" w14:textId="0C643ECA" w:rsidR="003D08BA" w:rsidRPr="003D08BA" w:rsidRDefault="003D08BA"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5.</w:t>
      </w:r>
      <w:r w:rsidRPr="003D08BA">
        <w:rPr>
          <w:rFonts w:ascii="Sakkal Majalla" w:eastAsia="Times New Roman" w:hAnsi="Sakkal Majalla"/>
          <w:b/>
          <w:bCs/>
          <w:color w:val="auto"/>
          <w:sz w:val="48"/>
          <w:szCs w:val="36"/>
          <w:rtl/>
        </w:rPr>
        <w:t>تعزيز الكفاءة التشغيلية</w:t>
      </w:r>
    </w:p>
    <w:p w14:paraId="7660EA03"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منع التكرار والهدر في الجهود والموارد</w:t>
      </w:r>
      <w:r w:rsidRPr="003D08BA">
        <w:rPr>
          <w:rFonts w:ascii="Sakkal Majalla" w:eastAsia="Times New Roman" w:hAnsi="Sakkal Majalla"/>
          <w:b/>
          <w:bCs/>
          <w:color w:val="auto"/>
          <w:sz w:val="48"/>
          <w:szCs w:val="36"/>
          <w:lang w:val="en-GB"/>
        </w:rPr>
        <w:t>.</w:t>
      </w:r>
    </w:p>
    <w:p w14:paraId="7EFE5A77" w14:textId="77777777" w:rsidR="003D08BA" w:rsidRPr="003D08BA" w:rsidRDefault="003D08BA" w:rsidP="003D08BA">
      <w:pPr>
        <w:spacing w:after="200"/>
        <w:rPr>
          <w:rFonts w:ascii="Sakkal Majalla" w:eastAsia="Times New Roman" w:hAnsi="Sakkal Majalla"/>
          <w:b/>
          <w:bCs/>
          <w:color w:val="C00000"/>
          <w:sz w:val="48"/>
          <w:szCs w:val="36"/>
          <w:lang w:val="en-GB"/>
        </w:rPr>
      </w:pPr>
      <w:r w:rsidRPr="003D08BA">
        <w:rPr>
          <w:rFonts w:ascii="Sakkal Majalla" w:eastAsia="Times New Roman" w:hAnsi="Sakkal Majalla"/>
          <w:b/>
          <w:bCs/>
          <w:color w:val="C00000"/>
          <w:sz w:val="48"/>
          <w:szCs w:val="36"/>
          <w:rtl/>
        </w:rPr>
        <w:t>وسائل الاتصال بين الإدارات</w:t>
      </w:r>
    </w:p>
    <w:p w14:paraId="7EE17E4A" w14:textId="77777777" w:rsidR="003D08BA" w:rsidRPr="003D08BA" w:rsidRDefault="003D08BA">
      <w:pPr>
        <w:numPr>
          <w:ilvl w:val="0"/>
          <w:numId w:val="90"/>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التقارير الرسمية</w:t>
      </w:r>
      <w:r w:rsidRPr="003D08BA">
        <w:rPr>
          <w:rFonts w:ascii="Sakkal Majalla" w:eastAsia="Times New Roman" w:hAnsi="Sakkal Majalla"/>
          <w:b/>
          <w:bCs/>
          <w:color w:val="auto"/>
          <w:sz w:val="48"/>
          <w:szCs w:val="36"/>
          <w:lang w:val="en-GB"/>
        </w:rPr>
        <w:t>.</w:t>
      </w:r>
    </w:p>
    <w:p w14:paraId="2BB6CEDA" w14:textId="77777777" w:rsidR="003D08BA" w:rsidRPr="003D08BA" w:rsidRDefault="003D08BA">
      <w:pPr>
        <w:numPr>
          <w:ilvl w:val="0"/>
          <w:numId w:val="90"/>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الاجتماعات الدورية</w:t>
      </w:r>
      <w:r w:rsidRPr="003D08BA">
        <w:rPr>
          <w:rFonts w:ascii="Sakkal Majalla" w:eastAsia="Times New Roman" w:hAnsi="Sakkal Majalla"/>
          <w:b/>
          <w:bCs/>
          <w:color w:val="auto"/>
          <w:sz w:val="48"/>
          <w:szCs w:val="36"/>
          <w:lang w:val="en-GB"/>
        </w:rPr>
        <w:t>.</w:t>
      </w:r>
    </w:p>
    <w:p w14:paraId="1F2A3F50" w14:textId="77777777" w:rsidR="003D08BA" w:rsidRPr="003D08BA" w:rsidRDefault="003D08BA">
      <w:pPr>
        <w:numPr>
          <w:ilvl w:val="0"/>
          <w:numId w:val="90"/>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البريد الإلكتروني</w:t>
      </w:r>
      <w:r w:rsidRPr="003D08BA">
        <w:rPr>
          <w:rFonts w:ascii="Sakkal Majalla" w:eastAsia="Times New Roman" w:hAnsi="Sakkal Majalla"/>
          <w:b/>
          <w:bCs/>
          <w:color w:val="auto"/>
          <w:sz w:val="48"/>
          <w:szCs w:val="36"/>
          <w:lang w:val="en-GB"/>
        </w:rPr>
        <w:t>.</w:t>
      </w:r>
    </w:p>
    <w:p w14:paraId="32CBA9CB" w14:textId="77777777" w:rsidR="003D08BA" w:rsidRPr="003D08BA" w:rsidRDefault="003D08BA">
      <w:pPr>
        <w:numPr>
          <w:ilvl w:val="0"/>
          <w:numId w:val="90"/>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أنظمة إدارة الأعمال</w:t>
      </w:r>
      <w:r w:rsidRPr="003D08BA">
        <w:rPr>
          <w:rFonts w:ascii="Sakkal Majalla" w:eastAsia="Times New Roman" w:hAnsi="Sakkal Majalla"/>
          <w:b/>
          <w:bCs/>
          <w:color w:val="auto"/>
          <w:sz w:val="48"/>
          <w:szCs w:val="36"/>
          <w:lang w:val="en-GB"/>
        </w:rPr>
        <w:t>.</w:t>
      </w:r>
    </w:p>
    <w:p w14:paraId="4A3DA065" w14:textId="77777777" w:rsidR="003D08BA" w:rsidRPr="003D08BA" w:rsidRDefault="003D08BA">
      <w:pPr>
        <w:numPr>
          <w:ilvl w:val="0"/>
          <w:numId w:val="90"/>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المنصات الرقمية الداخلية</w:t>
      </w:r>
      <w:r w:rsidRPr="003D08BA">
        <w:rPr>
          <w:rFonts w:ascii="Sakkal Majalla" w:eastAsia="Times New Roman" w:hAnsi="Sakkal Majalla"/>
          <w:b/>
          <w:bCs/>
          <w:color w:val="auto"/>
          <w:sz w:val="48"/>
          <w:szCs w:val="36"/>
          <w:lang w:val="en-GB"/>
        </w:rPr>
        <w:t>.</w:t>
      </w:r>
    </w:p>
    <w:p w14:paraId="393F1FC1" w14:textId="77777777" w:rsidR="003D08BA" w:rsidRPr="003D08BA" w:rsidRDefault="003D08BA">
      <w:pPr>
        <w:numPr>
          <w:ilvl w:val="0"/>
          <w:numId w:val="90"/>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المراسلات الرسمية</w:t>
      </w:r>
      <w:r w:rsidRPr="003D08BA">
        <w:rPr>
          <w:rFonts w:ascii="Sakkal Majalla" w:eastAsia="Times New Roman" w:hAnsi="Sakkal Majalla"/>
          <w:b/>
          <w:bCs/>
          <w:color w:val="auto"/>
          <w:sz w:val="48"/>
          <w:szCs w:val="36"/>
          <w:lang w:val="en-GB"/>
        </w:rPr>
        <w:t>.</w:t>
      </w:r>
    </w:p>
    <w:p w14:paraId="5A5C40D9" w14:textId="77777777" w:rsidR="003D08BA" w:rsidRDefault="003D08BA" w:rsidP="003D08BA">
      <w:pPr>
        <w:spacing w:after="200"/>
        <w:rPr>
          <w:rFonts w:ascii="Sakkal Majalla" w:eastAsia="Times New Roman" w:hAnsi="Sakkal Majalla"/>
          <w:b/>
          <w:bCs/>
          <w:color w:val="C00000"/>
          <w:sz w:val="48"/>
          <w:szCs w:val="36"/>
          <w:rtl/>
        </w:rPr>
      </w:pPr>
    </w:p>
    <w:p w14:paraId="08884D04" w14:textId="77777777" w:rsidR="003D08BA" w:rsidRDefault="003D08BA" w:rsidP="003D08BA">
      <w:pPr>
        <w:spacing w:after="200"/>
        <w:rPr>
          <w:rFonts w:ascii="Sakkal Majalla" w:eastAsia="Times New Roman" w:hAnsi="Sakkal Majalla"/>
          <w:b/>
          <w:bCs/>
          <w:color w:val="C00000"/>
          <w:sz w:val="48"/>
          <w:szCs w:val="36"/>
          <w:rtl/>
        </w:rPr>
      </w:pPr>
    </w:p>
    <w:p w14:paraId="3021C203" w14:textId="77777777" w:rsidR="003D08BA" w:rsidRDefault="003D08BA" w:rsidP="003D08BA">
      <w:pPr>
        <w:spacing w:after="200"/>
        <w:rPr>
          <w:rFonts w:ascii="Sakkal Majalla" w:eastAsia="Times New Roman" w:hAnsi="Sakkal Majalla"/>
          <w:b/>
          <w:bCs/>
          <w:color w:val="C00000"/>
          <w:sz w:val="48"/>
          <w:szCs w:val="36"/>
          <w:rtl/>
        </w:rPr>
      </w:pPr>
    </w:p>
    <w:p w14:paraId="45B1F984" w14:textId="6FFF4C5F" w:rsidR="003D08BA" w:rsidRPr="003D08BA" w:rsidRDefault="003D08BA" w:rsidP="003D08BA">
      <w:pPr>
        <w:spacing w:after="200"/>
        <w:rPr>
          <w:rFonts w:ascii="Sakkal Majalla" w:eastAsia="Times New Roman" w:hAnsi="Sakkal Majalla"/>
          <w:b/>
          <w:bCs/>
          <w:color w:val="C00000"/>
          <w:sz w:val="48"/>
          <w:szCs w:val="36"/>
          <w:lang w:val="en-GB"/>
        </w:rPr>
      </w:pPr>
      <w:r w:rsidRPr="003D08BA">
        <w:rPr>
          <w:rFonts w:ascii="Sakkal Majalla" w:eastAsia="Times New Roman" w:hAnsi="Sakkal Majalla"/>
          <w:b/>
          <w:bCs/>
          <w:color w:val="C00000"/>
          <w:sz w:val="48"/>
          <w:szCs w:val="36"/>
          <w:rtl/>
        </w:rPr>
        <w:lastRenderedPageBreak/>
        <w:t>معوقات الاتصال بين الإدارات</w:t>
      </w:r>
    </w:p>
    <w:p w14:paraId="57BE24F4" w14:textId="77777777" w:rsidR="003D08BA" w:rsidRPr="003D08BA" w:rsidRDefault="003D08BA">
      <w:pPr>
        <w:numPr>
          <w:ilvl w:val="0"/>
          <w:numId w:val="91"/>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ضعف التنسيق</w:t>
      </w:r>
      <w:r w:rsidRPr="003D08BA">
        <w:rPr>
          <w:rFonts w:ascii="Sakkal Majalla" w:eastAsia="Times New Roman" w:hAnsi="Sakkal Majalla"/>
          <w:b/>
          <w:bCs/>
          <w:color w:val="auto"/>
          <w:sz w:val="48"/>
          <w:szCs w:val="36"/>
          <w:lang w:val="en-GB"/>
        </w:rPr>
        <w:t>.</w:t>
      </w:r>
    </w:p>
    <w:p w14:paraId="349C82FA" w14:textId="77777777" w:rsidR="003D08BA" w:rsidRPr="003D08BA" w:rsidRDefault="003D08BA">
      <w:pPr>
        <w:numPr>
          <w:ilvl w:val="0"/>
          <w:numId w:val="91"/>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غموض الصلاحيات</w:t>
      </w:r>
      <w:r w:rsidRPr="003D08BA">
        <w:rPr>
          <w:rFonts w:ascii="Sakkal Majalla" w:eastAsia="Times New Roman" w:hAnsi="Sakkal Majalla"/>
          <w:b/>
          <w:bCs/>
          <w:color w:val="auto"/>
          <w:sz w:val="48"/>
          <w:szCs w:val="36"/>
          <w:lang w:val="en-GB"/>
        </w:rPr>
        <w:t>.</w:t>
      </w:r>
    </w:p>
    <w:p w14:paraId="73597E98" w14:textId="77777777" w:rsidR="003D08BA" w:rsidRPr="003D08BA" w:rsidRDefault="003D08BA">
      <w:pPr>
        <w:numPr>
          <w:ilvl w:val="0"/>
          <w:numId w:val="91"/>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تأخر إرسال المعلومات</w:t>
      </w:r>
      <w:r w:rsidRPr="003D08BA">
        <w:rPr>
          <w:rFonts w:ascii="Sakkal Majalla" w:eastAsia="Times New Roman" w:hAnsi="Sakkal Majalla"/>
          <w:b/>
          <w:bCs/>
          <w:color w:val="auto"/>
          <w:sz w:val="48"/>
          <w:szCs w:val="36"/>
          <w:lang w:val="en-GB"/>
        </w:rPr>
        <w:t>.</w:t>
      </w:r>
    </w:p>
    <w:p w14:paraId="4B5A7BE3" w14:textId="77777777" w:rsidR="003D08BA" w:rsidRPr="003D08BA" w:rsidRDefault="003D08BA">
      <w:pPr>
        <w:numPr>
          <w:ilvl w:val="0"/>
          <w:numId w:val="91"/>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البيروقراطية</w:t>
      </w:r>
      <w:r w:rsidRPr="003D08BA">
        <w:rPr>
          <w:rFonts w:ascii="Sakkal Majalla" w:eastAsia="Times New Roman" w:hAnsi="Sakkal Majalla"/>
          <w:b/>
          <w:bCs/>
          <w:color w:val="auto"/>
          <w:sz w:val="48"/>
          <w:szCs w:val="36"/>
          <w:lang w:val="en-GB"/>
        </w:rPr>
        <w:t>.</w:t>
      </w:r>
    </w:p>
    <w:p w14:paraId="694F983E" w14:textId="77777777" w:rsidR="003D08BA" w:rsidRPr="003D08BA" w:rsidRDefault="003D08BA">
      <w:pPr>
        <w:numPr>
          <w:ilvl w:val="0"/>
          <w:numId w:val="91"/>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اختلاف الأولويات</w:t>
      </w:r>
      <w:r w:rsidRPr="003D08BA">
        <w:rPr>
          <w:rFonts w:ascii="Sakkal Majalla" w:eastAsia="Times New Roman" w:hAnsi="Sakkal Majalla"/>
          <w:b/>
          <w:bCs/>
          <w:color w:val="auto"/>
          <w:sz w:val="48"/>
          <w:szCs w:val="36"/>
          <w:lang w:val="en-GB"/>
        </w:rPr>
        <w:t>.</w:t>
      </w:r>
    </w:p>
    <w:p w14:paraId="2D906821" w14:textId="77777777" w:rsidR="003D08BA" w:rsidRPr="003D08BA" w:rsidRDefault="003D08BA" w:rsidP="003D08BA">
      <w:pPr>
        <w:spacing w:after="200"/>
        <w:rPr>
          <w:rFonts w:ascii="Sakkal Majalla" w:eastAsia="Times New Roman" w:hAnsi="Sakkal Majalla"/>
          <w:b/>
          <w:bCs/>
          <w:color w:val="C00000"/>
          <w:sz w:val="48"/>
          <w:szCs w:val="36"/>
          <w:lang w:val="en-GB"/>
        </w:rPr>
      </w:pPr>
      <w:r w:rsidRPr="003D08BA">
        <w:rPr>
          <w:rFonts w:ascii="Sakkal Majalla" w:eastAsia="Times New Roman" w:hAnsi="Sakkal Majalla"/>
          <w:b/>
          <w:bCs/>
          <w:color w:val="C00000"/>
          <w:sz w:val="48"/>
          <w:szCs w:val="36"/>
          <w:rtl/>
        </w:rPr>
        <w:t>طرق تحسين الاتصال بين الإدارات</w:t>
      </w:r>
    </w:p>
    <w:p w14:paraId="17F77928" w14:textId="77777777" w:rsidR="003D08BA" w:rsidRPr="003D08BA" w:rsidRDefault="003D08BA">
      <w:pPr>
        <w:numPr>
          <w:ilvl w:val="0"/>
          <w:numId w:val="92"/>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تحديد قنوات اتصال رسمية واضحة</w:t>
      </w:r>
      <w:r w:rsidRPr="003D08BA">
        <w:rPr>
          <w:rFonts w:ascii="Sakkal Majalla" w:eastAsia="Times New Roman" w:hAnsi="Sakkal Majalla"/>
          <w:b/>
          <w:bCs/>
          <w:color w:val="auto"/>
          <w:sz w:val="48"/>
          <w:szCs w:val="36"/>
          <w:lang w:val="en-GB"/>
        </w:rPr>
        <w:t>.</w:t>
      </w:r>
    </w:p>
    <w:p w14:paraId="0BEFABBB" w14:textId="77777777" w:rsidR="003D08BA" w:rsidRPr="003D08BA" w:rsidRDefault="003D08BA">
      <w:pPr>
        <w:numPr>
          <w:ilvl w:val="0"/>
          <w:numId w:val="92"/>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تعزيز ثقافة التعاون</w:t>
      </w:r>
      <w:r w:rsidRPr="003D08BA">
        <w:rPr>
          <w:rFonts w:ascii="Sakkal Majalla" w:eastAsia="Times New Roman" w:hAnsi="Sakkal Majalla"/>
          <w:b/>
          <w:bCs/>
          <w:color w:val="auto"/>
          <w:sz w:val="48"/>
          <w:szCs w:val="36"/>
          <w:lang w:val="en-GB"/>
        </w:rPr>
        <w:t>.</w:t>
      </w:r>
    </w:p>
    <w:p w14:paraId="049BE141" w14:textId="77777777" w:rsidR="003D08BA" w:rsidRPr="003D08BA" w:rsidRDefault="003D08BA">
      <w:pPr>
        <w:numPr>
          <w:ilvl w:val="0"/>
          <w:numId w:val="92"/>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استخدام أنظمة رقمية موحدة</w:t>
      </w:r>
      <w:r w:rsidRPr="003D08BA">
        <w:rPr>
          <w:rFonts w:ascii="Sakkal Majalla" w:eastAsia="Times New Roman" w:hAnsi="Sakkal Majalla"/>
          <w:b/>
          <w:bCs/>
          <w:color w:val="auto"/>
          <w:sz w:val="48"/>
          <w:szCs w:val="36"/>
          <w:lang w:val="en-GB"/>
        </w:rPr>
        <w:t>.</w:t>
      </w:r>
    </w:p>
    <w:p w14:paraId="6B1D368E" w14:textId="77777777" w:rsidR="003D08BA" w:rsidRPr="003D08BA" w:rsidRDefault="003D08BA">
      <w:pPr>
        <w:numPr>
          <w:ilvl w:val="0"/>
          <w:numId w:val="92"/>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عقد اجتماعات تنسيقية دورية</w:t>
      </w:r>
      <w:r w:rsidRPr="003D08BA">
        <w:rPr>
          <w:rFonts w:ascii="Sakkal Majalla" w:eastAsia="Times New Roman" w:hAnsi="Sakkal Majalla"/>
          <w:b/>
          <w:bCs/>
          <w:color w:val="auto"/>
          <w:sz w:val="48"/>
          <w:szCs w:val="36"/>
          <w:lang w:val="en-GB"/>
        </w:rPr>
        <w:t>.</w:t>
      </w:r>
    </w:p>
    <w:p w14:paraId="7E0275A6" w14:textId="11E3A7BB" w:rsidR="003D08BA" w:rsidRPr="003D08BA" w:rsidRDefault="003D08BA">
      <w:pPr>
        <w:numPr>
          <w:ilvl w:val="0"/>
          <w:numId w:val="92"/>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تحديد المسؤوليات بدقة</w:t>
      </w:r>
      <w:r w:rsidRPr="003D08BA">
        <w:rPr>
          <w:rFonts w:ascii="Sakkal Majalla" w:eastAsia="Times New Roman" w:hAnsi="Sakkal Majalla"/>
          <w:b/>
          <w:bCs/>
          <w:color w:val="auto"/>
          <w:sz w:val="48"/>
          <w:szCs w:val="36"/>
          <w:lang w:val="en-GB"/>
        </w:rPr>
        <w:t>.</w:t>
      </w:r>
    </w:p>
    <w:p w14:paraId="3D9D2857" w14:textId="77777777" w:rsidR="003D08BA" w:rsidRDefault="003D08BA" w:rsidP="003D08BA">
      <w:pPr>
        <w:spacing w:after="200"/>
        <w:rPr>
          <w:rFonts w:ascii="Sakkal Majalla" w:eastAsia="Times New Roman" w:hAnsi="Sakkal Majalla"/>
          <w:b/>
          <w:bCs/>
          <w:color w:val="auto"/>
          <w:sz w:val="48"/>
          <w:szCs w:val="36"/>
          <w:rtl/>
        </w:rPr>
      </w:pPr>
    </w:p>
    <w:p w14:paraId="0923F199" w14:textId="77777777" w:rsidR="003D08BA" w:rsidRDefault="003D08BA" w:rsidP="003D08BA">
      <w:pPr>
        <w:spacing w:after="200"/>
        <w:rPr>
          <w:rFonts w:ascii="Sakkal Majalla" w:eastAsia="Times New Roman" w:hAnsi="Sakkal Majalla"/>
          <w:b/>
          <w:bCs/>
          <w:color w:val="auto"/>
          <w:sz w:val="48"/>
          <w:szCs w:val="36"/>
          <w:rtl/>
        </w:rPr>
      </w:pPr>
    </w:p>
    <w:p w14:paraId="493382C8" w14:textId="77777777" w:rsidR="003D08BA" w:rsidRDefault="003D08BA" w:rsidP="003D08BA">
      <w:pPr>
        <w:spacing w:after="200"/>
        <w:rPr>
          <w:rFonts w:ascii="Sakkal Majalla" w:eastAsia="Times New Roman" w:hAnsi="Sakkal Majalla"/>
          <w:b/>
          <w:bCs/>
          <w:color w:val="auto"/>
          <w:sz w:val="48"/>
          <w:szCs w:val="36"/>
          <w:rtl/>
        </w:rPr>
      </w:pPr>
    </w:p>
    <w:p w14:paraId="3F6860D5" w14:textId="42F8431D" w:rsidR="003D08BA" w:rsidRPr="003D08BA" w:rsidRDefault="003D08BA" w:rsidP="003D08BA">
      <w:pPr>
        <w:spacing w:after="200"/>
        <w:jc w:val="center"/>
        <w:rPr>
          <w:rFonts w:ascii="Sakkal Majalla" w:eastAsia="Times New Roman" w:hAnsi="Sakkal Majalla"/>
          <w:b/>
          <w:bCs/>
          <w:color w:val="006666"/>
          <w:sz w:val="56"/>
          <w:szCs w:val="44"/>
          <w:lang w:val="en-GB"/>
        </w:rPr>
      </w:pPr>
      <w:r w:rsidRPr="003D08BA">
        <w:rPr>
          <w:rFonts w:ascii="Sakkal Majalla" w:eastAsia="Times New Roman" w:hAnsi="Sakkal Majalla"/>
          <w:b/>
          <w:bCs/>
          <w:color w:val="006666"/>
          <w:sz w:val="56"/>
          <w:szCs w:val="44"/>
          <w:rtl/>
        </w:rPr>
        <w:lastRenderedPageBreak/>
        <w:t>ثانياً: التواصل مع الموردين والشركاء</w:t>
      </w:r>
    </w:p>
    <w:p w14:paraId="18501CAC"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يمثل الموردون والشركاء عنصرًا أساسيًا في نجاح المؤسسات، خاصة في بيئات العمل الحديثة التي تعتمد على سلاسل الإمداد والشراكات الاستراتيجية. لذلك فإن التواصل الفعّال معهم يُعد عاملًا حاسمًا لضمان استمرارية العمل وجودة الخدمات</w:t>
      </w:r>
      <w:r w:rsidRPr="003D08BA">
        <w:rPr>
          <w:rFonts w:ascii="Sakkal Majalla" w:eastAsia="Times New Roman" w:hAnsi="Sakkal Majalla"/>
          <w:b/>
          <w:bCs/>
          <w:color w:val="auto"/>
          <w:sz w:val="48"/>
          <w:szCs w:val="36"/>
          <w:lang w:val="en-GB"/>
        </w:rPr>
        <w:t>.</w:t>
      </w:r>
    </w:p>
    <w:p w14:paraId="5468B518" w14:textId="77777777" w:rsidR="003D08BA" w:rsidRPr="003D08BA" w:rsidRDefault="003D08BA" w:rsidP="003D08BA">
      <w:pPr>
        <w:spacing w:after="200"/>
        <w:rPr>
          <w:rFonts w:ascii="Sakkal Majalla" w:eastAsia="Times New Roman" w:hAnsi="Sakkal Majalla"/>
          <w:b/>
          <w:bCs/>
          <w:color w:val="C00000"/>
          <w:sz w:val="48"/>
          <w:szCs w:val="36"/>
          <w:lang w:val="en-GB"/>
        </w:rPr>
      </w:pPr>
      <w:r w:rsidRPr="003D08BA">
        <w:rPr>
          <w:rFonts w:ascii="Sakkal Majalla" w:eastAsia="Times New Roman" w:hAnsi="Sakkal Majalla"/>
          <w:b/>
          <w:bCs/>
          <w:color w:val="C00000"/>
          <w:sz w:val="48"/>
          <w:szCs w:val="36"/>
          <w:rtl/>
        </w:rPr>
        <w:t>مفهوم التواصل مع الموردين والشركاء</w:t>
      </w:r>
    </w:p>
    <w:p w14:paraId="4FF845EA"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هو</w:t>
      </w:r>
      <w:r w:rsidRPr="003D08BA">
        <w:rPr>
          <w:rFonts w:ascii="Sakkal Majalla" w:eastAsia="Times New Roman" w:hAnsi="Sakkal Majalla"/>
          <w:b/>
          <w:bCs/>
          <w:color w:val="auto"/>
          <w:sz w:val="48"/>
          <w:szCs w:val="36"/>
          <w:lang w:val="en-GB"/>
        </w:rPr>
        <w:t>:</w:t>
      </w:r>
    </w:p>
    <w:p w14:paraId="029F06F1"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lang w:val="en-GB"/>
        </w:rPr>
        <w:t>"</w:t>
      </w:r>
      <w:r w:rsidRPr="003D08BA">
        <w:rPr>
          <w:rFonts w:ascii="Sakkal Majalla" w:eastAsia="Times New Roman" w:hAnsi="Sakkal Majalla"/>
          <w:b/>
          <w:bCs/>
          <w:color w:val="auto"/>
          <w:sz w:val="48"/>
          <w:szCs w:val="36"/>
          <w:rtl/>
        </w:rPr>
        <w:t>عملية تبادل المعلومات والتنسيق والتفاوض بين المؤسسة والموردين أو الشركاء بهدف ضمان توفير الاحتياجات وتحقيق المصالح المشتركة</w:t>
      </w:r>
      <w:r w:rsidRPr="003D08BA">
        <w:rPr>
          <w:rFonts w:ascii="Sakkal Majalla" w:eastAsia="Times New Roman" w:hAnsi="Sakkal Majalla"/>
          <w:b/>
          <w:bCs/>
          <w:color w:val="auto"/>
          <w:sz w:val="48"/>
          <w:szCs w:val="36"/>
          <w:lang w:val="en-GB"/>
        </w:rPr>
        <w:t>."</w:t>
      </w:r>
    </w:p>
    <w:p w14:paraId="29D9F25E"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أهمية التواصل مع الموردين والشركاء</w:t>
      </w:r>
    </w:p>
    <w:p w14:paraId="2933B713" w14:textId="7ABDCFBF" w:rsidR="003D08BA" w:rsidRPr="003D08BA" w:rsidRDefault="003D08BA"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3D08BA">
        <w:rPr>
          <w:rFonts w:ascii="Sakkal Majalla" w:eastAsia="Times New Roman" w:hAnsi="Sakkal Majalla"/>
          <w:b/>
          <w:bCs/>
          <w:color w:val="auto"/>
          <w:sz w:val="48"/>
          <w:szCs w:val="36"/>
          <w:rtl/>
        </w:rPr>
        <w:t>ضمان استمرارية الإمداد</w:t>
      </w:r>
    </w:p>
    <w:p w14:paraId="400323DA"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توفير المواد والخدمات في الوقت المناسب</w:t>
      </w:r>
      <w:r w:rsidRPr="003D08BA">
        <w:rPr>
          <w:rFonts w:ascii="Sakkal Majalla" w:eastAsia="Times New Roman" w:hAnsi="Sakkal Majalla"/>
          <w:b/>
          <w:bCs/>
          <w:color w:val="auto"/>
          <w:sz w:val="48"/>
          <w:szCs w:val="36"/>
          <w:lang w:val="en-GB"/>
        </w:rPr>
        <w:t>.</w:t>
      </w:r>
    </w:p>
    <w:p w14:paraId="538334C4" w14:textId="2E10EA43" w:rsidR="003D08BA" w:rsidRPr="003D08BA" w:rsidRDefault="003D08BA"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3D08BA">
        <w:rPr>
          <w:rFonts w:ascii="Sakkal Majalla" w:eastAsia="Times New Roman" w:hAnsi="Sakkal Majalla"/>
          <w:b/>
          <w:bCs/>
          <w:color w:val="auto"/>
          <w:sz w:val="48"/>
          <w:szCs w:val="36"/>
          <w:rtl/>
        </w:rPr>
        <w:t>تحسين جودة الخدمات</w:t>
      </w:r>
    </w:p>
    <w:p w14:paraId="6B8C237C"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التواصل الجيد يرفع جودة ما يتم تقديمه</w:t>
      </w:r>
      <w:r w:rsidRPr="003D08BA">
        <w:rPr>
          <w:rFonts w:ascii="Sakkal Majalla" w:eastAsia="Times New Roman" w:hAnsi="Sakkal Majalla"/>
          <w:b/>
          <w:bCs/>
          <w:color w:val="auto"/>
          <w:sz w:val="48"/>
          <w:szCs w:val="36"/>
          <w:lang w:val="en-GB"/>
        </w:rPr>
        <w:t>.</w:t>
      </w:r>
    </w:p>
    <w:p w14:paraId="7A3A358B" w14:textId="2CA009CE" w:rsidR="003D08BA" w:rsidRPr="003D08BA" w:rsidRDefault="003D08BA"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3D08BA">
        <w:rPr>
          <w:rFonts w:ascii="Sakkal Majalla" w:eastAsia="Times New Roman" w:hAnsi="Sakkal Majalla"/>
          <w:b/>
          <w:bCs/>
          <w:color w:val="auto"/>
          <w:sz w:val="48"/>
          <w:szCs w:val="36"/>
          <w:lang w:val="en-GB"/>
        </w:rPr>
        <w:t xml:space="preserve"> </w:t>
      </w:r>
      <w:r w:rsidRPr="003D08BA">
        <w:rPr>
          <w:rFonts w:ascii="Sakkal Majalla" w:eastAsia="Times New Roman" w:hAnsi="Sakkal Majalla"/>
          <w:b/>
          <w:bCs/>
          <w:color w:val="auto"/>
          <w:sz w:val="48"/>
          <w:szCs w:val="36"/>
          <w:rtl/>
        </w:rPr>
        <w:t>تقليل التكاليف</w:t>
      </w:r>
    </w:p>
    <w:p w14:paraId="26250C1C"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من خلال التفاوض الفعّال وبناء علاقات طويلة الأمد</w:t>
      </w:r>
      <w:r w:rsidRPr="003D08BA">
        <w:rPr>
          <w:rFonts w:ascii="Sakkal Majalla" w:eastAsia="Times New Roman" w:hAnsi="Sakkal Majalla"/>
          <w:b/>
          <w:bCs/>
          <w:color w:val="auto"/>
          <w:sz w:val="48"/>
          <w:szCs w:val="36"/>
          <w:lang w:val="en-GB"/>
        </w:rPr>
        <w:t>.</w:t>
      </w:r>
    </w:p>
    <w:p w14:paraId="764E5653" w14:textId="649655B5" w:rsidR="003D08BA" w:rsidRPr="003D08BA" w:rsidRDefault="003D08BA"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3D08BA">
        <w:rPr>
          <w:rFonts w:ascii="Sakkal Majalla" w:eastAsia="Times New Roman" w:hAnsi="Sakkal Majalla"/>
          <w:b/>
          <w:bCs/>
          <w:color w:val="auto"/>
          <w:sz w:val="48"/>
          <w:szCs w:val="36"/>
          <w:lang w:val="en-GB"/>
        </w:rPr>
        <w:t xml:space="preserve"> </w:t>
      </w:r>
      <w:r w:rsidRPr="003D08BA">
        <w:rPr>
          <w:rFonts w:ascii="Sakkal Majalla" w:eastAsia="Times New Roman" w:hAnsi="Sakkal Majalla"/>
          <w:b/>
          <w:bCs/>
          <w:color w:val="auto"/>
          <w:sz w:val="48"/>
          <w:szCs w:val="36"/>
          <w:rtl/>
        </w:rPr>
        <w:t>تعزيز الثقة</w:t>
      </w:r>
    </w:p>
    <w:p w14:paraId="3652AB49"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lastRenderedPageBreak/>
        <w:t>العلاقات الجيدة تؤدي إلى شراكات مستقرة</w:t>
      </w:r>
      <w:r w:rsidRPr="003D08BA">
        <w:rPr>
          <w:rFonts w:ascii="Sakkal Majalla" w:eastAsia="Times New Roman" w:hAnsi="Sakkal Majalla"/>
          <w:b/>
          <w:bCs/>
          <w:color w:val="auto"/>
          <w:sz w:val="48"/>
          <w:szCs w:val="36"/>
          <w:lang w:val="en-GB"/>
        </w:rPr>
        <w:t>.</w:t>
      </w:r>
    </w:p>
    <w:p w14:paraId="1C81D02F" w14:textId="152FD841" w:rsidR="003D08BA" w:rsidRPr="003D08BA" w:rsidRDefault="003D08BA"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5.</w:t>
      </w:r>
      <w:r w:rsidRPr="003D08BA">
        <w:rPr>
          <w:rFonts w:ascii="Sakkal Majalla" w:eastAsia="Times New Roman" w:hAnsi="Sakkal Majalla"/>
          <w:b/>
          <w:bCs/>
          <w:color w:val="auto"/>
          <w:sz w:val="48"/>
          <w:szCs w:val="36"/>
          <w:rtl/>
        </w:rPr>
        <w:t>حل المشكلات بسرعة</w:t>
      </w:r>
    </w:p>
    <w:p w14:paraId="3B1C6B8C"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مثل التأخير أو العيوب أو نقص الموارد</w:t>
      </w:r>
      <w:r w:rsidRPr="003D08BA">
        <w:rPr>
          <w:rFonts w:ascii="Sakkal Majalla" w:eastAsia="Times New Roman" w:hAnsi="Sakkal Majalla"/>
          <w:b/>
          <w:bCs/>
          <w:color w:val="auto"/>
          <w:sz w:val="48"/>
          <w:szCs w:val="36"/>
          <w:lang w:val="en-GB"/>
        </w:rPr>
        <w:t>.</w:t>
      </w:r>
    </w:p>
    <w:p w14:paraId="4C56B6D8"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أساليب التواصل مع الموردين والشركاء</w:t>
      </w:r>
    </w:p>
    <w:p w14:paraId="35B16645" w14:textId="77777777" w:rsidR="003D08BA" w:rsidRPr="003D08BA" w:rsidRDefault="003D08BA">
      <w:pPr>
        <w:numPr>
          <w:ilvl w:val="0"/>
          <w:numId w:val="93"/>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الاجتماعات الرسمية</w:t>
      </w:r>
      <w:r w:rsidRPr="003D08BA">
        <w:rPr>
          <w:rFonts w:ascii="Sakkal Majalla" w:eastAsia="Times New Roman" w:hAnsi="Sakkal Majalla"/>
          <w:b/>
          <w:bCs/>
          <w:color w:val="auto"/>
          <w:sz w:val="48"/>
          <w:szCs w:val="36"/>
          <w:lang w:val="en-GB"/>
        </w:rPr>
        <w:t>.</w:t>
      </w:r>
    </w:p>
    <w:p w14:paraId="71AD2AD2" w14:textId="77777777" w:rsidR="003D08BA" w:rsidRPr="003D08BA" w:rsidRDefault="003D08BA">
      <w:pPr>
        <w:numPr>
          <w:ilvl w:val="0"/>
          <w:numId w:val="93"/>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العقود والاتفاقيات</w:t>
      </w:r>
      <w:r w:rsidRPr="003D08BA">
        <w:rPr>
          <w:rFonts w:ascii="Sakkal Majalla" w:eastAsia="Times New Roman" w:hAnsi="Sakkal Majalla"/>
          <w:b/>
          <w:bCs/>
          <w:color w:val="auto"/>
          <w:sz w:val="48"/>
          <w:szCs w:val="36"/>
          <w:lang w:val="en-GB"/>
        </w:rPr>
        <w:t>.</w:t>
      </w:r>
    </w:p>
    <w:p w14:paraId="1B50BE9D" w14:textId="77777777" w:rsidR="003D08BA" w:rsidRPr="003D08BA" w:rsidRDefault="003D08BA">
      <w:pPr>
        <w:numPr>
          <w:ilvl w:val="0"/>
          <w:numId w:val="93"/>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البريد الإلكتروني الرسمي</w:t>
      </w:r>
      <w:r w:rsidRPr="003D08BA">
        <w:rPr>
          <w:rFonts w:ascii="Sakkal Majalla" w:eastAsia="Times New Roman" w:hAnsi="Sakkal Majalla"/>
          <w:b/>
          <w:bCs/>
          <w:color w:val="auto"/>
          <w:sz w:val="48"/>
          <w:szCs w:val="36"/>
          <w:lang w:val="en-GB"/>
        </w:rPr>
        <w:t>.</w:t>
      </w:r>
    </w:p>
    <w:p w14:paraId="03AD5E7C" w14:textId="77777777" w:rsidR="003D08BA" w:rsidRPr="003D08BA" w:rsidRDefault="003D08BA">
      <w:pPr>
        <w:numPr>
          <w:ilvl w:val="0"/>
          <w:numId w:val="93"/>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المكالمات المهنية</w:t>
      </w:r>
      <w:r w:rsidRPr="003D08BA">
        <w:rPr>
          <w:rFonts w:ascii="Sakkal Majalla" w:eastAsia="Times New Roman" w:hAnsi="Sakkal Majalla"/>
          <w:b/>
          <w:bCs/>
          <w:color w:val="auto"/>
          <w:sz w:val="48"/>
          <w:szCs w:val="36"/>
          <w:lang w:val="en-GB"/>
        </w:rPr>
        <w:t>.</w:t>
      </w:r>
    </w:p>
    <w:p w14:paraId="2D0E7F88" w14:textId="77777777" w:rsidR="003D08BA" w:rsidRPr="003D08BA" w:rsidRDefault="003D08BA">
      <w:pPr>
        <w:numPr>
          <w:ilvl w:val="0"/>
          <w:numId w:val="93"/>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تقارير الأداء</w:t>
      </w:r>
      <w:r w:rsidRPr="003D08BA">
        <w:rPr>
          <w:rFonts w:ascii="Sakkal Majalla" w:eastAsia="Times New Roman" w:hAnsi="Sakkal Majalla"/>
          <w:b/>
          <w:bCs/>
          <w:color w:val="auto"/>
          <w:sz w:val="48"/>
          <w:szCs w:val="36"/>
          <w:lang w:val="en-GB"/>
        </w:rPr>
        <w:t>.</w:t>
      </w:r>
    </w:p>
    <w:p w14:paraId="203F5EFF" w14:textId="77777777" w:rsidR="003D08BA" w:rsidRPr="003D08BA" w:rsidRDefault="003D08BA">
      <w:pPr>
        <w:numPr>
          <w:ilvl w:val="0"/>
          <w:numId w:val="93"/>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أنظمة إدارة الموردين</w:t>
      </w:r>
      <w:r w:rsidRPr="003D08BA">
        <w:rPr>
          <w:rFonts w:ascii="Sakkal Majalla" w:eastAsia="Times New Roman" w:hAnsi="Sakkal Majalla"/>
          <w:b/>
          <w:bCs/>
          <w:color w:val="auto"/>
          <w:sz w:val="48"/>
          <w:szCs w:val="36"/>
          <w:lang w:val="en-GB"/>
        </w:rPr>
        <w:t>.</w:t>
      </w:r>
    </w:p>
    <w:p w14:paraId="3A2C2744"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مهارات التواصل الفعّال</w:t>
      </w:r>
    </w:p>
    <w:p w14:paraId="4AEB323F" w14:textId="77777777" w:rsidR="003D08BA" w:rsidRPr="003D08BA" w:rsidRDefault="003D08BA">
      <w:pPr>
        <w:numPr>
          <w:ilvl w:val="0"/>
          <w:numId w:val="94"/>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الوضوح في الطلبات</w:t>
      </w:r>
      <w:r w:rsidRPr="003D08BA">
        <w:rPr>
          <w:rFonts w:ascii="Sakkal Majalla" w:eastAsia="Times New Roman" w:hAnsi="Sakkal Majalla"/>
          <w:b/>
          <w:bCs/>
          <w:color w:val="auto"/>
          <w:sz w:val="48"/>
          <w:szCs w:val="36"/>
          <w:lang w:val="en-GB"/>
        </w:rPr>
        <w:t>.</w:t>
      </w:r>
    </w:p>
    <w:p w14:paraId="3BF36CDC" w14:textId="77777777" w:rsidR="003D08BA" w:rsidRPr="003D08BA" w:rsidRDefault="003D08BA">
      <w:pPr>
        <w:numPr>
          <w:ilvl w:val="0"/>
          <w:numId w:val="94"/>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الدقة في المواصفات</w:t>
      </w:r>
      <w:r w:rsidRPr="003D08BA">
        <w:rPr>
          <w:rFonts w:ascii="Sakkal Majalla" w:eastAsia="Times New Roman" w:hAnsi="Sakkal Majalla"/>
          <w:b/>
          <w:bCs/>
          <w:color w:val="auto"/>
          <w:sz w:val="48"/>
          <w:szCs w:val="36"/>
          <w:lang w:val="en-GB"/>
        </w:rPr>
        <w:t>.</w:t>
      </w:r>
    </w:p>
    <w:p w14:paraId="04A402D3" w14:textId="77777777" w:rsidR="003D08BA" w:rsidRPr="003D08BA" w:rsidRDefault="003D08BA">
      <w:pPr>
        <w:numPr>
          <w:ilvl w:val="0"/>
          <w:numId w:val="94"/>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الالتزام بالمواعيد</w:t>
      </w:r>
      <w:r w:rsidRPr="003D08BA">
        <w:rPr>
          <w:rFonts w:ascii="Sakkal Majalla" w:eastAsia="Times New Roman" w:hAnsi="Sakkal Majalla"/>
          <w:b/>
          <w:bCs/>
          <w:color w:val="auto"/>
          <w:sz w:val="48"/>
          <w:szCs w:val="36"/>
          <w:lang w:val="en-GB"/>
        </w:rPr>
        <w:t>.</w:t>
      </w:r>
    </w:p>
    <w:p w14:paraId="230D1665" w14:textId="77777777" w:rsidR="003D08BA" w:rsidRPr="003D08BA" w:rsidRDefault="003D08BA">
      <w:pPr>
        <w:numPr>
          <w:ilvl w:val="0"/>
          <w:numId w:val="94"/>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الاحترافية في التفاوض</w:t>
      </w:r>
      <w:r w:rsidRPr="003D08BA">
        <w:rPr>
          <w:rFonts w:ascii="Sakkal Majalla" w:eastAsia="Times New Roman" w:hAnsi="Sakkal Majalla"/>
          <w:b/>
          <w:bCs/>
          <w:color w:val="auto"/>
          <w:sz w:val="48"/>
          <w:szCs w:val="36"/>
          <w:lang w:val="en-GB"/>
        </w:rPr>
        <w:t>.</w:t>
      </w:r>
    </w:p>
    <w:p w14:paraId="4820EDF1" w14:textId="77777777" w:rsidR="003D08BA" w:rsidRPr="003D08BA" w:rsidRDefault="003D08BA">
      <w:pPr>
        <w:numPr>
          <w:ilvl w:val="0"/>
          <w:numId w:val="94"/>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lastRenderedPageBreak/>
        <w:t>توثيق الاتفاقات</w:t>
      </w:r>
      <w:r w:rsidRPr="003D08BA">
        <w:rPr>
          <w:rFonts w:ascii="Sakkal Majalla" w:eastAsia="Times New Roman" w:hAnsi="Sakkal Majalla"/>
          <w:b/>
          <w:bCs/>
          <w:color w:val="auto"/>
          <w:sz w:val="48"/>
          <w:szCs w:val="36"/>
          <w:lang w:val="en-GB"/>
        </w:rPr>
        <w:t>.</w:t>
      </w:r>
    </w:p>
    <w:p w14:paraId="32551ACE"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أخطاء شائعة</w:t>
      </w:r>
    </w:p>
    <w:p w14:paraId="05F22C07" w14:textId="77777777" w:rsidR="003D08BA" w:rsidRPr="003D08BA" w:rsidRDefault="003D08BA">
      <w:pPr>
        <w:numPr>
          <w:ilvl w:val="0"/>
          <w:numId w:val="95"/>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الغموض في الطلبات</w:t>
      </w:r>
      <w:r w:rsidRPr="003D08BA">
        <w:rPr>
          <w:rFonts w:ascii="Sakkal Majalla" w:eastAsia="Times New Roman" w:hAnsi="Sakkal Majalla"/>
          <w:b/>
          <w:bCs/>
          <w:color w:val="auto"/>
          <w:sz w:val="48"/>
          <w:szCs w:val="36"/>
          <w:lang w:val="en-GB"/>
        </w:rPr>
        <w:t>.</w:t>
      </w:r>
    </w:p>
    <w:p w14:paraId="368FBE31" w14:textId="77777777" w:rsidR="003D08BA" w:rsidRPr="003D08BA" w:rsidRDefault="003D08BA">
      <w:pPr>
        <w:numPr>
          <w:ilvl w:val="0"/>
          <w:numId w:val="95"/>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ضعف المتابعة</w:t>
      </w:r>
      <w:r w:rsidRPr="003D08BA">
        <w:rPr>
          <w:rFonts w:ascii="Sakkal Majalla" w:eastAsia="Times New Roman" w:hAnsi="Sakkal Majalla"/>
          <w:b/>
          <w:bCs/>
          <w:color w:val="auto"/>
          <w:sz w:val="48"/>
          <w:szCs w:val="36"/>
          <w:lang w:val="en-GB"/>
        </w:rPr>
        <w:t>.</w:t>
      </w:r>
    </w:p>
    <w:p w14:paraId="438039BD" w14:textId="77777777" w:rsidR="003D08BA" w:rsidRPr="003D08BA" w:rsidRDefault="003D08BA">
      <w:pPr>
        <w:numPr>
          <w:ilvl w:val="0"/>
          <w:numId w:val="95"/>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التأخير في الردود</w:t>
      </w:r>
      <w:r w:rsidRPr="003D08BA">
        <w:rPr>
          <w:rFonts w:ascii="Sakkal Majalla" w:eastAsia="Times New Roman" w:hAnsi="Sakkal Majalla"/>
          <w:b/>
          <w:bCs/>
          <w:color w:val="auto"/>
          <w:sz w:val="48"/>
          <w:szCs w:val="36"/>
          <w:lang w:val="en-GB"/>
        </w:rPr>
        <w:t>.</w:t>
      </w:r>
    </w:p>
    <w:p w14:paraId="45A3E594" w14:textId="76F26453" w:rsidR="003D08BA" w:rsidRPr="003D08BA" w:rsidRDefault="003D08BA">
      <w:pPr>
        <w:numPr>
          <w:ilvl w:val="0"/>
          <w:numId w:val="95"/>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عدم توثيق الاتفاقات</w:t>
      </w:r>
      <w:r w:rsidRPr="003D08BA">
        <w:rPr>
          <w:rFonts w:ascii="Sakkal Majalla" w:eastAsia="Times New Roman" w:hAnsi="Sakkal Majalla"/>
          <w:b/>
          <w:bCs/>
          <w:color w:val="auto"/>
          <w:sz w:val="48"/>
          <w:szCs w:val="36"/>
          <w:lang w:val="en-GB"/>
        </w:rPr>
        <w:t>.</w:t>
      </w:r>
    </w:p>
    <w:p w14:paraId="3BAB377B" w14:textId="77777777" w:rsidR="003D08BA" w:rsidRPr="003D08BA" w:rsidRDefault="003D08BA" w:rsidP="003D08BA">
      <w:pPr>
        <w:spacing w:after="200"/>
        <w:jc w:val="center"/>
        <w:rPr>
          <w:rFonts w:ascii="Sakkal Majalla" w:eastAsia="Times New Roman" w:hAnsi="Sakkal Majalla"/>
          <w:b/>
          <w:bCs/>
          <w:color w:val="006666"/>
          <w:sz w:val="56"/>
          <w:szCs w:val="44"/>
          <w:lang w:val="en-GB"/>
        </w:rPr>
      </w:pPr>
      <w:r w:rsidRPr="003D08BA">
        <w:rPr>
          <w:rFonts w:ascii="Sakkal Majalla" w:eastAsia="Times New Roman" w:hAnsi="Sakkal Majalla"/>
          <w:b/>
          <w:bCs/>
          <w:color w:val="006666"/>
          <w:sz w:val="56"/>
          <w:szCs w:val="44"/>
          <w:rtl/>
        </w:rPr>
        <w:t>ثالثاً: بناء العلاقات المهنية المستدامة</w:t>
      </w:r>
    </w:p>
    <w:p w14:paraId="64933936"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تُعد العلاقات المهنية المستدامة من أهم أصول المؤسسات الناجحة، حيث لا يقتصر النجاح على إنجاز المهام اليومية، بل يعتمد أيضًا على بناء علاقات طويلة الأمد قائمة على الثقة والتعاون والاحترام المتبادل</w:t>
      </w:r>
      <w:r w:rsidRPr="003D08BA">
        <w:rPr>
          <w:rFonts w:ascii="Sakkal Majalla" w:eastAsia="Times New Roman" w:hAnsi="Sakkal Majalla"/>
          <w:b/>
          <w:bCs/>
          <w:color w:val="auto"/>
          <w:sz w:val="48"/>
          <w:szCs w:val="36"/>
          <w:lang w:val="en-GB"/>
        </w:rPr>
        <w:t>.</w:t>
      </w:r>
    </w:p>
    <w:p w14:paraId="7F06BB95" w14:textId="77777777" w:rsidR="003D08BA" w:rsidRPr="003D08BA" w:rsidRDefault="003D08BA" w:rsidP="003D08BA">
      <w:pPr>
        <w:spacing w:after="200"/>
        <w:rPr>
          <w:rFonts w:ascii="Sakkal Majalla" w:eastAsia="Times New Roman" w:hAnsi="Sakkal Majalla"/>
          <w:b/>
          <w:bCs/>
          <w:color w:val="C00000"/>
          <w:sz w:val="48"/>
          <w:szCs w:val="36"/>
          <w:lang w:val="en-GB"/>
        </w:rPr>
      </w:pPr>
      <w:r w:rsidRPr="003D08BA">
        <w:rPr>
          <w:rFonts w:ascii="Sakkal Majalla" w:eastAsia="Times New Roman" w:hAnsi="Sakkal Majalla"/>
          <w:b/>
          <w:bCs/>
          <w:color w:val="C00000"/>
          <w:sz w:val="48"/>
          <w:szCs w:val="36"/>
          <w:rtl/>
        </w:rPr>
        <w:t>مفهوم العلاقات المهنية المستدامة</w:t>
      </w:r>
    </w:p>
    <w:p w14:paraId="405743B5"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هي</w:t>
      </w:r>
      <w:r w:rsidRPr="003D08BA">
        <w:rPr>
          <w:rFonts w:ascii="Sakkal Majalla" w:eastAsia="Times New Roman" w:hAnsi="Sakkal Majalla"/>
          <w:b/>
          <w:bCs/>
          <w:color w:val="auto"/>
          <w:sz w:val="48"/>
          <w:szCs w:val="36"/>
          <w:lang w:val="en-GB"/>
        </w:rPr>
        <w:t>:</w:t>
      </w:r>
    </w:p>
    <w:p w14:paraId="6ECD44E7"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lang w:val="en-GB"/>
        </w:rPr>
        <w:t>"</w:t>
      </w:r>
      <w:r w:rsidRPr="003D08BA">
        <w:rPr>
          <w:rFonts w:ascii="Sakkal Majalla" w:eastAsia="Times New Roman" w:hAnsi="Sakkal Majalla"/>
          <w:b/>
          <w:bCs/>
          <w:color w:val="auto"/>
          <w:sz w:val="48"/>
          <w:szCs w:val="36"/>
          <w:rtl/>
        </w:rPr>
        <w:t>علاقات عمل طويلة الأمد بين الأفراد أو المؤسسات تقوم على الثقة والتعاون والالتزام المتبادل بما يضمن استمرار التعاون وتحقيق المصالح المشتركة</w:t>
      </w:r>
      <w:r w:rsidRPr="003D08BA">
        <w:rPr>
          <w:rFonts w:ascii="Sakkal Majalla" w:eastAsia="Times New Roman" w:hAnsi="Sakkal Majalla"/>
          <w:b/>
          <w:bCs/>
          <w:color w:val="auto"/>
          <w:sz w:val="48"/>
          <w:szCs w:val="36"/>
          <w:lang w:val="en-GB"/>
        </w:rPr>
        <w:t>."</w:t>
      </w:r>
    </w:p>
    <w:p w14:paraId="40464211" w14:textId="77777777" w:rsidR="00151ADD" w:rsidRDefault="00151ADD" w:rsidP="003D08BA">
      <w:pPr>
        <w:spacing w:after="200"/>
        <w:rPr>
          <w:rFonts w:ascii="Sakkal Majalla" w:eastAsia="Times New Roman" w:hAnsi="Sakkal Majalla"/>
          <w:b/>
          <w:bCs/>
          <w:color w:val="auto"/>
          <w:sz w:val="48"/>
          <w:szCs w:val="36"/>
        </w:rPr>
      </w:pPr>
    </w:p>
    <w:p w14:paraId="4B3A7BCF" w14:textId="77777777" w:rsidR="00151ADD" w:rsidRDefault="00151ADD" w:rsidP="003D08BA">
      <w:pPr>
        <w:spacing w:after="200"/>
        <w:rPr>
          <w:rFonts w:ascii="Sakkal Majalla" w:eastAsia="Times New Roman" w:hAnsi="Sakkal Majalla"/>
          <w:b/>
          <w:bCs/>
          <w:color w:val="auto"/>
          <w:sz w:val="48"/>
          <w:szCs w:val="36"/>
        </w:rPr>
      </w:pPr>
    </w:p>
    <w:p w14:paraId="53D93D11" w14:textId="62615659"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lastRenderedPageBreak/>
        <w:t>أهمية العلاقات المهنية المستدامة</w:t>
      </w:r>
    </w:p>
    <w:p w14:paraId="5008856C" w14:textId="1ADA2C4D" w:rsidR="003D08BA" w:rsidRPr="003D08BA" w:rsidRDefault="003D08BA"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3D08BA">
        <w:rPr>
          <w:rFonts w:ascii="Sakkal Majalla" w:eastAsia="Times New Roman" w:hAnsi="Sakkal Majalla"/>
          <w:b/>
          <w:bCs/>
          <w:color w:val="auto"/>
          <w:sz w:val="48"/>
          <w:szCs w:val="36"/>
          <w:lang w:val="en-GB"/>
        </w:rPr>
        <w:t xml:space="preserve"> </w:t>
      </w:r>
      <w:r w:rsidRPr="003D08BA">
        <w:rPr>
          <w:rFonts w:ascii="Sakkal Majalla" w:eastAsia="Times New Roman" w:hAnsi="Sakkal Majalla"/>
          <w:b/>
          <w:bCs/>
          <w:color w:val="auto"/>
          <w:sz w:val="48"/>
          <w:szCs w:val="36"/>
          <w:rtl/>
        </w:rPr>
        <w:t>تعزيز الاستقرار الوظيفي</w:t>
      </w:r>
    </w:p>
    <w:p w14:paraId="71F36EAD"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توفر بيئة عمل مستقرة</w:t>
      </w:r>
      <w:r w:rsidRPr="003D08BA">
        <w:rPr>
          <w:rFonts w:ascii="Sakkal Majalla" w:eastAsia="Times New Roman" w:hAnsi="Sakkal Majalla"/>
          <w:b/>
          <w:bCs/>
          <w:color w:val="auto"/>
          <w:sz w:val="48"/>
          <w:szCs w:val="36"/>
          <w:lang w:val="en-GB"/>
        </w:rPr>
        <w:t>.</w:t>
      </w:r>
    </w:p>
    <w:p w14:paraId="22E9D903" w14:textId="45B66A2F" w:rsidR="003D08BA" w:rsidRPr="003D08BA" w:rsidRDefault="00151ADD" w:rsidP="003D08BA">
      <w:pPr>
        <w:spacing w:after="200"/>
        <w:rPr>
          <w:rFonts w:ascii="Sakkal Majalla" w:eastAsia="Times New Roman" w:hAnsi="Sakkal Majalla"/>
          <w:b/>
          <w:bCs/>
          <w:color w:val="auto"/>
          <w:sz w:val="48"/>
          <w:szCs w:val="36"/>
          <w:lang w:val="en-GB"/>
        </w:rPr>
      </w:pPr>
      <w:r w:rsidRPr="00151ADD">
        <w:rPr>
          <w:rFonts w:ascii="Sakkal Majalla" w:eastAsia="Times New Roman" w:hAnsi="Sakkal Majalla"/>
          <w:b/>
          <w:bCs/>
          <w:color w:val="auto"/>
          <w:sz w:val="40"/>
          <w:szCs w:val="28"/>
          <w:lang w:val="en-GB"/>
        </w:rPr>
        <w:t>2</w:t>
      </w:r>
      <w:r>
        <w:rPr>
          <w:rFonts w:ascii="Sakkal Majalla" w:eastAsia="Times New Roman" w:hAnsi="Sakkal Majalla" w:hint="cs"/>
          <w:b/>
          <w:bCs/>
          <w:color w:val="auto"/>
          <w:sz w:val="48"/>
          <w:szCs w:val="36"/>
          <w:rtl/>
          <w:lang w:val="en-GB" w:bidi="ar-EG"/>
        </w:rPr>
        <w:t>.</w:t>
      </w:r>
      <w:r w:rsidR="003D08BA" w:rsidRPr="003D08BA">
        <w:rPr>
          <w:rFonts w:ascii="Sakkal Majalla" w:eastAsia="Times New Roman" w:hAnsi="Sakkal Majalla"/>
          <w:b/>
          <w:bCs/>
          <w:color w:val="auto"/>
          <w:sz w:val="48"/>
          <w:szCs w:val="36"/>
          <w:lang w:val="en-GB"/>
        </w:rPr>
        <w:t xml:space="preserve"> </w:t>
      </w:r>
      <w:r w:rsidR="003D08BA" w:rsidRPr="003D08BA">
        <w:rPr>
          <w:rFonts w:ascii="Sakkal Majalla" w:eastAsia="Times New Roman" w:hAnsi="Sakkal Majalla"/>
          <w:b/>
          <w:bCs/>
          <w:color w:val="auto"/>
          <w:sz w:val="48"/>
          <w:szCs w:val="36"/>
          <w:rtl/>
        </w:rPr>
        <w:t>دعم النجاح المؤسسي</w:t>
      </w:r>
    </w:p>
    <w:p w14:paraId="00370CCE"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العلاقات القوية تعزز الأداء العام</w:t>
      </w:r>
      <w:r w:rsidRPr="003D08BA">
        <w:rPr>
          <w:rFonts w:ascii="Sakkal Majalla" w:eastAsia="Times New Roman" w:hAnsi="Sakkal Majalla"/>
          <w:b/>
          <w:bCs/>
          <w:color w:val="auto"/>
          <w:sz w:val="48"/>
          <w:szCs w:val="36"/>
          <w:lang w:val="en-GB"/>
        </w:rPr>
        <w:t>.</w:t>
      </w:r>
    </w:p>
    <w:p w14:paraId="5AF2DD9A" w14:textId="19B133CB" w:rsidR="003D08BA" w:rsidRPr="003D08BA" w:rsidRDefault="00430298"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003D08BA" w:rsidRPr="003D08BA">
        <w:rPr>
          <w:rFonts w:ascii="Sakkal Majalla" w:eastAsia="Times New Roman" w:hAnsi="Sakkal Majalla"/>
          <w:b/>
          <w:bCs/>
          <w:color w:val="auto"/>
          <w:sz w:val="48"/>
          <w:szCs w:val="36"/>
          <w:rtl/>
        </w:rPr>
        <w:t>تسهيل التعاون المستقبلي</w:t>
      </w:r>
    </w:p>
    <w:p w14:paraId="322C4194"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تجعل العمل المشترك أكثر سهولة</w:t>
      </w:r>
      <w:r w:rsidRPr="003D08BA">
        <w:rPr>
          <w:rFonts w:ascii="Sakkal Majalla" w:eastAsia="Times New Roman" w:hAnsi="Sakkal Majalla"/>
          <w:b/>
          <w:bCs/>
          <w:color w:val="auto"/>
          <w:sz w:val="48"/>
          <w:szCs w:val="36"/>
          <w:lang w:val="en-GB"/>
        </w:rPr>
        <w:t>.</w:t>
      </w:r>
    </w:p>
    <w:p w14:paraId="66DC8A74" w14:textId="3D381458" w:rsidR="003D08BA" w:rsidRPr="003D08BA" w:rsidRDefault="00430298"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003D08BA" w:rsidRPr="003D08BA">
        <w:rPr>
          <w:rFonts w:ascii="Sakkal Majalla" w:eastAsia="Times New Roman" w:hAnsi="Sakkal Majalla"/>
          <w:b/>
          <w:bCs/>
          <w:color w:val="auto"/>
          <w:sz w:val="48"/>
          <w:szCs w:val="36"/>
          <w:rtl/>
        </w:rPr>
        <w:t>تحسين السمعة المهنية</w:t>
      </w:r>
    </w:p>
    <w:p w14:paraId="35B86D1E"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المؤسسات ذات العلاقات الجيدة تتمتع بسمعة قوية</w:t>
      </w:r>
      <w:r w:rsidRPr="003D08BA">
        <w:rPr>
          <w:rFonts w:ascii="Sakkal Majalla" w:eastAsia="Times New Roman" w:hAnsi="Sakkal Majalla"/>
          <w:b/>
          <w:bCs/>
          <w:color w:val="auto"/>
          <w:sz w:val="48"/>
          <w:szCs w:val="36"/>
          <w:lang w:val="en-GB"/>
        </w:rPr>
        <w:t>.</w:t>
      </w:r>
    </w:p>
    <w:p w14:paraId="7F3EDDBA" w14:textId="2C633AD9" w:rsidR="003D08BA" w:rsidRPr="003D08BA" w:rsidRDefault="00430298"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5.</w:t>
      </w:r>
      <w:r w:rsidR="003D08BA" w:rsidRPr="003D08BA">
        <w:rPr>
          <w:rFonts w:ascii="Sakkal Majalla" w:eastAsia="Times New Roman" w:hAnsi="Sakkal Majalla"/>
          <w:b/>
          <w:bCs/>
          <w:color w:val="auto"/>
          <w:sz w:val="48"/>
          <w:szCs w:val="36"/>
          <w:lang w:val="en-GB"/>
        </w:rPr>
        <w:t xml:space="preserve"> </w:t>
      </w:r>
      <w:r w:rsidR="003D08BA" w:rsidRPr="003D08BA">
        <w:rPr>
          <w:rFonts w:ascii="Sakkal Majalla" w:eastAsia="Times New Roman" w:hAnsi="Sakkal Majalla"/>
          <w:b/>
          <w:bCs/>
          <w:color w:val="auto"/>
          <w:sz w:val="48"/>
          <w:szCs w:val="36"/>
          <w:rtl/>
        </w:rPr>
        <w:t>تقليل النزاعات</w:t>
      </w:r>
    </w:p>
    <w:p w14:paraId="29CD33DD"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الثقة تقلل من سوء الفهم</w:t>
      </w:r>
      <w:r w:rsidRPr="003D08BA">
        <w:rPr>
          <w:rFonts w:ascii="Sakkal Majalla" w:eastAsia="Times New Roman" w:hAnsi="Sakkal Majalla"/>
          <w:b/>
          <w:bCs/>
          <w:color w:val="auto"/>
          <w:sz w:val="48"/>
          <w:szCs w:val="36"/>
          <w:lang w:val="en-GB"/>
        </w:rPr>
        <w:t>.</w:t>
      </w:r>
    </w:p>
    <w:p w14:paraId="404B7289" w14:textId="77777777" w:rsidR="003D08BA" w:rsidRPr="00430298" w:rsidRDefault="003D08BA" w:rsidP="003D08BA">
      <w:pPr>
        <w:spacing w:after="200"/>
        <w:rPr>
          <w:rFonts w:ascii="Sakkal Majalla" w:eastAsia="Times New Roman" w:hAnsi="Sakkal Majalla"/>
          <w:b/>
          <w:bCs/>
          <w:color w:val="C00000"/>
          <w:sz w:val="48"/>
          <w:szCs w:val="36"/>
          <w:lang w:val="en-GB"/>
        </w:rPr>
      </w:pPr>
      <w:r w:rsidRPr="00430298">
        <w:rPr>
          <w:rFonts w:ascii="Sakkal Majalla" w:eastAsia="Times New Roman" w:hAnsi="Sakkal Majalla"/>
          <w:b/>
          <w:bCs/>
          <w:color w:val="C00000"/>
          <w:sz w:val="48"/>
          <w:szCs w:val="36"/>
          <w:rtl/>
        </w:rPr>
        <w:t>أسس بناء العلاقات المستدامة</w:t>
      </w:r>
    </w:p>
    <w:p w14:paraId="2975D606"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الثقة</w:t>
      </w:r>
    </w:p>
    <w:p w14:paraId="28A07F5F"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الأساس الأول لأي علاقة ناجحة</w:t>
      </w:r>
      <w:r w:rsidRPr="003D08BA">
        <w:rPr>
          <w:rFonts w:ascii="Sakkal Majalla" w:eastAsia="Times New Roman" w:hAnsi="Sakkal Majalla"/>
          <w:b/>
          <w:bCs/>
          <w:color w:val="auto"/>
          <w:sz w:val="48"/>
          <w:szCs w:val="36"/>
          <w:lang w:val="en-GB"/>
        </w:rPr>
        <w:t>.</w:t>
      </w:r>
    </w:p>
    <w:p w14:paraId="30431529"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الاحترام</w:t>
      </w:r>
    </w:p>
    <w:p w14:paraId="188FA1D6"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تقدير الآخرين بغض النظر عن الاختلافات</w:t>
      </w:r>
      <w:r w:rsidRPr="003D08BA">
        <w:rPr>
          <w:rFonts w:ascii="Sakkal Majalla" w:eastAsia="Times New Roman" w:hAnsi="Sakkal Majalla"/>
          <w:b/>
          <w:bCs/>
          <w:color w:val="auto"/>
          <w:sz w:val="48"/>
          <w:szCs w:val="36"/>
          <w:lang w:val="en-GB"/>
        </w:rPr>
        <w:t>.</w:t>
      </w:r>
    </w:p>
    <w:p w14:paraId="59403D59"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lastRenderedPageBreak/>
        <w:t>الالتزام</w:t>
      </w:r>
    </w:p>
    <w:p w14:paraId="107E586D"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الوفاء بالوعود والاتفاقات</w:t>
      </w:r>
      <w:r w:rsidRPr="003D08BA">
        <w:rPr>
          <w:rFonts w:ascii="Sakkal Majalla" w:eastAsia="Times New Roman" w:hAnsi="Sakkal Majalla"/>
          <w:b/>
          <w:bCs/>
          <w:color w:val="auto"/>
          <w:sz w:val="48"/>
          <w:szCs w:val="36"/>
          <w:lang w:val="en-GB"/>
        </w:rPr>
        <w:t>.</w:t>
      </w:r>
    </w:p>
    <w:p w14:paraId="5A12FFF3"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التواصل المستمر</w:t>
      </w:r>
    </w:p>
    <w:p w14:paraId="25F1E984"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الحفاظ على قنوات اتصال مفتوحة</w:t>
      </w:r>
      <w:r w:rsidRPr="003D08BA">
        <w:rPr>
          <w:rFonts w:ascii="Sakkal Majalla" w:eastAsia="Times New Roman" w:hAnsi="Sakkal Majalla"/>
          <w:b/>
          <w:bCs/>
          <w:color w:val="auto"/>
          <w:sz w:val="48"/>
          <w:szCs w:val="36"/>
          <w:lang w:val="en-GB"/>
        </w:rPr>
        <w:t>.</w:t>
      </w:r>
    </w:p>
    <w:p w14:paraId="4C98376E"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الشفافية</w:t>
      </w:r>
    </w:p>
    <w:p w14:paraId="069365EF"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الوضوح في التعاملات والمعلومات</w:t>
      </w:r>
      <w:r w:rsidRPr="003D08BA">
        <w:rPr>
          <w:rFonts w:ascii="Sakkal Majalla" w:eastAsia="Times New Roman" w:hAnsi="Sakkal Majalla"/>
          <w:b/>
          <w:bCs/>
          <w:color w:val="auto"/>
          <w:sz w:val="48"/>
          <w:szCs w:val="36"/>
          <w:lang w:val="en-GB"/>
        </w:rPr>
        <w:t>.</w:t>
      </w:r>
    </w:p>
    <w:p w14:paraId="5FBA35AC"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التعاون</w:t>
      </w:r>
    </w:p>
    <w:p w14:paraId="05A9FC00"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العمل بروح الفريق لتحقيق الأهداف المشتركة</w:t>
      </w:r>
      <w:r w:rsidRPr="003D08BA">
        <w:rPr>
          <w:rFonts w:ascii="Sakkal Majalla" w:eastAsia="Times New Roman" w:hAnsi="Sakkal Majalla"/>
          <w:b/>
          <w:bCs/>
          <w:color w:val="auto"/>
          <w:sz w:val="48"/>
          <w:szCs w:val="36"/>
          <w:lang w:val="en-GB"/>
        </w:rPr>
        <w:t>.</w:t>
      </w:r>
    </w:p>
    <w:p w14:paraId="653550C8"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مهارات تعزيز العلاقات</w:t>
      </w:r>
    </w:p>
    <w:p w14:paraId="4968FF1E" w14:textId="77777777" w:rsidR="003D08BA" w:rsidRPr="003D08BA" w:rsidRDefault="003D08BA">
      <w:pPr>
        <w:numPr>
          <w:ilvl w:val="0"/>
          <w:numId w:val="96"/>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الاستماع الجيد</w:t>
      </w:r>
      <w:r w:rsidRPr="003D08BA">
        <w:rPr>
          <w:rFonts w:ascii="Sakkal Majalla" w:eastAsia="Times New Roman" w:hAnsi="Sakkal Majalla"/>
          <w:b/>
          <w:bCs/>
          <w:color w:val="auto"/>
          <w:sz w:val="48"/>
          <w:szCs w:val="36"/>
          <w:lang w:val="en-GB"/>
        </w:rPr>
        <w:t>.</w:t>
      </w:r>
    </w:p>
    <w:p w14:paraId="5C100268" w14:textId="77777777" w:rsidR="003D08BA" w:rsidRPr="003D08BA" w:rsidRDefault="003D08BA">
      <w:pPr>
        <w:numPr>
          <w:ilvl w:val="0"/>
          <w:numId w:val="96"/>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التعاطف</w:t>
      </w:r>
      <w:r w:rsidRPr="003D08BA">
        <w:rPr>
          <w:rFonts w:ascii="Sakkal Majalla" w:eastAsia="Times New Roman" w:hAnsi="Sakkal Majalla"/>
          <w:b/>
          <w:bCs/>
          <w:color w:val="auto"/>
          <w:sz w:val="48"/>
          <w:szCs w:val="36"/>
          <w:lang w:val="en-GB"/>
        </w:rPr>
        <w:t>.</w:t>
      </w:r>
    </w:p>
    <w:p w14:paraId="6D3927D2" w14:textId="77777777" w:rsidR="003D08BA" w:rsidRPr="003D08BA" w:rsidRDefault="003D08BA">
      <w:pPr>
        <w:numPr>
          <w:ilvl w:val="0"/>
          <w:numId w:val="96"/>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حل المشكلات</w:t>
      </w:r>
      <w:r w:rsidRPr="003D08BA">
        <w:rPr>
          <w:rFonts w:ascii="Sakkal Majalla" w:eastAsia="Times New Roman" w:hAnsi="Sakkal Majalla"/>
          <w:b/>
          <w:bCs/>
          <w:color w:val="auto"/>
          <w:sz w:val="48"/>
          <w:szCs w:val="36"/>
          <w:lang w:val="en-GB"/>
        </w:rPr>
        <w:t>.</w:t>
      </w:r>
    </w:p>
    <w:p w14:paraId="44B98D8A" w14:textId="77777777" w:rsidR="003D08BA" w:rsidRPr="003D08BA" w:rsidRDefault="003D08BA">
      <w:pPr>
        <w:numPr>
          <w:ilvl w:val="0"/>
          <w:numId w:val="96"/>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إدارة الخلافات</w:t>
      </w:r>
      <w:r w:rsidRPr="003D08BA">
        <w:rPr>
          <w:rFonts w:ascii="Sakkal Majalla" w:eastAsia="Times New Roman" w:hAnsi="Sakkal Majalla"/>
          <w:b/>
          <w:bCs/>
          <w:color w:val="auto"/>
          <w:sz w:val="48"/>
          <w:szCs w:val="36"/>
          <w:lang w:val="en-GB"/>
        </w:rPr>
        <w:t>.</w:t>
      </w:r>
    </w:p>
    <w:p w14:paraId="1D77B07D" w14:textId="77777777" w:rsidR="003D08BA" w:rsidRPr="003D08BA" w:rsidRDefault="003D08BA">
      <w:pPr>
        <w:numPr>
          <w:ilvl w:val="0"/>
          <w:numId w:val="96"/>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التقدير والاعتراف بالجهود</w:t>
      </w:r>
      <w:r w:rsidRPr="003D08BA">
        <w:rPr>
          <w:rFonts w:ascii="Sakkal Majalla" w:eastAsia="Times New Roman" w:hAnsi="Sakkal Majalla"/>
          <w:b/>
          <w:bCs/>
          <w:color w:val="auto"/>
          <w:sz w:val="48"/>
          <w:szCs w:val="36"/>
          <w:lang w:val="en-GB"/>
        </w:rPr>
        <w:t>.</w:t>
      </w:r>
    </w:p>
    <w:p w14:paraId="13BA7E95"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معوقات العلاقات المستدامة</w:t>
      </w:r>
    </w:p>
    <w:p w14:paraId="7496E56E" w14:textId="77777777" w:rsidR="003D08BA" w:rsidRPr="003D08BA" w:rsidRDefault="003D08BA">
      <w:pPr>
        <w:numPr>
          <w:ilvl w:val="0"/>
          <w:numId w:val="97"/>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lastRenderedPageBreak/>
        <w:t>سوء التواصل</w:t>
      </w:r>
      <w:r w:rsidRPr="003D08BA">
        <w:rPr>
          <w:rFonts w:ascii="Sakkal Majalla" w:eastAsia="Times New Roman" w:hAnsi="Sakkal Majalla"/>
          <w:b/>
          <w:bCs/>
          <w:color w:val="auto"/>
          <w:sz w:val="48"/>
          <w:szCs w:val="36"/>
          <w:lang w:val="en-GB"/>
        </w:rPr>
        <w:t>.</w:t>
      </w:r>
    </w:p>
    <w:p w14:paraId="5BEC9BDA" w14:textId="77777777" w:rsidR="003D08BA" w:rsidRPr="003D08BA" w:rsidRDefault="003D08BA">
      <w:pPr>
        <w:numPr>
          <w:ilvl w:val="0"/>
          <w:numId w:val="97"/>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عدم الثقة</w:t>
      </w:r>
      <w:r w:rsidRPr="003D08BA">
        <w:rPr>
          <w:rFonts w:ascii="Sakkal Majalla" w:eastAsia="Times New Roman" w:hAnsi="Sakkal Majalla"/>
          <w:b/>
          <w:bCs/>
          <w:color w:val="auto"/>
          <w:sz w:val="48"/>
          <w:szCs w:val="36"/>
          <w:lang w:val="en-GB"/>
        </w:rPr>
        <w:t>.</w:t>
      </w:r>
    </w:p>
    <w:p w14:paraId="1F23F3CE" w14:textId="77777777" w:rsidR="003D08BA" w:rsidRPr="003D08BA" w:rsidRDefault="003D08BA">
      <w:pPr>
        <w:numPr>
          <w:ilvl w:val="0"/>
          <w:numId w:val="97"/>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عدم الالتزام</w:t>
      </w:r>
      <w:r w:rsidRPr="003D08BA">
        <w:rPr>
          <w:rFonts w:ascii="Sakkal Majalla" w:eastAsia="Times New Roman" w:hAnsi="Sakkal Majalla"/>
          <w:b/>
          <w:bCs/>
          <w:color w:val="auto"/>
          <w:sz w:val="48"/>
          <w:szCs w:val="36"/>
          <w:lang w:val="en-GB"/>
        </w:rPr>
        <w:t>.</w:t>
      </w:r>
    </w:p>
    <w:p w14:paraId="414CF81C" w14:textId="77777777" w:rsidR="003D08BA" w:rsidRPr="003D08BA" w:rsidRDefault="003D08BA">
      <w:pPr>
        <w:numPr>
          <w:ilvl w:val="0"/>
          <w:numId w:val="97"/>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الأنانية</w:t>
      </w:r>
      <w:r w:rsidRPr="003D08BA">
        <w:rPr>
          <w:rFonts w:ascii="Sakkal Majalla" w:eastAsia="Times New Roman" w:hAnsi="Sakkal Majalla"/>
          <w:b/>
          <w:bCs/>
          <w:color w:val="auto"/>
          <w:sz w:val="48"/>
          <w:szCs w:val="36"/>
          <w:lang w:val="en-GB"/>
        </w:rPr>
        <w:t>.</w:t>
      </w:r>
    </w:p>
    <w:p w14:paraId="15573DC0" w14:textId="111AB4A0" w:rsidR="003D08BA" w:rsidRPr="00430298" w:rsidRDefault="003D08BA">
      <w:pPr>
        <w:numPr>
          <w:ilvl w:val="0"/>
          <w:numId w:val="97"/>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ضعف المتابعة</w:t>
      </w:r>
      <w:r w:rsidRPr="003D08BA">
        <w:rPr>
          <w:rFonts w:ascii="Sakkal Majalla" w:eastAsia="Times New Roman" w:hAnsi="Sakkal Majalla"/>
          <w:b/>
          <w:bCs/>
          <w:color w:val="auto"/>
          <w:sz w:val="48"/>
          <w:szCs w:val="36"/>
          <w:lang w:val="en-GB"/>
        </w:rPr>
        <w:t>.</w:t>
      </w:r>
    </w:p>
    <w:p w14:paraId="51BAADAB" w14:textId="6805D5C2" w:rsidR="003D08BA" w:rsidRPr="00430298" w:rsidRDefault="003D08BA" w:rsidP="00430298">
      <w:pPr>
        <w:spacing w:after="200"/>
        <w:jc w:val="center"/>
        <w:rPr>
          <w:rFonts w:ascii="Sakkal Majalla" w:eastAsia="Times New Roman" w:hAnsi="Sakkal Majalla"/>
          <w:b/>
          <w:bCs/>
          <w:color w:val="006666"/>
          <w:sz w:val="96"/>
          <w:szCs w:val="52"/>
          <w:lang w:val="en-GB"/>
        </w:rPr>
      </w:pPr>
      <w:r w:rsidRPr="00430298">
        <w:rPr>
          <w:rFonts w:ascii="Sakkal Majalla" w:eastAsia="Times New Roman" w:hAnsi="Sakkal Majalla"/>
          <w:b/>
          <w:bCs/>
          <w:color w:val="006666"/>
          <w:sz w:val="96"/>
          <w:szCs w:val="52"/>
          <w:rtl/>
        </w:rPr>
        <w:t>رابعاً: آداب التعامل المهني</w:t>
      </w:r>
    </w:p>
    <w:p w14:paraId="01A54E9E"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تُعد آداب التعامل المهني من القواعد الأساسية التي تنظم سلوك الأفراد داخل بيئة العمل، وتضمن وجود بيئة قائمة على الاحترام والانضباط والاحترافية. فالسلوك المهني لا يقل أهمية عن المهارات الفنية، بل قد يكون هو العامل الحاسم في تقييم أداء الموظف</w:t>
      </w:r>
      <w:r w:rsidRPr="003D08BA">
        <w:rPr>
          <w:rFonts w:ascii="Sakkal Majalla" w:eastAsia="Times New Roman" w:hAnsi="Sakkal Majalla"/>
          <w:b/>
          <w:bCs/>
          <w:color w:val="auto"/>
          <w:sz w:val="48"/>
          <w:szCs w:val="36"/>
          <w:lang w:val="en-GB"/>
        </w:rPr>
        <w:t>.</w:t>
      </w:r>
    </w:p>
    <w:p w14:paraId="3DC5C08A" w14:textId="77777777" w:rsidR="003D08BA" w:rsidRPr="00430298" w:rsidRDefault="003D08BA" w:rsidP="003D08BA">
      <w:pPr>
        <w:spacing w:after="200"/>
        <w:rPr>
          <w:rFonts w:ascii="Sakkal Majalla" w:eastAsia="Times New Roman" w:hAnsi="Sakkal Majalla"/>
          <w:b/>
          <w:bCs/>
          <w:color w:val="C00000"/>
          <w:sz w:val="48"/>
          <w:szCs w:val="36"/>
          <w:lang w:val="en-GB"/>
        </w:rPr>
      </w:pPr>
      <w:r w:rsidRPr="00430298">
        <w:rPr>
          <w:rFonts w:ascii="Sakkal Majalla" w:eastAsia="Times New Roman" w:hAnsi="Sakkal Majalla"/>
          <w:b/>
          <w:bCs/>
          <w:color w:val="C00000"/>
          <w:sz w:val="48"/>
          <w:szCs w:val="36"/>
          <w:rtl/>
        </w:rPr>
        <w:t>مفهوم آداب التعامل المهني</w:t>
      </w:r>
    </w:p>
    <w:p w14:paraId="6678505D"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هي</w:t>
      </w:r>
      <w:r w:rsidRPr="003D08BA">
        <w:rPr>
          <w:rFonts w:ascii="Sakkal Majalla" w:eastAsia="Times New Roman" w:hAnsi="Sakkal Majalla"/>
          <w:b/>
          <w:bCs/>
          <w:color w:val="auto"/>
          <w:sz w:val="48"/>
          <w:szCs w:val="36"/>
          <w:lang w:val="en-GB"/>
        </w:rPr>
        <w:t>:</w:t>
      </w:r>
    </w:p>
    <w:p w14:paraId="30AFEA1C"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lang w:val="en-GB"/>
        </w:rPr>
        <w:t>"</w:t>
      </w:r>
      <w:r w:rsidRPr="003D08BA">
        <w:rPr>
          <w:rFonts w:ascii="Sakkal Majalla" w:eastAsia="Times New Roman" w:hAnsi="Sakkal Majalla"/>
          <w:b/>
          <w:bCs/>
          <w:color w:val="auto"/>
          <w:sz w:val="48"/>
          <w:szCs w:val="36"/>
          <w:rtl/>
        </w:rPr>
        <w:t>مجموعة من السلوكيات والقواعد الأخلاقية والتنظيمية التي تحكم تصرفات الأفراد داخل بيئة العمل لضمان الاحترام والاحترافية في التعامل</w:t>
      </w:r>
      <w:r w:rsidRPr="003D08BA">
        <w:rPr>
          <w:rFonts w:ascii="Sakkal Majalla" w:eastAsia="Times New Roman" w:hAnsi="Sakkal Majalla"/>
          <w:b/>
          <w:bCs/>
          <w:color w:val="auto"/>
          <w:sz w:val="48"/>
          <w:szCs w:val="36"/>
          <w:lang w:val="en-GB"/>
        </w:rPr>
        <w:t>."</w:t>
      </w:r>
    </w:p>
    <w:p w14:paraId="67B50458"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أهمية آداب التعامل المهني</w:t>
      </w:r>
    </w:p>
    <w:p w14:paraId="26748B72" w14:textId="50CF90AB" w:rsidR="003D08BA" w:rsidRPr="003D08BA" w:rsidRDefault="00430298"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003D08BA" w:rsidRPr="003D08BA">
        <w:rPr>
          <w:rFonts w:ascii="Sakkal Majalla" w:eastAsia="Times New Roman" w:hAnsi="Sakkal Majalla"/>
          <w:b/>
          <w:bCs/>
          <w:color w:val="auto"/>
          <w:sz w:val="48"/>
          <w:szCs w:val="36"/>
          <w:rtl/>
        </w:rPr>
        <w:t>تحسين بيئة العمل</w:t>
      </w:r>
    </w:p>
    <w:p w14:paraId="60166855"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تجعل البيئة أكثر احترامًا وتنظيمًا</w:t>
      </w:r>
      <w:r w:rsidRPr="003D08BA">
        <w:rPr>
          <w:rFonts w:ascii="Sakkal Majalla" w:eastAsia="Times New Roman" w:hAnsi="Sakkal Majalla"/>
          <w:b/>
          <w:bCs/>
          <w:color w:val="auto"/>
          <w:sz w:val="48"/>
          <w:szCs w:val="36"/>
          <w:lang w:val="en-GB"/>
        </w:rPr>
        <w:t>.</w:t>
      </w:r>
    </w:p>
    <w:p w14:paraId="56AD6F80" w14:textId="427810D5" w:rsidR="003D08BA" w:rsidRPr="003D08BA" w:rsidRDefault="00430298"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lastRenderedPageBreak/>
        <w:t>2.</w:t>
      </w:r>
      <w:r w:rsidR="003D08BA" w:rsidRPr="003D08BA">
        <w:rPr>
          <w:rFonts w:ascii="Sakkal Majalla" w:eastAsia="Times New Roman" w:hAnsi="Sakkal Majalla"/>
          <w:b/>
          <w:bCs/>
          <w:color w:val="auto"/>
          <w:sz w:val="48"/>
          <w:szCs w:val="36"/>
          <w:rtl/>
        </w:rPr>
        <w:t>تعزيز العلاقات المهنية</w:t>
      </w:r>
    </w:p>
    <w:p w14:paraId="569B6D8C"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تقلل من النزاعات وسوء الفهم</w:t>
      </w:r>
      <w:r w:rsidRPr="003D08BA">
        <w:rPr>
          <w:rFonts w:ascii="Sakkal Majalla" w:eastAsia="Times New Roman" w:hAnsi="Sakkal Majalla"/>
          <w:b/>
          <w:bCs/>
          <w:color w:val="auto"/>
          <w:sz w:val="48"/>
          <w:szCs w:val="36"/>
          <w:lang w:val="en-GB"/>
        </w:rPr>
        <w:t>.</w:t>
      </w:r>
    </w:p>
    <w:p w14:paraId="23C66ADA" w14:textId="6AE05BD9" w:rsidR="003D08BA" w:rsidRPr="003D08BA" w:rsidRDefault="00430298"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003D08BA" w:rsidRPr="003D08BA">
        <w:rPr>
          <w:rFonts w:ascii="Sakkal Majalla" w:eastAsia="Times New Roman" w:hAnsi="Sakkal Majalla"/>
          <w:b/>
          <w:bCs/>
          <w:color w:val="auto"/>
          <w:sz w:val="48"/>
          <w:szCs w:val="36"/>
          <w:rtl/>
        </w:rPr>
        <w:t>رفع الكفاءة</w:t>
      </w:r>
    </w:p>
    <w:p w14:paraId="0DFE029E"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تساعد على إنجاز العمل بسلاسة</w:t>
      </w:r>
      <w:r w:rsidRPr="003D08BA">
        <w:rPr>
          <w:rFonts w:ascii="Sakkal Majalla" w:eastAsia="Times New Roman" w:hAnsi="Sakkal Majalla"/>
          <w:b/>
          <w:bCs/>
          <w:color w:val="auto"/>
          <w:sz w:val="48"/>
          <w:szCs w:val="36"/>
          <w:lang w:val="en-GB"/>
        </w:rPr>
        <w:t>.</w:t>
      </w:r>
    </w:p>
    <w:p w14:paraId="64B71D92" w14:textId="445645D7" w:rsidR="003D08BA" w:rsidRPr="003D08BA" w:rsidRDefault="00430298"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003D08BA" w:rsidRPr="003D08BA">
        <w:rPr>
          <w:rFonts w:ascii="Sakkal Majalla" w:eastAsia="Times New Roman" w:hAnsi="Sakkal Majalla"/>
          <w:b/>
          <w:bCs/>
          <w:color w:val="auto"/>
          <w:sz w:val="48"/>
          <w:szCs w:val="36"/>
          <w:rtl/>
        </w:rPr>
        <w:t>تحسين الصورة المؤسسية</w:t>
      </w:r>
    </w:p>
    <w:p w14:paraId="5FF65064"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تعكس ثقافة المؤسسة</w:t>
      </w:r>
      <w:r w:rsidRPr="003D08BA">
        <w:rPr>
          <w:rFonts w:ascii="Sakkal Majalla" w:eastAsia="Times New Roman" w:hAnsi="Sakkal Majalla"/>
          <w:b/>
          <w:bCs/>
          <w:color w:val="auto"/>
          <w:sz w:val="48"/>
          <w:szCs w:val="36"/>
          <w:lang w:val="en-GB"/>
        </w:rPr>
        <w:t>.</w:t>
      </w:r>
    </w:p>
    <w:p w14:paraId="0776EAD1" w14:textId="2E6A6F03" w:rsidR="003D08BA" w:rsidRPr="003D08BA" w:rsidRDefault="00430298" w:rsidP="003D08BA">
      <w:pPr>
        <w:spacing w:after="200"/>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5.</w:t>
      </w:r>
      <w:r w:rsidR="003D08BA" w:rsidRPr="003D08BA">
        <w:rPr>
          <w:rFonts w:ascii="Sakkal Majalla" w:eastAsia="Times New Roman" w:hAnsi="Sakkal Majalla"/>
          <w:b/>
          <w:bCs/>
          <w:color w:val="auto"/>
          <w:sz w:val="48"/>
          <w:szCs w:val="36"/>
          <w:lang w:val="en-GB"/>
        </w:rPr>
        <w:t xml:space="preserve"> </w:t>
      </w:r>
      <w:r w:rsidR="003D08BA" w:rsidRPr="003D08BA">
        <w:rPr>
          <w:rFonts w:ascii="Sakkal Majalla" w:eastAsia="Times New Roman" w:hAnsi="Sakkal Majalla"/>
          <w:b/>
          <w:bCs/>
          <w:color w:val="auto"/>
          <w:sz w:val="48"/>
          <w:szCs w:val="36"/>
          <w:rtl/>
        </w:rPr>
        <w:t>تعزيز الانضباط</w:t>
      </w:r>
    </w:p>
    <w:p w14:paraId="781B0946"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تنظم سلوك الأفراد داخل العمل</w:t>
      </w:r>
      <w:r w:rsidRPr="003D08BA">
        <w:rPr>
          <w:rFonts w:ascii="Sakkal Majalla" w:eastAsia="Times New Roman" w:hAnsi="Sakkal Majalla"/>
          <w:b/>
          <w:bCs/>
          <w:color w:val="auto"/>
          <w:sz w:val="48"/>
          <w:szCs w:val="36"/>
          <w:lang w:val="en-GB"/>
        </w:rPr>
        <w:t>.</w:t>
      </w:r>
    </w:p>
    <w:p w14:paraId="403FA8DB" w14:textId="77777777" w:rsidR="003D08BA" w:rsidRPr="00430298" w:rsidRDefault="003D08BA" w:rsidP="003D08BA">
      <w:pPr>
        <w:spacing w:after="200"/>
        <w:rPr>
          <w:rFonts w:ascii="Sakkal Majalla" w:eastAsia="Times New Roman" w:hAnsi="Sakkal Majalla"/>
          <w:b/>
          <w:bCs/>
          <w:color w:val="C00000"/>
          <w:sz w:val="48"/>
          <w:szCs w:val="36"/>
          <w:lang w:val="en-GB"/>
        </w:rPr>
      </w:pPr>
      <w:r w:rsidRPr="00430298">
        <w:rPr>
          <w:rFonts w:ascii="Sakkal Majalla" w:eastAsia="Times New Roman" w:hAnsi="Sakkal Majalla"/>
          <w:b/>
          <w:bCs/>
          <w:color w:val="C00000"/>
          <w:sz w:val="48"/>
          <w:szCs w:val="36"/>
          <w:rtl/>
        </w:rPr>
        <w:t>أهم آداب التعامل المهني</w:t>
      </w:r>
    </w:p>
    <w:p w14:paraId="653DBF16"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احترام الآخرين</w:t>
      </w:r>
    </w:p>
    <w:p w14:paraId="0CD88D8E"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عدم التقليل من الزملاء أو العملاء</w:t>
      </w:r>
      <w:r w:rsidRPr="003D08BA">
        <w:rPr>
          <w:rFonts w:ascii="Sakkal Majalla" w:eastAsia="Times New Roman" w:hAnsi="Sakkal Majalla"/>
          <w:b/>
          <w:bCs/>
          <w:color w:val="auto"/>
          <w:sz w:val="48"/>
          <w:szCs w:val="36"/>
          <w:lang w:val="en-GB"/>
        </w:rPr>
        <w:t>.</w:t>
      </w:r>
    </w:p>
    <w:p w14:paraId="6ABB3CE7"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الالتزام بالمواعيد</w:t>
      </w:r>
    </w:p>
    <w:p w14:paraId="2C1C4C3A"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الانضباط الزمني يعكس الاحترافية</w:t>
      </w:r>
      <w:r w:rsidRPr="003D08BA">
        <w:rPr>
          <w:rFonts w:ascii="Sakkal Majalla" w:eastAsia="Times New Roman" w:hAnsi="Sakkal Majalla"/>
          <w:b/>
          <w:bCs/>
          <w:color w:val="auto"/>
          <w:sz w:val="48"/>
          <w:szCs w:val="36"/>
          <w:lang w:val="en-GB"/>
        </w:rPr>
        <w:t>.</w:t>
      </w:r>
    </w:p>
    <w:p w14:paraId="54A50C89"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استخدام لغة محترمة</w:t>
      </w:r>
    </w:p>
    <w:p w14:paraId="5ADEB7D6"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تجنب الألفاظ السلبية أو العدوانية</w:t>
      </w:r>
      <w:r w:rsidRPr="003D08BA">
        <w:rPr>
          <w:rFonts w:ascii="Sakkal Majalla" w:eastAsia="Times New Roman" w:hAnsi="Sakkal Majalla"/>
          <w:b/>
          <w:bCs/>
          <w:color w:val="auto"/>
          <w:sz w:val="48"/>
          <w:szCs w:val="36"/>
          <w:lang w:val="en-GB"/>
        </w:rPr>
        <w:t>.</w:t>
      </w:r>
    </w:p>
    <w:p w14:paraId="2D3F854E"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الاستماع الجيد</w:t>
      </w:r>
    </w:p>
    <w:p w14:paraId="78E9BEC6"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lastRenderedPageBreak/>
        <w:t>احترام آراء الآخرين دون مقاطعة</w:t>
      </w:r>
      <w:r w:rsidRPr="003D08BA">
        <w:rPr>
          <w:rFonts w:ascii="Sakkal Majalla" w:eastAsia="Times New Roman" w:hAnsi="Sakkal Majalla"/>
          <w:b/>
          <w:bCs/>
          <w:color w:val="auto"/>
          <w:sz w:val="48"/>
          <w:szCs w:val="36"/>
          <w:lang w:val="en-GB"/>
        </w:rPr>
        <w:t>.</w:t>
      </w:r>
    </w:p>
    <w:p w14:paraId="3A48B009"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الحفاظ على السرية</w:t>
      </w:r>
    </w:p>
    <w:p w14:paraId="119617B9"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عدم إفشاء المعلومات المهنية</w:t>
      </w:r>
      <w:r w:rsidRPr="003D08BA">
        <w:rPr>
          <w:rFonts w:ascii="Sakkal Majalla" w:eastAsia="Times New Roman" w:hAnsi="Sakkal Majalla"/>
          <w:b/>
          <w:bCs/>
          <w:color w:val="auto"/>
          <w:sz w:val="48"/>
          <w:szCs w:val="36"/>
          <w:lang w:val="en-GB"/>
        </w:rPr>
        <w:t>.</w:t>
      </w:r>
    </w:p>
    <w:p w14:paraId="4618CE80"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التعاون</w:t>
      </w:r>
    </w:p>
    <w:p w14:paraId="40B6EA7A"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العمل بروح الفريق</w:t>
      </w:r>
      <w:r w:rsidRPr="003D08BA">
        <w:rPr>
          <w:rFonts w:ascii="Sakkal Majalla" w:eastAsia="Times New Roman" w:hAnsi="Sakkal Majalla"/>
          <w:b/>
          <w:bCs/>
          <w:color w:val="auto"/>
          <w:sz w:val="48"/>
          <w:szCs w:val="36"/>
          <w:lang w:val="en-GB"/>
        </w:rPr>
        <w:t>.</w:t>
      </w:r>
    </w:p>
    <w:p w14:paraId="444E2C54"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الالتزام بالقوانين</w:t>
      </w:r>
    </w:p>
    <w:p w14:paraId="06075C79" w14:textId="77777777" w:rsidR="003D08BA" w:rsidRPr="003D08BA" w:rsidRDefault="003D08BA" w:rsidP="003D08BA">
      <w:p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اتباع سياسات المؤسسة</w:t>
      </w:r>
      <w:r w:rsidRPr="003D08BA">
        <w:rPr>
          <w:rFonts w:ascii="Sakkal Majalla" w:eastAsia="Times New Roman" w:hAnsi="Sakkal Majalla"/>
          <w:b/>
          <w:bCs/>
          <w:color w:val="auto"/>
          <w:sz w:val="48"/>
          <w:szCs w:val="36"/>
          <w:lang w:val="en-GB"/>
        </w:rPr>
        <w:t>.</w:t>
      </w:r>
    </w:p>
    <w:p w14:paraId="63734C25" w14:textId="77777777" w:rsidR="003D08BA" w:rsidRPr="00430298" w:rsidRDefault="003D08BA" w:rsidP="003D08BA">
      <w:pPr>
        <w:spacing w:after="200"/>
        <w:rPr>
          <w:rFonts w:ascii="Sakkal Majalla" w:eastAsia="Times New Roman" w:hAnsi="Sakkal Majalla"/>
          <w:b/>
          <w:bCs/>
          <w:color w:val="C00000"/>
          <w:sz w:val="48"/>
          <w:szCs w:val="36"/>
          <w:lang w:val="en-GB"/>
        </w:rPr>
      </w:pPr>
      <w:r w:rsidRPr="00430298">
        <w:rPr>
          <w:rFonts w:ascii="Sakkal Majalla" w:eastAsia="Times New Roman" w:hAnsi="Sakkal Majalla"/>
          <w:b/>
          <w:bCs/>
          <w:color w:val="C00000"/>
          <w:sz w:val="48"/>
          <w:szCs w:val="36"/>
          <w:rtl/>
        </w:rPr>
        <w:t>أخطاء في السلوك المهني</w:t>
      </w:r>
    </w:p>
    <w:p w14:paraId="593D1E80" w14:textId="77777777" w:rsidR="003D08BA" w:rsidRPr="003D08BA" w:rsidRDefault="003D08BA">
      <w:pPr>
        <w:numPr>
          <w:ilvl w:val="0"/>
          <w:numId w:val="98"/>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التحدث بحدة</w:t>
      </w:r>
      <w:r w:rsidRPr="003D08BA">
        <w:rPr>
          <w:rFonts w:ascii="Sakkal Majalla" w:eastAsia="Times New Roman" w:hAnsi="Sakkal Majalla"/>
          <w:b/>
          <w:bCs/>
          <w:color w:val="auto"/>
          <w:sz w:val="48"/>
          <w:szCs w:val="36"/>
          <w:lang w:val="en-GB"/>
        </w:rPr>
        <w:t>.</w:t>
      </w:r>
    </w:p>
    <w:p w14:paraId="18C80665" w14:textId="77777777" w:rsidR="003D08BA" w:rsidRPr="003D08BA" w:rsidRDefault="003D08BA">
      <w:pPr>
        <w:numPr>
          <w:ilvl w:val="0"/>
          <w:numId w:val="98"/>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التأخير المستمر</w:t>
      </w:r>
      <w:r w:rsidRPr="003D08BA">
        <w:rPr>
          <w:rFonts w:ascii="Sakkal Majalla" w:eastAsia="Times New Roman" w:hAnsi="Sakkal Majalla"/>
          <w:b/>
          <w:bCs/>
          <w:color w:val="auto"/>
          <w:sz w:val="48"/>
          <w:szCs w:val="36"/>
          <w:lang w:val="en-GB"/>
        </w:rPr>
        <w:t>.</w:t>
      </w:r>
    </w:p>
    <w:p w14:paraId="4CAA07C3" w14:textId="77777777" w:rsidR="003D08BA" w:rsidRPr="003D08BA" w:rsidRDefault="003D08BA">
      <w:pPr>
        <w:numPr>
          <w:ilvl w:val="0"/>
          <w:numId w:val="98"/>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تجاهل الزملاء</w:t>
      </w:r>
      <w:r w:rsidRPr="003D08BA">
        <w:rPr>
          <w:rFonts w:ascii="Sakkal Majalla" w:eastAsia="Times New Roman" w:hAnsi="Sakkal Majalla"/>
          <w:b/>
          <w:bCs/>
          <w:color w:val="auto"/>
          <w:sz w:val="48"/>
          <w:szCs w:val="36"/>
          <w:lang w:val="en-GB"/>
        </w:rPr>
        <w:t>.</w:t>
      </w:r>
    </w:p>
    <w:p w14:paraId="31F8B116" w14:textId="77777777" w:rsidR="003D08BA" w:rsidRPr="003D08BA" w:rsidRDefault="003D08BA">
      <w:pPr>
        <w:numPr>
          <w:ilvl w:val="0"/>
          <w:numId w:val="98"/>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نشر الشائعات</w:t>
      </w:r>
      <w:r w:rsidRPr="003D08BA">
        <w:rPr>
          <w:rFonts w:ascii="Sakkal Majalla" w:eastAsia="Times New Roman" w:hAnsi="Sakkal Majalla"/>
          <w:b/>
          <w:bCs/>
          <w:color w:val="auto"/>
          <w:sz w:val="48"/>
          <w:szCs w:val="36"/>
          <w:lang w:val="en-GB"/>
        </w:rPr>
        <w:t>.</w:t>
      </w:r>
    </w:p>
    <w:p w14:paraId="3A80F22C" w14:textId="39097BE8" w:rsidR="003D08BA" w:rsidRPr="00430298" w:rsidRDefault="003D08BA">
      <w:pPr>
        <w:numPr>
          <w:ilvl w:val="0"/>
          <w:numId w:val="98"/>
        </w:numPr>
        <w:spacing w:after="200"/>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عدم احترام النظام</w:t>
      </w:r>
      <w:r w:rsidRPr="003D08BA">
        <w:rPr>
          <w:rFonts w:ascii="Sakkal Majalla" w:eastAsia="Times New Roman" w:hAnsi="Sakkal Majalla"/>
          <w:b/>
          <w:bCs/>
          <w:color w:val="auto"/>
          <w:sz w:val="48"/>
          <w:szCs w:val="36"/>
          <w:lang w:val="en-GB"/>
        </w:rPr>
        <w:t>.</w:t>
      </w:r>
    </w:p>
    <w:p w14:paraId="40137CFF" w14:textId="77777777" w:rsidR="00430298" w:rsidRDefault="00430298" w:rsidP="00430298">
      <w:pPr>
        <w:spacing w:after="200"/>
        <w:jc w:val="center"/>
        <w:rPr>
          <w:rFonts w:ascii="Sakkal Majalla" w:eastAsia="Times New Roman" w:hAnsi="Sakkal Majalla"/>
          <w:b/>
          <w:bCs/>
          <w:color w:val="006666"/>
          <w:sz w:val="56"/>
          <w:szCs w:val="44"/>
          <w:rtl/>
        </w:rPr>
      </w:pPr>
    </w:p>
    <w:p w14:paraId="4873D404" w14:textId="77777777" w:rsidR="00430298" w:rsidRDefault="00430298" w:rsidP="00430298">
      <w:pPr>
        <w:spacing w:after="200"/>
        <w:jc w:val="center"/>
        <w:rPr>
          <w:rFonts w:ascii="Sakkal Majalla" w:eastAsia="Times New Roman" w:hAnsi="Sakkal Majalla"/>
          <w:b/>
          <w:bCs/>
          <w:color w:val="006666"/>
          <w:sz w:val="56"/>
          <w:szCs w:val="44"/>
          <w:rtl/>
        </w:rPr>
      </w:pPr>
    </w:p>
    <w:p w14:paraId="7FD76483" w14:textId="46AF26E4" w:rsidR="003D08BA" w:rsidRPr="00430298" w:rsidRDefault="003D08BA" w:rsidP="00430298">
      <w:pPr>
        <w:spacing w:after="200" w:line="240" w:lineRule="auto"/>
        <w:jc w:val="center"/>
        <w:rPr>
          <w:rFonts w:ascii="Sakkal Majalla" w:eastAsia="Times New Roman" w:hAnsi="Sakkal Majalla"/>
          <w:b/>
          <w:bCs/>
          <w:color w:val="006666"/>
          <w:sz w:val="56"/>
          <w:szCs w:val="44"/>
          <w:lang w:val="en-GB"/>
        </w:rPr>
      </w:pPr>
      <w:r w:rsidRPr="00430298">
        <w:rPr>
          <w:rFonts w:ascii="Sakkal Majalla" w:eastAsia="Times New Roman" w:hAnsi="Sakkal Majalla"/>
          <w:b/>
          <w:bCs/>
          <w:color w:val="006666"/>
          <w:sz w:val="56"/>
          <w:szCs w:val="44"/>
          <w:rtl/>
        </w:rPr>
        <w:lastRenderedPageBreak/>
        <w:t>خامساً: المحافظة على الصورة المؤسسية</w:t>
      </w:r>
    </w:p>
    <w:p w14:paraId="4E0B6802"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تُعد الصورة المؤسسية من أهم الأصول غير المادية لأي مؤسسة، فهي الانطباع العام الذي يتكون لدى العملاء والشركاء والمجتمع حول المؤسسة، وتؤثر بشكل مباشر على ثقة الجمهور ونجاح المؤسسة واستمراريتها</w:t>
      </w:r>
      <w:r w:rsidRPr="003D08BA">
        <w:rPr>
          <w:rFonts w:ascii="Sakkal Majalla" w:eastAsia="Times New Roman" w:hAnsi="Sakkal Majalla"/>
          <w:b/>
          <w:bCs/>
          <w:color w:val="auto"/>
          <w:sz w:val="48"/>
          <w:szCs w:val="36"/>
          <w:lang w:val="en-GB"/>
        </w:rPr>
        <w:t>.</w:t>
      </w:r>
    </w:p>
    <w:p w14:paraId="26A1F5FC" w14:textId="77777777" w:rsidR="003D08BA" w:rsidRPr="00430298" w:rsidRDefault="003D08BA" w:rsidP="00430298">
      <w:pPr>
        <w:spacing w:after="200" w:line="240" w:lineRule="auto"/>
        <w:rPr>
          <w:rFonts w:ascii="Sakkal Majalla" w:eastAsia="Times New Roman" w:hAnsi="Sakkal Majalla"/>
          <w:b/>
          <w:bCs/>
          <w:color w:val="C00000"/>
          <w:sz w:val="48"/>
          <w:szCs w:val="36"/>
          <w:lang w:val="en-GB"/>
        </w:rPr>
      </w:pPr>
      <w:r w:rsidRPr="00430298">
        <w:rPr>
          <w:rFonts w:ascii="Sakkal Majalla" w:eastAsia="Times New Roman" w:hAnsi="Sakkal Majalla"/>
          <w:b/>
          <w:bCs/>
          <w:color w:val="C00000"/>
          <w:sz w:val="48"/>
          <w:szCs w:val="36"/>
          <w:rtl/>
        </w:rPr>
        <w:t>مفهوم الصورة المؤسسية</w:t>
      </w:r>
    </w:p>
    <w:p w14:paraId="2E66958C"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هي</w:t>
      </w:r>
      <w:r w:rsidRPr="003D08BA">
        <w:rPr>
          <w:rFonts w:ascii="Sakkal Majalla" w:eastAsia="Times New Roman" w:hAnsi="Sakkal Majalla"/>
          <w:b/>
          <w:bCs/>
          <w:color w:val="auto"/>
          <w:sz w:val="48"/>
          <w:szCs w:val="36"/>
          <w:lang w:val="en-GB"/>
        </w:rPr>
        <w:t>:</w:t>
      </w:r>
    </w:p>
    <w:p w14:paraId="3083DCE6"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lang w:val="en-GB"/>
        </w:rPr>
        <w:t>"</w:t>
      </w:r>
      <w:r w:rsidRPr="003D08BA">
        <w:rPr>
          <w:rFonts w:ascii="Sakkal Majalla" w:eastAsia="Times New Roman" w:hAnsi="Sakkal Majalla"/>
          <w:b/>
          <w:bCs/>
          <w:color w:val="auto"/>
          <w:sz w:val="48"/>
          <w:szCs w:val="36"/>
          <w:rtl/>
        </w:rPr>
        <w:t>الانطباع الذهني العام الذي يتكون لدى الجمهور الداخلي والخارجي عن المؤسسة بناءً على سلوكها، وخدماتها، وتواصلها، وقيمها</w:t>
      </w:r>
      <w:r w:rsidRPr="003D08BA">
        <w:rPr>
          <w:rFonts w:ascii="Sakkal Majalla" w:eastAsia="Times New Roman" w:hAnsi="Sakkal Majalla"/>
          <w:b/>
          <w:bCs/>
          <w:color w:val="auto"/>
          <w:sz w:val="48"/>
          <w:szCs w:val="36"/>
          <w:lang w:val="en-GB"/>
        </w:rPr>
        <w:t>."</w:t>
      </w:r>
    </w:p>
    <w:p w14:paraId="4DBE3081" w14:textId="77777777" w:rsidR="003D08BA" w:rsidRPr="00430298" w:rsidRDefault="003D08BA" w:rsidP="00430298">
      <w:pPr>
        <w:spacing w:after="200" w:line="240" w:lineRule="auto"/>
        <w:rPr>
          <w:rFonts w:ascii="Sakkal Majalla" w:eastAsia="Times New Roman" w:hAnsi="Sakkal Majalla"/>
          <w:b/>
          <w:bCs/>
          <w:color w:val="C00000"/>
          <w:sz w:val="48"/>
          <w:szCs w:val="36"/>
          <w:lang w:val="en-GB"/>
        </w:rPr>
      </w:pPr>
      <w:r w:rsidRPr="00430298">
        <w:rPr>
          <w:rFonts w:ascii="Sakkal Majalla" w:eastAsia="Times New Roman" w:hAnsi="Sakkal Majalla"/>
          <w:b/>
          <w:bCs/>
          <w:color w:val="C00000"/>
          <w:sz w:val="48"/>
          <w:szCs w:val="36"/>
          <w:rtl/>
        </w:rPr>
        <w:t>أهمية الصورة المؤسسية</w:t>
      </w:r>
    </w:p>
    <w:p w14:paraId="1457B39C" w14:textId="37C8F4B8" w:rsidR="003D08BA" w:rsidRPr="003D08BA" w:rsidRDefault="00430298" w:rsidP="00430298">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003D08BA" w:rsidRPr="003D08BA">
        <w:rPr>
          <w:rFonts w:ascii="Sakkal Majalla" w:eastAsia="Times New Roman" w:hAnsi="Sakkal Majalla"/>
          <w:b/>
          <w:bCs/>
          <w:color w:val="auto"/>
          <w:sz w:val="48"/>
          <w:szCs w:val="36"/>
          <w:rtl/>
        </w:rPr>
        <w:t>تعزيز الثقة</w:t>
      </w:r>
    </w:p>
    <w:p w14:paraId="03922CFC"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الصورة الإيجابية تزيد ثقة العملاء</w:t>
      </w:r>
      <w:r w:rsidRPr="003D08BA">
        <w:rPr>
          <w:rFonts w:ascii="Sakkal Majalla" w:eastAsia="Times New Roman" w:hAnsi="Sakkal Majalla"/>
          <w:b/>
          <w:bCs/>
          <w:color w:val="auto"/>
          <w:sz w:val="48"/>
          <w:szCs w:val="36"/>
          <w:lang w:val="en-GB"/>
        </w:rPr>
        <w:t>.</w:t>
      </w:r>
    </w:p>
    <w:p w14:paraId="19D473B3" w14:textId="3F946BE0" w:rsidR="003D08BA" w:rsidRPr="003D08BA" w:rsidRDefault="00430298" w:rsidP="00430298">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003D08BA" w:rsidRPr="003D08BA">
        <w:rPr>
          <w:rFonts w:ascii="Sakkal Majalla" w:eastAsia="Times New Roman" w:hAnsi="Sakkal Majalla"/>
          <w:b/>
          <w:bCs/>
          <w:color w:val="auto"/>
          <w:sz w:val="48"/>
          <w:szCs w:val="36"/>
          <w:rtl/>
        </w:rPr>
        <w:t>جذب العملاء</w:t>
      </w:r>
    </w:p>
    <w:p w14:paraId="06675DB1"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تساعد على زيادة الإقبال على الخدمات</w:t>
      </w:r>
      <w:r w:rsidRPr="003D08BA">
        <w:rPr>
          <w:rFonts w:ascii="Sakkal Majalla" w:eastAsia="Times New Roman" w:hAnsi="Sakkal Majalla"/>
          <w:b/>
          <w:bCs/>
          <w:color w:val="auto"/>
          <w:sz w:val="48"/>
          <w:szCs w:val="36"/>
          <w:lang w:val="en-GB"/>
        </w:rPr>
        <w:t>.</w:t>
      </w:r>
    </w:p>
    <w:p w14:paraId="4682039A" w14:textId="4EC564F8" w:rsidR="003D08BA" w:rsidRPr="003D08BA" w:rsidRDefault="00430298" w:rsidP="00430298">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003D08BA" w:rsidRPr="003D08BA">
        <w:rPr>
          <w:rFonts w:ascii="Sakkal Majalla" w:eastAsia="Times New Roman" w:hAnsi="Sakkal Majalla"/>
          <w:b/>
          <w:bCs/>
          <w:color w:val="auto"/>
          <w:sz w:val="48"/>
          <w:szCs w:val="36"/>
          <w:rtl/>
        </w:rPr>
        <w:t>دعم المنافسة</w:t>
      </w:r>
    </w:p>
    <w:p w14:paraId="04D0FC8C"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تمنح المؤسسة ميزة تنافسية</w:t>
      </w:r>
      <w:r w:rsidRPr="003D08BA">
        <w:rPr>
          <w:rFonts w:ascii="Sakkal Majalla" w:eastAsia="Times New Roman" w:hAnsi="Sakkal Majalla"/>
          <w:b/>
          <w:bCs/>
          <w:color w:val="auto"/>
          <w:sz w:val="48"/>
          <w:szCs w:val="36"/>
          <w:lang w:val="en-GB"/>
        </w:rPr>
        <w:t>.</w:t>
      </w:r>
    </w:p>
    <w:p w14:paraId="607532EA" w14:textId="51361D18" w:rsidR="003D08BA" w:rsidRPr="003D08BA" w:rsidRDefault="00430298" w:rsidP="00430298">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003D08BA" w:rsidRPr="003D08BA">
        <w:rPr>
          <w:rFonts w:ascii="Sakkal Majalla" w:eastAsia="Times New Roman" w:hAnsi="Sakkal Majalla"/>
          <w:b/>
          <w:bCs/>
          <w:color w:val="auto"/>
          <w:sz w:val="48"/>
          <w:szCs w:val="36"/>
          <w:rtl/>
        </w:rPr>
        <w:t>تحسين العلاقات</w:t>
      </w:r>
    </w:p>
    <w:p w14:paraId="0B2F33B9"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تعزز العلاقة مع الشركاء والموردين</w:t>
      </w:r>
      <w:r w:rsidRPr="003D08BA">
        <w:rPr>
          <w:rFonts w:ascii="Sakkal Majalla" w:eastAsia="Times New Roman" w:hAnsi="Sakkal Majalla"/>
          <w:b/>
          <w:bCs/>
          <w:color w:val="auto"/>
          <w:sz w:val="48"/>
          <w:szCs w:val="36"/>
          <w:lang w:val="en-GB"/>
        </w:rPr>
        <w:t>.</w:t>
      </w:r>
    </w:p>
    <w:p w14:paraId="2CDFE539" w14:textId="15D11AEE" w:rsidR="003D08BA" w:rsidRPr="003D08BA" w:rsidRDefault="00430298" w:rsidP="00430298">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5.</w:t>
      </w:r>
      <w:r w:rsidR="003D08BA" w:rsidRPr="003D08BA">
        <w:rPr>
          <w:rFonts w:ascii="Sakkal Majalla" w:eastAsia="Times New Roman" w:hAnsi="Sakkal Majalla"/>
          <w:b/>
          <w:bCs/>
          <w:color w:val="auto"/>
          <w:sz w:val="48"/>
          <w:szCs w:val="36"/>
          <w:rtl/>
        </w:rPr>
        <w:t>زيادة الولاء</w:t>
      </w:r>
    </w:p>
    <w:p w14:paraId="24698B35"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lastRenderedPageBreak/>
        <w:t>العملاء يفضلون المؤسسات ذات السمعة الجيدة</w:t>
      </w:r>
      <w:r w:rsidRPr="003D08BA">
        <w:rPr>
          <w:rFonts w:ascii="Sakkal Majalla" w:eastAsia="Times New Roman" w:hAnsi="Sakkal Majalla"/>
          <w:b/>
          <w:bCs/>
          <w:color w:val="auto"/>
          <w:sz w:val="48"/>
          <w:szCs w:val="36"/>
          <w:lang w:val="en-GB"/>
        </w:rPr>
        <w:t>.</w:t>
      </w:r>
    </w:p>
    <w:p w14:paraId="000E3F62" w14:textId="77777777" w:rsidR="003D08BA" w:rsidRPr="00430298" w:rsidRDefault="003D08BA" w:rsidP="00430298">
      <w:pPr>
        <w:spacing w:after="200" w:line="240" w:lineRule="auto"/>
        <w:rPr>
          <w:rFonts w:ascii="Sakkal Majalla" w:eastAsia="Times New Roman" w:hAnsi="Sakkal Majalla"/>
          <w:b/>
          <w:bCs/>
          <w:color w:val="C00000"/>
          <w:sz w:val="48"/>
          <w:szCs w:val="36"/>
          <w:lang w:val="en-GB"/>
        </w:rPr>
      </w:pPr>
      <w:r w:rsidRPr="00430298">
        <w:rPr>
          <w:rFonts w:ascii="Sakkal Majalla" w:eastAsia="Times New Roman" w:hAnsi="Sakkal Majalla"/>
          <w:b/>
          <w:bCs/>
          <w:color w:val="C00000"/>
          <w:sz w:val="48"/>
          <w:szCs w:val="36"/>
          <w:rtl/>
        </w:rPr>
        <w:t>عناصر الصورة المؤسسية</w:t>
      </w:r>
    </w:p>
    <w:p w14:paraId="3DA23EE2"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جودة الخدمات</w:t>
      </w:r>
    </w:p>
    <w:p w14:paraId="14534B5B"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مستوى الأداء المقدم</w:t>
      </w:r>
      <w:r w:rsidRPr="003D08BA">
        <w:rPr>
          <w:rFonts w:ascii="Sakkal Majalla" w:eastAsia="Times New Roman" w:hAnsi="Sakkal Majalla"/>
          <w:b/>
          <w:bCs/>
          <w:color w:val="auto"/>
          <w:sz w:val="48"/>
          <w:szCs w:val="36"/>
          <w:lang w:val="en-GB"/>
        </w:rPr>
        <w:t>.</w:t>
      </w:r>
    </w:p>
    <w:p w14:paraId="5A7EAEB5"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سلوك الموظفين</w:t>
      </w:r>
    </w:p>
    <w:p w14:paraId="49014EFD"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طريقة تعاملهم مع العملاء</w:t>
      </w:r>
      <w:r w:rsidRPr="003D08BA">
        <w:rPr>
          <w:rFonts w:ascii="Sakkal Majalla" w:eastAsia="Times New Roman" w:hAnsi="Sakkal Majalla"/>
          <w:b/>
          <w:bCs/>
          <w:color w:val="auto"/>
          <w:sz w:val="48"/>
          <w:szCs w:val="36"/>
          <w:lang w:val="en-GB"/>
        </w:rPr>
        <w:t>.</w:t>
      </w:r>
    </w:p>
    <w:p w14:paraId="524015B4"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التواصل الإعلامي</w:t>
      </w:r>
    </w:p>
    <w:p w14:paraId="7F8D7367"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الرسائل الصادرة عن المؤسسة</w:t>
      </w:r>
      <w:r w:rsidRPr="003D08BA">
        <w:rPr>
          <w:rFonts w:ascii="Sakkal Majalla" w:eastAsia="Times New Roman" w:hAnsi="Sakkal Majalla"/>
          <w:b/>
          <w:bCs/>
          <w:color w:val="auto"/>
          <w:sz w:val="48"/>
          <w:szCs w:val="36"/>
          <w:lang w:val="en-GB"/>
        </w:rPr>
        <w:t>.</w:t>
      </w:r>
    </w:p>
    <w:p w14:paraId="70912E86"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الهوية البصرية</w:t>
      </w:r>
    </w:p>
    <w:p w14:paraId="0CB2D17B"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الشعار والألوان والتصميم</w:t>
      </w:r>
      <w:r w:rsidRPr="003D08BA">
        <w:rPr>
          <w:rFonts w:ascii="Sakkal Majalla" w:eastAsia="Times New Roman" w:hAnsi="Sakkal Majalla"/>
          <w:b/>
          <w:bCs/>
          <w:color w:val="auto"/>
          <w:sz w:val="48"/>
          <w:szCs w:val="36"/>
          <w:lang w:val="en-GB"/>
        </w:rPr>
        <w:t>.</w:t>
      </w:r>
    </w:p>
    <w:p w14:paraId="431B0678"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الالتزام بالقيم</w:t>
      </w:r>
    </w:p>
    <w:p w14:paraId="7E8FB98D" w14:textId="22E08F0B" w:rsidR="00430298" w:rsidRPr="00430298" w:rsidRDefault="003D08BA" w:rsidP="00430298">
      <w:pPr>
        <w:spacing w:after="200" w:line="240" w:lineRule="auto"/>
        <w:rPr>
          <w:rFonts w:ascii="Sakkal Majalla" w:eastAsia="Times New Roman" w:hAnsi="Sakkal Majalla"/>
          <w:b/>
          <w:bCs/>
          <w:color w:val="auto"/>
          <w:sz w:val="48"/>
          <w:szCs w:val="36"/>
          <w:rtl/>
          <w:lang w:val="en-GB"/>
        </w:rPr>
      </w:pPr>
      <w:r w:rsidRPr="003D08BA">
        <w:rPr>
          <w:rFonts w:ascii="Sakkal Majalla" w:eastAsia="Times New Roman" w:hAnsi="Sakkal Majalla"/>
          <w:b/>
          <w:bCs/>
          <w:color w:val="auto"/>
          <w:sz w:val="48"/>
          <w:szCs w:val="36"/>
          <w:rtl/>
        </w:rPr>
        <w:t>الشفافية والأمانة والمصداقية</w:t>
      </w:r>
      <w:r w:rsidRPr="003D08BA">
        <w:rPr>
          <w:rFonts w:ascii="Sakkal Majalla" w:eastAsia="Times New Roman" w:hAnsi="Sakkal Majalla"/>
          <w:b/>
          <w:bCs/>
          <w:color w:val="auto"/>
          <w:sz w:val="48"/>
          <w:szCs w:val="36"/>
          <w:lang w:val="en-GB"/>
        </w:rPr>
        <w:t>.</w:t>
      </w:r>
    </w:p>
    <w:p w14:paraId="24F3BDC0" w14:textId="27C9AA1C" w:rsidR="003D08BA" w:rsidRPr="00430298" w:rsidRDefault="003D08BA" w:rsidP="00430298">
      <w:pPr>
        <w:spacing w:after="200" w:line="240" w:lineRule="auto"/>
        <w:rPr>
          <w:rFonts w:ascii="Sakkal Majalla" w:eastAsia="Times New Roman" w:hAnsi="Sakkal Majalla"/>
          <w:b/>
          <w:bCs/>
          <w:color w:val="C00000"/>
          <w:sz w:val="48"/>
          <w:szCs w:val="36"/>
          <w:lang w:val="en-GB"/>
        </w:rPr>
      </w:pPr>
      <w:r w:rsidRPr="00430298">
        <w:rPr>
          <w:rFonts w:ascii="Sakkal Majalla" w:eastAsia="Times New Roman" w:hAnsi="Sakkal Majalla"/>
          <w:b/>
          <w:bCs/>
          <w:color w:val="C00000"/>
          <w:sz w:val="48"/>
          <w:szCs w:val="36"/>
          <w:rtl/>
        </w:rPr>
        <w:t>طرق الحفاظ على الصورة المؤسسية</w:t>
      </w:r>
    </w:p>
    <w:p w14:paraId="35C337F5"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أولاً: تقديم خدمة عالية الجودة</w:t>
      </w:r>
    </w:p>
    <w:p w14:paraId="1D46773D"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الجودة أساس الصورة الإيجابية</w:t>
      </w:r>
      <w:r w:rsidRPr="003D08BA">
        <w:rPr>
          <w:rFonts w:ascii="Sakkal Majalla" w:eastAsia="Times New Roman" w:hAnsi="Sakkal Majalla"/>
          <w:b/>
          <w:bCs/>
          <w:color w:val="auto"/>
          <w:sz w:val="48"/>
          <w:szCs w:val="36"/>
          <w:lang w:val="en-GB"/>
        </w:rPr>
        <w:t>.</w:t>
      </w:r>
    </w:p>
    <w:p w14:paraId="335932B5"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ثانياً: تدريب الموظفين</w:t>
      </w:r>
    </w:p>
    <w:p w14:paraId="7FFB1188"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رفع مستوى الاحترافية</w:t>
      </w:r>
      <w:r w:rsidRPr="003D08BA">
        <w:rPr>
          <w:rFonts w:ascii="Sakkal Majalla" w:eastAsia="Times New Roman" w:hAnsi="Sakkal Majalla"/>
          <w:b/>
          <w:bCs/>
          <w:color w:val="auto"/>
          <w:sz w:val="48"/>
          <w:szCs w:val="36"/>
          <w:lang w:val="en-GB"/>
        </w:rPr>
        <w:t>.</w:t>
      </w:r>
    </w:p>
    <w:p w14:paraId="5DDC8F0E"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ثالثاً: التواصل الفعّال</w:t>
      </w:r>
    </w:p>
    <w:p w14:paraId="716907A4"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lastRenderedPageBreak/>
        <w:t>استخدام لغة واضحة واحترافية</w:t>
      </w:r>
      <w:r w:rsidRPr="003D08BA">
        <w:rPr>
          <w:rFonts w:ascii="Sakkal Majalla" w:eastAsia="Times New Roman" w:hAnsi="Sakkal Majalla"/>
          <w:b/>
          <w:bCs/>
          <w:color w:val="auto"/>
          <w:sz w:val="48"/>
          <w:szCs w:val="36"/>
          <w:lang w:val="en-GB"/>
        </w:rPr>
        <w:t>.</w:t>
      </w:r>
    </w:p>
    <w:p w14:paraId="65570C92"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رابعاً: التعامل السريع مع المشكلات</w:t>
      </w:r>
    </w:p>
    <w:p w14:paraId="578A2FC1"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حل الشكاوى بسرعة</w:t>
      </w:r>
      <w:r w:rsidRPr="003D08BA">
        <w:rPr>
          <w:rFonts w:ascii="Sakkal Majalla" w:eastAsia="Times New Roman" w:hAnsi="Sakkal Majalla"/>
          <w:b/>
          <w:bCs/>
          <w:color w:val="auto"/>
          <w:sz w:val="48"/>
          <w:szCs w:val="36"/>
          <w:lang w:val="en-GB"/>
        </w:rPr>
        <w:t>.</w:t>
      </w:r>
    </w:p>
    <w:p w14:paraId="6B56DC79"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خامساً: الالتزام بالوعود</w:t>
      </w:r>
    </w:p>
    <w:p w14:paraId="7E54F43B"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عدم تقديم وعود غير قابلة للتنفيذ</w:t>
      </w:r>
      <w:r w:rsidRPr="003D08BA">
        <w:rPr>
          <w:rFonts w:ascii="Sakkal Majalla" w:eastAsia="Times New Roman" w:hAnsi="Sakkal Majalla"/>
          <w:b/>
          <w:bCs/>
          <w:color w:val="auto"/>
          <w:sz w:val="48"/>
          <w:szCs w:val="36"/>
          <w:lang w:val="en-GB"/>
        </w:rPr>
        <w:t>.</w:t>
      </w:r>
    </w:p>
    <w:p w14:paraId="1C2A7964" w14:textId="77777777" w:rsidR="003D08BA" w:rsidRPr="003D08BA" w:rsidRDefault="003D08BA" w:rsidP="00430298">
      <w:p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أخطاء تهدد الصورة المؤسسية</w:t>
      </w:r>
    </w:p>
    <w:p w14:paraId="247FB1D8" w14:textId="77777777" w:rsidR="003D08BA" w:rsidRPr="003D08BA" w:rsidRDefault="003D08BA">
      <w:pPr>
        <w:numPr>
          <w:ilvl w:val="0"/>
          <w:numId w:val="99"/>
        </w:num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سوء التعامل مع العملاء</w:t>
      </w:r>
      <w:r w:rsidRPr="003D08BA">
        <w:rPr>
          <w:rFonts w:ascii="Sakkal Majalla" w:eastAsia="Times New Roman" w:hAnsi="Sakkal Majalla"/>
          <w:b/>
          <w:bCs/>
          <w:color w:val="auto"/>
          <w:sz w:val="48"/>
          <w:szCs w:val="36"/>
          <w:lang w:val="en-GB"/>
        </w:rPr>
        <w:t>.</w:t>
      </w:r>
    </w:p>
    <w:p w14:paraId="51D66E01" w14:textId="77777777" w:rsidR="003D08BA" w:rsidRPr="003D08BA" w:rsidRDefault="003D08BA">
      <w:pPr>
        <w:numPr>
          <w:ilvl w:val="0"/>
          <w:numId w:val="99"/>
        </w:num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التأخير في الاستجابة</w:t>
      </w:r>
      <w:r w:rsidRPr="003D08BA">
        <w:rPr>
          <w:rFonts w:ascii="Sakkal Majalla" w:eastAsia="Times New Roman" w:hAnsi="Sakkal Majalla"/>
          <w:b/>
          <w:bCs/>
          <w:color w:val="auto"/>
          <w:sz w:val="48"/>
          <w:szCs w:val="36"/>
          <w:lang w:val="en-GB"/>
        </w:rPr>
        <w:t>.</w:t>
      </w:r>
    </w:p>
    <w:p w14:paraId="2A470198" w14:textId="77777777" w:rsidR="003D08BA" w:rsidRPr="003D08BA" w:rsidRDefault="003D08BA">
      <w:pPr>
        <w:numPr>
          <w:ilvl w:val="0"/>
          <w:numId w:val="99"/>
        </w:num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ضعف الجودة</w:t>
      </w:r>
      <w:r w:rsidRPr="003D08BA">
        <w:rPr>
          <w:rFonts w:ascii="Sakkal Majalla" w:eastAsia="Times New Roman" w:hAnsi="Sakkal Majalla"/>
          <w:b/>
          <w:bCs/>
          <w:color w:val="auto"/>
          <w:sz w:val="48"/>
          <w:szCs w:val="36"/>
          <w:lang w:val="en-GB"/>
        </w:rPr>
        <w:t>.</w:t>
      </w:r>
    </w:p>
    <w:p w14:paraId="0114E6E9" w14:textId="77777777" w:rsidR="003D08BA" w:rsidRPr="003D08BA" w:rsidRDefault="003D08BA">
      <w:pPr>
        <w:numPr>
          <w:ilvl w:val="0"/>
          <w:numId w:val="99"/>
        </w:num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غياب الشفافية</w:t>
      </w:r>
      <w:r w:rsidRPr="003D08BA">
        <w:rPr>
          <w:rFonts w:ascii="Sakkal Majalla" w:eastAsia="Times New Roman" w:hAnsi="Sakkal Majalla"/>
          <w:b/>
          <w:bCs/>
          <w:color w:val="auto"/>
          <w:sz w:val="48"/>
          <w:szCs w:val="36"/>
          <w:lang w:val="en-GB"/>
        </w:rPr>
        <w:t>.</w:t>
      </w:r>
    </w:p>
    <w:p w14:paraId="19EB1F16" w14:textId="77777777" w:rsidR="003D08BA" w:rsidRPr="003D08BA" w:rsidRDefault="003D08BA">
      <w:pPr>
        <w:numPr>
          <w:ilvl w:val="0"/>
          <w:numId w:val="99"/>
        </w:numPr>
        <w:spacing w:after="200" w:line="240" w:lineRule="auto"/>
        <w:rPr>
          <w:rFonts w:ascii="Sakkal Majalla" w:eastAsia="Times New Roman" w:hAnsi="Sakkal Majalla"/>
          <w:b/>
          <w:bCs/>
          <w:color w:val="auto"/>
          <w:sz w:val="48"/>
          <w:szCs w:val="36"/>
          <w:lang w:val="en-GB"/>
        </w:rPr>
      </w:pPr>
      <w:r w:rsidRPr="003D08BA">
        <w:rPr>
          <w:rFonts w:ascii="Sakkal Majalla" w:eastAsia="Times New Roman" w:hAnsi="Sakkal Majalla"/>
          <w:b/>
          <w:bCs/>
          <w:color w:val="auto"/>
          <w:sz w:val="48"/>
          <w:szCs w:val="36"/>
          <w:rtl/>
        </w:rPr>
        <w:t>عدم الاحترافية</w:t>
      </w:r>
      <w:r w:rsidRPr="003D08BA">
        <w:rPr>
          <w:rFonts w:ascii="Sakkal Majalla" w:eastAsia="Times New Roman" w:hAnsi="Sakkal Majalla"/>
          <w:b/>
          <w:bCs/>
          <w:color w:val="auto"/>
          <w:sz w:val="48"/>
          <w:szCs w:val="36"/>
          <w:lang w:val="en-GB"/>
        </w:rPr>
        <w:t>.</w:t>
      </w:r>
    </w:p>
    <w:p w14:paraId="000FD192" w14:textId="77777777" w:rsidR="00146577" w:rsidRDefault="00146577" w:rsidP="00430298">
      <w:pPr>
        <w:spacing w:after="200" w:line="240" w:lineRule="auto"/>
        <w:rPr>
          <w:rFonts w:ascii="Sakkal Majalla" w:eastAsia="Times New Roman" w:hAnsi="Sakkal Majalla"/>
          <w:b/>
          <w:bCs/>
          <w:color w:val="auto"/>
          <w:sz w:val="48"/>
          <w:szCs w:val="36"/>
          <w:rtl/>
        </w:rPr>
      </w:pPr>
    </w:p>
    <w:p w14:paraId="3DADC0EC" w14:textId="77777777" w:rsidR="003D08BA" w:rsidRDefault="003D08BA" w:rsidP="00430298">
      <w:pPr>
        <w:spacing w:after="200" w:line="240" w:lineRule="auto"/>
        <w:rPr>
          <w:rFonts w:ascii="Sakkal Majalla" w:eastAsia="Times New Roman" w:hAnsi="Sakkal Majalla"/>
          <w:b/>
          <w:bCs/>
          <w:color w:val="auto"/>
          <w:sz w:val="48"/>
          <w:szCs w:val="36"/>
          <w:rtl/>
        </w:rPr>
      </w:pPr>
    </w:p>
    <w:p w14:paraId="16674650" w14:textId="77777777" w:rsidR="003D08BA" w:rsidRDefault="003D08BA" w:rsidP="00E32711">
      <w:pPr>
        <w:spacing w:after="200"/>
        <w:rPr>
          <w:rFonts w:ascii="Sakkal Majalla" w:eastAsia="Times New Roman" w:hAnsi="Sakkal Majalla"/>
          <w:b/>
          <w:bCs/>
          <w:color w:val="auto"/>
          <w:sz w:val="48"/>
          <w:szCs w:val="36"/>
          <w:rtl/>
        </w:rPr>
      </w:pPr>
    </w:p>
    <w:p w14:paraId="2DC3BCE2" w14:textId="77777777" w:rsidR="003D08BA" w:rsidRDefault="003D08BA" w:rsidP="00E32711">
      <w:pPr>
        <w:spacing w:after="200"/>
        <w:rPr>
          <w:rFonts w:ascii="Sakkal Majalla" w:eastAsia="Times New Roman" w:hAnsi="Sakkal Majalla"/>
          <w:b/>
          <w:bCs/>
          <w:color w:val="auto"/>
          <w:sz w:val="48"/>
          <w:szCs w:val="36"/>
          <w:rtl/>
        </w:rPr>
      </w:pPr>
    </w:p>
    <w:p w14:paraId="1C5E424A" w14:textId="77777777" w:rsidR="003D08BA" w:rsidRDefault="003D08BA" w:rsidP="00E32711">
      <w:pPr>
        <w:spacing w:after="200"/>
        <w:rPr>
          <w:rFonts w:ascii="Sakkal Majalla" w:eastAsia="Times New Roman" w:hAnsi="Sakkal Majalla"/>
          <w:b/>
          <w:bCs/>
          <w:color w:val="auto"/>
          <w:sz w:val="48"/>
          <w:szCs w:val="36"/>
          <w:rtl/>
        </w:rPr>
      </w:pPr>
    </w:p>
    <w:p w14:paraId="172E9B4F" w14:textId="77777777" w:rsidR="003D08BA" w:rsidRDefault="003D08BA" w:rsidP="00E32711">
      <w:pPr>
        <w:spacing w:after="200"/>
        <w:rPr>
          <w:rFonts w:ascii="Sakkal Majalla" w:eastAsia="Times New Roman" w:hAnsi="Sakkal Majalla"/>
          <w:b/>
          <w:bCs/>
          <w:color w:val="auto"/>
          <w:sz w:val="48"/>
          <w:szCs w:val="36"/>
          <w:rtl/>
        </w:rPr>
      </w:pPr>
    </w:p>
    <w:p w14:paraId="5BADE06B" w14:textId="09C07107" w:rsidR="003D08BA" w:rsidRDefault="005C1A82" w:rsidP="00E32711">
      <w:pPr>
        <w:spacing w:after="200"/>
        <w:rPr>
          <w:rFonts w:ascii="Sakkal Majalla" w:eastAsia="Times New Roman" w:hAnsi="Sakkal Majalla"/>
          <w:b/>
          <w:bCs/>
          <w:color w:val="auto"/>
          <w:sz w:val="48"/>
          <w:szCs w:val="36"/>
        </w:rPr>
      </w:pPr>
      <w:r w:rsidRPr="005C1A82">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28032" behindDoc="0" locked="0" layoutInCell="1" allowOverlap="1" wp14:anchorId="36BCE153" wp14:editId="1EFA2A49">
                <wp:simplePos x="0" y="0"/>
                <wp:positionH relativeFrom="page">
                  <wp:posOffset>0</wp:posOffset>
                </wp:positionH>
                <wp:positionV relativeFrom="paragraph">
                  <wp:posOffset>0</wp:posOffset>
                </wp:positionV>
                <wp:extent cx="7564120" cy="9724208"/>
                <wp:effectExtent l="0" t="0" r="0" b="0"/>
                <wp:wrapNone/>
                <wp:docPr id="867468438" name="Group 522"/>
                <wp:cNvGraphicFramePr/>
                <a:graphic xmlns:a="http://schemas.openxmlformats.org/drawingml/2006/main">
                  <a:graphicData uri="http://schemas.microsoft.com/office/word/2010/wordprocessingGroup">
                    <wpg:wgp>
                      <wpg:cNvGrpSpPr/>
                      <wpg:grpSpPr>
                        <a:xfrm>
                          <a:off x="0" y="0"/>
                          <a:ext cx="7564120" cy="9724208"/>
                          <a:chOff x="-992330" y="-65858"/>
                          <a:chExt cx="7564120" cy="9724208"/>
                        </a:xfrm>
                      </wpg:grpSpPr>
                      <wpg:grpSp>
                        <wpg:cNvPr id="487133602" name="Group 487133602"/>
                        <wpg:cNvGrpSpPr/>
                        <wpg:grpSpPr>
                          <a:xfrm>
                            <a:off x="-992330" y="-65858"/>
                            <a:ext cx="7564120" cy="9724208"/>
                            <a:chOff x="-1401921" y="-370658"/>
                            <a:chExt cx="7564243" cy="9724208"/>
                          </a:xfrm>
                        </wpg:grpSpPr>
                        <wpg:grpSp>
                          <wpg:cNvPr id="1959886890" name="Group 1959886890"/>
                          <wpg:cNvGrpSpPr/>
                          <wpg:grpSpPr>
                            <a:xfrm>
                              <a:off x="-1401921" y="2571750"/>
                              <a:ext cx="7097971" cy="6781800"/>
                              <a:chOff x="-1563869" y="0"/>
                              <a:chExt cx="7098065" cy="6782280"/>
                            </a:xfrm>
                          </wpg:grpSpPr>
                          <wpg:grpSp>
                            <wpg:cNvPr id="631069570" name="Group 25"/>
                            <wpg:cNvGrpSpPr/>
                            <wpg:grpSpPr>
                              <a:xfrm>
                                <a:off x="3129969" y="0"/>
                                <a:ext cx="2262400" cy="515506"/>
                                <a:chOff x="3849595" y="0"/>
                                <a:chExt cx="2262400" cy="515506"/>
                              </a:xfrm>
                            </wpg:grpSpPr>
                            <wpg:grpSp>
                              <wpg:cNvPr id="1902592181" name="Group 1902592181"/>
                              <wpg:cNvGrpSpPr/>
                              <wpg:grpSpPr>
                                <a:xfrm>
                                  <a:off x="5606227" y="0"/>
                                  <a:ext cx="505768" cy="515506"/>
                                  <a:chOff x="5606227" y="0"/>
                                  <a:chExt cx="505768" cy="515506"/>
                                </a:xfrm>
                              </wpg:grpSpPr>
                              <wps:wsp>
                                <wps:cNvPr id="287767315" name="Oval 287767315"/>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066265208" name="Picture 1066265208" descr="Target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637448648" name="TextBox 34"/>
                              <wps:cNvSpPr txBox="1"/>
                              <wps:spPr>
                                <a:xfrm>
                                  <a:off x="3849595" y="69514"/>
                                  <a:ext cx="1755192" cy="441357"/>
                                </a:xfrm>
                                <a:prstGeom prst="rect">
                                  <a:avLst/>
                                </a:prstGeom>
                                <a:noFill/>
                              </wps:spPr>
                              <wps:txbx>
                                <w:txbxContent>
                                  <w:p w14:paraId="5FE98D9F" w14:textId="77777777" w:rsidR="005C1A82" w:rsidRPr="00BC6FB1" w:rsidRDefault="005C1A82" w:rsidP="005C1A8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399302897" name="Group 26"/>
                            <wpg:cNvGrpSpPr/>
                            <wpg:grpSpPr>
                              <a:xfrm>
                                <a:off x="-27" y="9939"/>
                                <a:ext cx="2261262" cy="514985"/>
                                <a:chOff x="-27" y="0"/>
                                <a:chExt cx="2261570" cy="515506"/>
                              </a:xfrm>
                            </wpg:grpSpPr>
                            <wps:wsp>
                              <wps:cNvPr id="784021875" name="Oval 784021875"/>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756102227" name="TextBox 34"/>
                              <wps:cNvSpPr txBox="1"/>
                              <wps:spPr>
                                <a:xfrm>
                                  <a:off x="-27" y="69511"/>
                                  <a:ext cx="1756066" cy="441803"/>
                                </a:xfrm>
                                <a:prstGeom prst="rect">
                                  <a:avLst/>
                                </a:prstGeom>
                                <a:noFill/>
                              </wps:spPr>
                              <wps:txbx>
                                <w:txbxContent>
                                  <w:p w14:paraId="1DEAF909" w14:textId="77777777" w:rsidR="005C1A82" w:rsidRPr="00BC6FB1" w:rsidRDefault="005C1A82" w:rsidP="005C1A8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760417235" name="Picture 760417235" descr="Note "/>
                                <pic:cNvPicPr>
                                  <a:picLocks noChangeAspect="1" noChangeArrowheads="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2120631780" name="Text Box 2120631780"/>
                            <wps:cNvSpPr txBox="1"/>
                            <wps:spPr>
                              <a:xfrm>
                                <a:off x="2720955" y="874272"/>
                                <a:ext cx="2813241" cy="5908008"/>
                              </a:xfrm>
                              <a:prstGeom prst="rect">
                                <a:avLst/>
                              </a:prstGeom>
                              <a:noFill/>
                              <a:ln w="6350">
                                <a:noFill/>
                              </a:ln>
                            </wps:spPr>
                            <wps:txbx>
                              <w:txbxContent>
                                <w:p w14:paraId="5A6093CD" w14:textId="77777777" w:rsidR="005C1A82" w:rsidRPr="00DE31C3" w:rsidRDefault="005C1A82" w:rsidP="005C1A82">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46130EE4" w14:textId="77777777" w:rsidR="005C1A82" w:rsidRPr="00387074" w:rsidRDefault="005C1A82" w:rsidP="005C1A82">
                                  <w:pPr>
                                    <w:pStyle w:val="a5"/>
                                    <w:spacing w:line="240" w:lineRule="auto"/>
                                    <w:ind w:left="576"/>
                                    <w:rPr>
                                      <w:rFonts w:ascii="Sakkal Majalla" w:eastAsia="GE Dinar One" w:hAnsi="Sakkal Majalla" w:cs="Sakkal Majalla"/>
                                      <w:kern w:val="24"/>
                                      <w:sz w:val="40"/>
                                      <w:szCs w:val="40"/>
                                    </w:rPr>
                                  </w:pPr>
                                  <w:r w:rsidRPr="00387074">
                                    <w:rPr>
                                      <w:rFonts w:ascii="Sakkal Majalla" w:eastAsia="GE Dinar One" w:hAnsi="Sakkal Majalla" w:cs="Sakkal Majalla" w:hint="cs"/>
                                      <w:kern w:val="24"/>
                                      <w:sz w:val="40"/>
                                      <w:szCs w:val="40"/>
                                      <w:rtl/>
                                    </w:rPr>
                                    <w:t xml:space="preserve">فهم </w:t>
                                  </w:r>
                                  <w:r w:rsidRPr="008D5AD8">
                                    <w:rPr>
                                      <w:rFonts w:ascii="Sakkal Majalla" w:eastAsia="GE Dinar One" w:hAnsi="Sakkal Majalla" w:cs="Sakkal Majalla"/>
                                      <w:kern w:val="24"/>
                                      <w:sz w:val="40"/>
                                      <w:szCs w:val="40"/>
                                      <w:rtl/>
                                    </w:rPr>
                                    <w:t>مهارات الإلقاء والتقديم.</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831120077" name="Text Box 1831120077"/>
                            <wps:cNvSpPr txBox="1"/>
                            <wps:spPr>
                              <a:xfrm>
                                <a:off x="-1563869" y="712056"/>
                                <a:ext cx="3810113" cy="5203047"/>
                              </a:xfrm>
                              <a:prstGeom prst="rect">
                                <a:avLst/>
                              </a:prstGeom>
                              <a:noFill/>
                              <a:ln w="6350">
                                <a:noFill/>
                              </a:ln>
                            </wps:spPr>
                            <wps:txbx>
                              <w:txbxContent>
                                <w:p w14:paraId="642F1E7D" w14:textId="77777777" w:rsidR="005C1A82" w:rsidRPr="008D5AD8" w:rsidRDefault="005C1A82">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إعداد العروض المهنية.</w:t>
                                  </w:r>
                                </w:p>
                                <w:p w14:paraId="7EB17D32" w14:textId="77777777" w:rsidR="005C1A82" w:rsidRPr="008D5AD8" w:rsidRDefault="005C1A82">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تنظيم المحتوى بفعالية.</w:t>
                                  </w:r>
                                </w:p>
                                <w:p w14:paraId="7A1CD48E" w14:textId="77777777" w:rsidR="005C1A82" w:rsidRPr="008D5AD8" w:rsidRDefault="005C1A82">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مهارات الإلقاء والتقديم.</w:t>
                                  </w:r>
                                </w:p>
                                <w:p w14:paraId="3F135348" w14:textId="77777777" w:rsidR="005C1A82" w:rsidRPr="008D5AD8" w:rsidRDefault="005C1A82">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التعامل مع الجمهور.</w:t>
                                  </w:r>
                                </w:p>
                                <w:p w14:paraId="636EC932" w14:textId="77777777" w:rsidR="005C1A82" w:rsidRPr="00902E99" w:rsidRDefault="005C1A82">
                                  <w:pPr>
                                    <w:pStyle w:val="a5"/>
                                    <w:numPr>
                                      <w:ilvl w:val="0"/>
                                      <w:numId w:val="17"/>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إدارة الأسئلة والمداخلات.</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591611461" name="Group 1591611461"/>
                          <wpg:cNvGrpSpPr/>
                          <wpg:grpSpPr>
                            <a:xfrm>
                              <a:off x="-463701" y="-370658"/>
                              <a:ext cx="6626023" cy="1946090"/>
                              <a:chOff x="-463701" y="-370658"/>
                              <a:chExt cx="6626023" cy="1946090"/>
                            </a:xfrm>
                          </wpg:grpSpPr>
                          <pic:pic xmlns:pic="http://schemas.openxmlformats.org/drawingml/2006/picture">
                            <pic:nvPicPr>
                              <pic:cNvPr id="1367984414" name="Picture 1367984414" descr="Calendar "/>
                              <pic:cNvPicPr>
                                <a:picLocks noChangeAspect="1"/>
                              </pic:cNvPicPr>
                            </pic:nvPicPr>
                            <pic:blipFill>
                              <a:blip r:embed="rId42"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142898853" name="TextBox 34"/>
                            <wps:cNvSpPr txBox="1"/>
                            <wps:spPr>
                              <a:xfrm>
                                <a:off x="5009778" y="709292"/>
                                <a:ext cx="1152544" cy="866140"/>
                              </a:xfrm>
                              <a:prstGeom prst="rect">
                                <a:avLst/>
                              </a:prstGeom>
                              <a:noFill/>
                            </wps:spPr>
                            <wps:txbx>
                              <w:txbxContent>
                                <w:p w14:paraId="2C296D6A" w14:textId="77777777" w:rsidR="005C1A82" w:rsidRPr="005C1A82" w:rsidRDefault="005C1A82" w:rsidP="005C1A82">
                                  <w:pPr>
                                    <w:spacing w:line="240" w:lineRule="auto"/>
                                    <w:jc w:val="center"/>
                                    <w:rPr>
                                      <w:rFonts w:ascii="Adobe Arabic" w:eastAsia="GE Dinar One" w:hAnsi="Adobe Arabic" w:cs="Adobe Arabic"/>
                                      <w:b/>
                                      <w:bCs/>
                                      <w:color w:val="C00000"/>
                                      <w:kern w:val="24"/>
                                      <w:sz w:val="56"/>
                                      <w:szCs w:val="56"/>
                                      <w:lang w:bidi="ar-SY"/>
                                    </w:rPr>
                                  </w:pPr>
                                  <w:r w:rsidRPr="005C1A82">
                                    <w:rPr>
                                      <w:rFonts w:ascii="Adobe Arabic" w:eastAsia="GE Dinar One" w:hAnsi="Adobe Arabic" w:cs="Adobe Arabic" w:hint="cs"/>
                                      <w:b/>
                                      <w:bCs/>
                                      <w:color w:val="C00000"/>
                                      <w:kern w:val="24"/>
                                      <w:sz w:val="56"/>
                                      <w:szCs w:val="56"/>
                                      <w:rtl/>
                                      <w:lang w:bidi="ar-SY"/>
                                    </w:rPr>
                                    <w:t xml:space="preserve">اليوم الرابع </w:t>
                                  </w:r>
                                </w:p>
                              </w:txbxContent>
                            </wps:txbx>
                            <wps:bodyPr wrap="square" rtlCol="0">
                              <a:spAutoFit/>
                            </wps:bodyPr>
                          </wps:wsp>
                          <wps:wsp>
                            <wps:cNvPr id="1158964865" name="TextBox 34"/>
                            <wps:cNvSpPr txBox="1"/>
                            <wps:spPr>
                              <a:xfrm>
                                <a:off x="2485049" y="-370658"/>
                                <a:ext cx="2430185" cy="662305"/>
                              </a:xfrm>
                              <a:prstGeom prst="rect">
                                <a:avLst/>
                              </a:prstGeom>
                              <a:noFill/>
                            </wps:spPr>
                            <wps:txbx>
                              <w:txbxContent>
                                <w:p w14:paraId="4C5744B6" w14:textId="77777777" w:rsidR="005C1A82" w:rsidRPr="00CA7C57" w:rsidRDefault="005C1A82" w:rsidP="005C1A82">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الثالثة</w:t>
                                  </w:r>
                                </w:p>
                              </w:txbxContent>
                            </wps:txbx>
                            <wps:bodyPr wrap="square" rtlCol="0">
                              <a:spAutoFit/>
                            </wps:bodyPr>
                          </wps:wsp>
                          <wps:wsp>
                            <wps:cNvPr id="51907239" name="TextBox 34"/>
                            <wps:cNvSpPr txBox="1"/>
                            <wps:spPr>
                              <a:xfrm>
                                <a:off x="-463701" y="719015"/>
                                <a:ext cx="5447754" cy="554990"/>
                              </a:xfrm>
                              <a:prstGeom prst="rect">
                                <a:avLst/>
                              </a:prstGeom>
                              <a:noFill/>
                            </wps:spPr>
                            <wps:txbx>
                              <w:txbxContent>
                                <w:p w14:paraId="4AF3E5B7" w14:textId="77777777" w:rsidR="005C1A82" w:rsidRPr="0075673C" w:rsidRDefault="005C1A82" w:rsidP="005C1A82">
                                  <w:pPr>
                                    <w:jc w:val="center"/>
                                    <w:rPr>
                                      <w:rFonts w:asciiTheme="majorHAnsi" w:eastAsia="GE Dinar One" w:hAnsiTheme="majorHAnsi" w:cstheme="majorHAnsi"/>
                                      <w:b/>
                                      <w:bCs/>
                                      <w:kern w:val="24"/>
                                      <w:sz w:val="52"/>
                                      <w:szCs w:val="52"/>
                                      <w:lang w:bidi="ar-SY"/>
                                    </w:rPr>
                                  </w:pPr>
                                  <w:r w:rsidRPr="008D5AD8">
                                    <w:rPr>
                                      <w:rFonts w:asciiTheme="majorHAnsi" w:eastAsia="GE Dinar One" w:hAnsiTheme="majorHAnsi" w:cs="Calibri Light"/>
                                      <w:b/>
                                      <w:bCs/>
                                      <w:kern w:val="24"/>
                                      <w:sz w:val="52"/>
                                      <w:szCs w:val="52"/>
                                      <w:rtl/>
                                      <w:lang w:bidi="ar-SY"/>
                                    </w:rPr>
                                    <w:t>مهارات العرض والتقديم</w:t>
                                  </w:r>
                                </w:p>
                              </w:txbxContent>
                            </wps:txbx>
                            <wps:bodyPr wrap="square" rtlCol="0">
                              <a:spAutoFit/>
                            </wps:bodyPr>
                          </wps:wsp>
                        </wpg:grpSp>
                      </wpg:grpSp>
                      <pic:pic xmlns:pic="http://schemas.openxmlformats.org/drawingml/2006/picture">
                        <pic:nvPicPr>
                          <pic:cNvPr id="469238949" name="Picture 9"/>
                          <pic:cNvPicPr>
                            <a:picLocks noChangeAspect="1"/>
                          </pic:cNvPicPr>
                        </pic:nvPicPr>
                        <pic:blipFill rotWithShape="1">
                          <a:blip r:embed="rId46">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6BCE153" id="_x0000_s1268" style="position:absolute;left:0;text-align:left;margin-left:0;margin-top:0;width:595.6pt;height:765.7pt;z-index:253228032;mso-position-horizontal-relative:page;mso-position-vertical-relative:text;mso-width-relative:margin;mso-height-relative:margin" coordorigin="-9923,-658" coordsize="75641,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">
                <v:group id="Group 487133602" o:spid="_x0000_s1269" style="position:absolute;left:-9923;top:-658;width:75640;height:97241" coordorigin="-14019,-3706" coordsize="75642,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">
                  <v:group id="Group 1959886890" o:spid="_x0000_s1270" style="position:absolute;left:-14019;top:25717;width:70979;height:67818" coordorigin="-15638" coordsize="70980,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">
                    <v:group id="Group 25" o:spid="_x0000_s1271" style="position:absolute;left:31299;width:22624;height:5155" coordorigin="38495" coordsize="22624,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">
                      <v:group id="Group 1902592181" o:spid="_x0000_s127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">
                        <v:oval id="Oval 287767315" o:spid="_x0000_s127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" fillcolor="#168489" stroked="f" strokeweight="1pt">
                          <v:fill opacity="49087f"/>
                          <v:stroke joinstyle="miter"/>
                        </v:oval>
                        <v:shape id="Picture 1066265208" o:spid="_x0000_s127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">
                          <v:imagedata r:id="rId43" o:title="Target " gain="19661f" blacklevel="22938f"/>
                        </v:shape>
                      </v:group>
                      <v:shape id="TextBox 34" o:spid="_x0000_s1275" type="#_x0000_t202" style="position:absolute;left:38495;top:695;width:17552;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" filled="f" stroked="f">
                        <v:textbox style="mso-fit-shape-to-text:t">
                          <w:txbxContent>
                            <w:p w14:paraId="5FE98D9F" w14:textId="77777777" w:rsidR="005C1A82" w:rsidRPr="00BC6FB1" w:rsidRDefault="005C1A82" w:rsidP="005C1A8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76"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">
                      <v:oval id="Oval 784021875" o:spid="_x0000_s127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" fillcolor="#168489" stroked="f" strokeweight="1pt">
                        <v:fill opacity="49087f"/>
                        <v:stroke joinstyle="miter"/>
                      </v:oval>
                      <v:shape id="TextBox 34" o:spid="_x0000_s1278" type="#_x0000_t202" style="position:absolute;top:695;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" filled="f" stroked="f">
                        <v:textbox style="mso-fit-shape-to-text:t">
                          <w:txbxContent>
                            <w:p w14:paraId="1DEAF909" w14:textId="77777777" w:rsidR="005C1A82" w:rsidRPr="00BC6FB1" w:rsidRDefault="005C1A82" w:rsidP="005C1A82">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760417235" o:spid="_x0000_s127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">
                        <v:imagedata r:id="rId44" o:title="Note " gain="19661f" blacklevel="22938f"/>
                      </v:shape>
                    </v:group>
                    <v:shape id="Text Box 2120631780" o:spid="_x0000_s1280"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" filled="f" stroked="f" strokeweight=".5pt">
                      <v:textbox>
                        <w:txbxContent>
                          <w:p w14:paraId="5A6093CD" w14:textId="77777777" w:rsidR="005C1A82" w:rsidRPr="00DE31C3" w:rsidRDefault="005C1A82" w:rsidP="005C1A82">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46130EE4" w14:textId="77777777" w:rsidR="005C1A82" w:rsidRPr="00387074" w:rsidRDefault="005C1A82" w:rsidP="005C1A82">
                            <w:pPr>
                              <w:pStyle w:val="a5"/>
                              <w:spacing w:line="240" w:lineRule="auto"/>
                              <w:ind w:left="576"/>
                              <w:rPr>
                                <w:rFonts w:ascii="Sakkal Majalla" w:eastAsia="GE Dinar One" w:hAnsi="Sakkal Majalla" w:cs="Sakkal Majalla"/>
                                <w:kern w:val="24"/>
                                <w:sz w:val="40"/>
                                <w:szCs w:val="40"/>
                              </w:rPr>
                            </w:pPr>
                            <w:r w:rsidRPr="00387074">
                              <w:rPr>
                                <w:rFonts w:ascii="Sakkal Majalla" w:eastAsia="GE Dinar One" w:hAnsi="Sakkal Majalla" w:cs="Sakkal Majalla" w:hint="cs"/>
                                <w:kern w:val="24"/>
                                <w:sz w:val="40"/>
                                <w:szCs w:val="40"/>
                                <w:rtl/>
                              </w:rPr>
                              <w:t xml:space="preserve">فهم </w:t>
                            </w:r>
                            <w:r w:rsidRPr="008D5AD8">
                              <w:rPr>
                                <w:rFonts w:ascii="Sakkal Majalla" w:eastAsia="GE Dinar One" w:hAnsi="Sakkal Majalla" w:cs="Sakkal Majalla"/>
                                <w:kern w:val="24"/>
                                <w:sz w:val="40"/>
                                <w:szCs w:val="40"/>
                                <w:rtl/>
                              </w:rPr>
                              <w:t>مهارات الإلقاء والتقديم.</w:t>
                            </w:r>
                          </w:p>
                        </w:txbxContent>
                      </v:textbox>
                    </v:shape>
                    <v:shape id="Text Box 1831120077" o:spid="_x0000_s1281" type="#_x0000_t202" style="position:absolute;left:-15638;top:7120;width:38100;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" filled="f" stroked="f" strokeweight=".5pt">
                      <v:textbox>
                        <w:txbxContent>
                          <w:p w14:paraId="642F1E7D" w14:textId="77777777" w:rsidR="005C1A82" w:rsidRPr="008D5AD8" w:rsidRDefault="005C1A82">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إعداد العروض المهنية.</w:t>
                            </w:r>
                          </w:p>
                          <w:p w14:paraId="7EB17D32" w14:textId="77777777" w:rsidR="005C1A82" w:rsidRPr="008D5AD8" w:rsidRDefault="005C1A82">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تنظيم المحتوى بفعالية.</w:t>
                            </w:r>
                          </w:p>
                          <w:p w14:paraId="7A1CD48E" w14:textId="77777777" w:rsidR="005C1A82" w:rsidRPr="008D5AD8" w:rsidRDefault="005C1A82">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مهارات الإلقاء والتقديم.</w:t>
                            </w:r>
                          </w:p>
                          <w:p w14:paraId="3F135348" w14:textId="77777777" w:rsidR="005C1A82" w:rsidRPr="008D5AD8" w:rsidRDefault="005C1A82">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التعامل مع الجمهور.</w:t>
                            </w:r>
                          </w:p>
                          <w:p w14:paraId="636EC932" w14:textId="77777777" w:rsidR="005C1A82" w:rsidRPr="00902E99" w:rsidRDefault="005C1A82">
                            <w:pPr>
                              <w:pStyle w:val="a5"/>
                              <w:numPr>
                                <w:ilvl w:val="0"/>
                                <w:numId w:val="17"/>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إدارة الأسئلة والمداخلات.</w:t>
                            </w:r>
                          </w:p>
                        </w:txbxContent>
                      </v:textbox>
                    </v:shape>
                  </v:group>
                  <v:group id="Group 1591611461" o:spid="_x0000_s1282" style="position:absolute;left:-4637;top:-3706;width:66260;height:19460" coordorigin="-4637,-3706" coordsize="66260,1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">
                    <v:shape id="Picture 1367984414" o:spid="_x0000_s1283"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">
                      <v:imagedata r:id="rId45" o:title="Calendar " recolortarget="black"/>
                    </v:shape>
                    <v:shape id="TextBox 34" o:spid="_x0000_s1284" type="#_x0000_t202" style="position:absolute;left:50097;top:7092;width:11526;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" filled="f" stroked="f">
                      <v:textbox style="mso-fit-shape-to-text:t">
                        <w:txbxContent>
                          <w:p w14:paraId="2C296D6A" w14:textId="77777777" w:rsidR="005C1A82" w:rsidRPr="005C1A82" w:rsidRDefault="005C1A82" w:rsidP="005C1A82">
                            <w:pPr>
                              <w:spacing w:line="240" w:lineRule="auto"/>
                              <w:jc w:val="center"/>
                              <w:rPr>
                                <w:rFonts w:ascii="Adobe Arabic" w:eastAsia="GE Dinar One" w:hAnsi="Adobe Arabic" w:cs="Adobe Arabic"/>
                                <w:b/>
                                <w:bCs/>
                                <w:color w:val="C00000"/>
                                <w:kern w:val="24"/>
                                <w:sz w:val="56"/>
                                <w:szCs w:val="56"/>
                                <w:lang w:bidi="ar-SY"/>
                              </w:rPr>
                            </w:pPr>
                            <w:r w:rsidRPr="005C1A82">
                              <w:rPr>
                                <w:rFonts w:ascii="Adobe Arabic" w:eastAsia="GE Dinar One" w:hAnsi="Adobe Arabic" w:cs="Adobe Arabic" w:hint="cs"/>
                                <w:b/>
                                <w:bCs/>
                                <w:color w:val="C00000"/>
                                <w:kern w:val="24"/>
                                <w:sz w:val="56"/>
                                <w:szCs w:val="56"/>
                                <w:rtl/>
                                <w:lang w:bidi="ar-SY"/>
                              </w:rPr>
                              <w:t xml:space="preserve">اليوم الرابع </w:t>
                            </w:r>
                          </w:p>
                        </w:txbxContent>
                      </v:textbox>
                    </v:shape>
                    <v:shape id="TextBox 34" o:spid="_x0000_s1285" type="#_x0000_t202" style="position:absolute;left:24850;top:-3706;width:24302;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" filled="f" stroked="f">
                      <v:textbox style="mso-fit-shape-to-text:t">
                        <w:txbxContent>
                          <w:p w14:paraId="4C5744B6" w14:textId="77777777" w:rsidR="005C1A82" w:rsidRPr="00CA7C57" w:rsidRDefault="005C1A82" w:rsidP="005C1A82">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الثالثة</w:t>
                            </w:r>
                          </w:p>
                        </w:txbxContent>
                      </v:textbox>
                    </v:shape>
                    <v:shape id="TextBox 34" o:spid="_x0000_s1286" type="#_x0000_t202" style="position:absolute;left:-4637;top:7190;width:54477;height:5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" filled="f" stroked="f">
                      <v:textbox style="mso-fit-shape-to-text:t">
                        <w:txbxContent>
                          <w:p w14:paraId="4AF3E5B7" w14:textId="77777777" w:rsidR="005C1A82" w:rsidRPr="0075673C" w:rsidRDefault="005C1A82" w:rsidP="005C1A82">
                            <w:pPr>
                              <w:jc w:val="center"/>
                              <w:rPr>
                                <w:rFonts w:asciiTheme="majorHAnsi" w:eastAsia="GE Dinar One" w:hAnsiTheme="majorHAnsi" w:cstheme="majorHAnsi"/>
                                <w:b/>
                                <w:bCs/>
                                <w:kern w:val="24"/>
                                <w:sz w:val="52"/>
                                <w:szCs w:val="52"/>
                                <w:lang w:bidi="ar-SY"/>
                              </w:rPr>
                            </w:pPr>
                            <w:r w:rsidRPr="008D5AD8">
                              <w:rPr>
                                <w:rFonts w:asciiTheme="majorHAnsi" w:eastAsia="GE Dinar One" w:hAnsiTheme="majorHAnsi" w:cs="Calibri Light"/>
                                <w:b/>
                                <w:bCs/>
                                <w:kern w:val="24"/>
                                <w:sz w:val="52"/>
                                <w:szCs w:val="52"/>
                                <w:rtl/>
                                <w:lang w:bidi="ar-SY"/>
                              </w:rPr>
                              <w:t>مهارات العرض والتقديم</w:t>
                            </w:r>
                          </w:p>
                        </w:txbxContent>
                      </v:textbox>
                    </v:shape>
                  </v:group>
                </v:group>
                <v:shape id="Picture 9" o:spid="_x0000_s1287"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">
                  <v:imagedata r:id="rId51" o:title="" croptop="8759f" cropbottom="38800f" cropleft=".5" cropright="5314f" chromakey="#ebe9ec"/>
                </v:shape>
                <w10:wrap anchorx="page"/>
              </v:group>
            </w:pict>
          </mc:Fallback>
        </mc:AlternateContent>
      </w:r>
    </w:p>
    <w:p w14:paraId="3B7B2ABC" w14:textId="77777777" w:rsidR="003D08BA" w:rsidRDefault="003D08BA" w:rsidP="00E32711">
      <w:pPr>
        <w:spacing w:after="200"/>
        <w:rPr>
          <w:rFonts w:ascii="Sakkal Majalla" w:eastAsia="Times New Roman" w:hAnsi="Sakkal Majalla"/>
          <w:b/>
          <w:bCs/>
          <w:color w:val="auto"/>
          <w:sz w:val="48"/>
          <w:szCs w:val="36"/>
          <w:rtl/>
        </w:rPr>
      </w:pPr>
    </w:p>
    <w:p w14:paraId="04F85665" w14:textId="77777777" w:rsidR="003D08BA" w:rsidRDefault="003D08BA" w:rsidP="00E32711">
      <w:pPr>
        <w:spacing w:after="200"/>
        <w:rPr>
          <w:rFonts w:ascii="Sakkal Majalla" w:eastAsia="Times New Roman" w:hAnsi="Sakkal Majalla"/>
          <w:b/>
          <w:bCs/>
          <w:color w:val="auto"/>
          <w:sz w:val="48"/>
          <w:szCs w:val="36"/>
          <w:rtl/>
        </w:rPr>
      </w:pPr>
    </w:p>
    <w:p w14:paraId="7DEF0CFB" w14:textId="77777777" w:rsidR="003D08BA" w:rsidRDefault="003D08BA" w:rsidP="00E32711">
      <w:pPr>
        <w:spacing w:after="200"/>
        <w:rPr>
          <w:rFonts w:ascii="Sakkal Majalla" w:eastAsia="Times New Roman" w:hAnsi="Sakkal Majalla"/>
          <w:b/>
          <w:bCs/>
          <w:color w:val="auto"/>
          <w:sz w:val="48"/>
          <w:szCs w:val="36"/>
          <w:rtl/>
        </w:rPr>
      </w:pPr>
    </w:p>
    <w:p w14:paraId="4EB56F98" w14:textId="77777777" w:rsidR="003D08BA" w:rsidRDefault="003D08BA" w:rsidP="00E32711">
      <w:pPr>
        <w:spacing w:after="200"/>
        <w:rPr>
          <w:rFonts w:ascii="Sakkal Majalla" w:eastAsia="Times New Roman" w:hAnsi="Sakkal Majalla"/>
          <w:b/>
          <w:bCs/>
          <w:color w:val="auto"/>
          <w:sz w:val="48"/>
          <w:szCs w:val="36"/>
          <w:rtl/>
        </w:rPr>
      </w:pPr>
    </w:p>
    <w:p w14:paraId="50761ED2" w14:textId="77777777" w:rsidR="003D08BA" w:rsidRDefault="003D08BA" w:rsidP="00E32711">
      <w:pPr>
        <w:spacing w:after="200"/>
        <w:rPr>
          <w:rFonts w:ascii="Sakkal Majalla" w:eastAsia="Times New Roman" w:hAnsi="Sakkal Majalla"/>
          <w:b/>
          <w:bCs/>
          <w:color w:val="auto"/>
          <w:sz w:val="48"/>
          <w:szCs w:val="36"/>
          <w:rtl/>
        </w:rPr>
      </w:pPr>
    </w:p>
    <w:p w14:paraId="517D38AF" w14:textId="77777777" w:rsidR="003D08BA" w:rsidRDefault="003D08BA" w:rsidP="00E32711">
      <w:pPr>
        <w:spacing w:after="200"/>
        <w:rPr>
          <w:rFonts w:ascii="Sakkal Majalla" w:eastAsia="Times New Roman" w:hAnsi="Sakkal Majalla"/>
          <w:b/>
          <w:bCs/>
          <w:color w:val="auto"/>
          <w:sz w:val="48"/>
          <w:szCs w:val="36"/>
          <w:rtl/>
        </w:rPr>
      </w:pPr>
    </w:p>
    <w:p w14:paraId="7DC350E8" w14:textId="77777777" w:rsidR="003D08BA" w:rsidRDefault="003D08BA" w:rsidP="00E32711">
      <w:pPr>
        <w:spacing w:after="200"/>
        <w:rPr>
          <w:rFonts w:ascii="Sakkal Majalla" w:eastAsia="Times New Roman" w:hAnsi="Sakkal Majalla"/>
          <w:b/>
          <w:bCs/>
          <w:color w:val="auto"/>
          <w:sz w:val="48"/>
          <w:szCs w:val="36"/>
          <w:rtl/>
        </w:rPr>
      </w:pPr>
    </w:p>
    <w:p w14:paraId="303B2A8E" w14:textId="77777777" w:rsidR="003D08BA" w:rsidRDefault="003D08BA" w:rsidP="00E32711">
      <w:pPr>
        <w:spacing w:after="200"/>
        <w:rPr>
          <w:rFonts w:ascii="Sakkal Majalla" w:eastAsia="Times New Roman" w:hAnsi="Sakkal Majalla"/>
          <w:b/>
          <w:bCs/>
          <w:color w:val="auto"/>
          <w:sz w:val="48"/>
          <w:szCs w:val="36"/>
          <w:rtl/>
        </w:rPr>
      </w:pPr>
    </w:p>
    <w:p w14:paraId="67F95420" w14:textId="77777777" w:rsidR="003D08BA" w:rsidRDefault="003D08BA" w:rsidP="00E32711">
      <w:pPr>
        <w:spacing w:after="200"/>
        <w:rPr>
          <w:rFonts w:ascii="Sakkal Majalla" w:eastAsia="Times New Roman" w:hAnsi="Sakkal Majalla"/>
          <w:b/>
          <w:bCs/>
          <w:color w:val="auto"/>
          <w:sz w:val="48"/>
          <w:szCs w:val="36"/>
          <w:rtl/>
        </w:rPr>
      </w:pPr>
    </w:p>
    <w:p w14:paraId="719E6275" w14:textId="77777777" w:rsidR="003D08BA" w:rsidRDefault="003D08BA" w:rsidP="00E32711">
      <w:pPr>
        <w:spacing w:after="200"/>
        <w:rPr>
          <w:rFonts w:ascii="Sakkal Majalla" w:eastAsia="Times New Roman" w:hAnsi="Sakkal Majalla"/>
          <w:b/>
          <w:bCs/>
          <w:color w:val="auto"/>
          <w:sz w:val="48"/>
          <w:szCs w:val="36"/>
          <w:rtl/>
        </w:rPr>
      </w:pPr>
    </w:p>
    <w:p w14:paraId="3FFBE1E0" w14:textId="77777777" w:rsidR="003D08BA" w:rsidRDefault="003D08BA" w:rsidP="00E32711">
      <w:pPr>
        <w:spacing w:after="200"/>
        <w:rPr>
          <w:rFonts w:ascii="Sakkal Majalla" w:eastAsia="Times New Roman" w:hAnsi="Sakkal Majalla"/>
          <w:b/>
          <w:bCs/>
          <w:color w:val="auto"/>
          <w:sz w:val="48"/>
          <w:szCs w:val="36"/>
          <w:rtl/>
        </w:rPr>
      </w:pPr>
    </w:p>
    <w:p w14:paraId="7166A41F" w14:textId="77777777" w:rsidR="003D08BA" w:rsidRDefault="003D08BA" w:rsidP="00E32711">
      <w:pPr>
        <w:spacing w:after="200"/>
        <w:rPr>
          <w:rFonts w:ascii="Sakkal Majalla" w:eastAsia="Times New Roman" w:hAnsi="Sakkal Majalla"/>
          <w:b/>
          <w:bCs/>
          <w:color w:val="auto"/>
          <w:sz w:val="48"/>
          <w:szCs w:val="36"/>
          <w:rtl/>
        </w:rPr>
      </w:pPr>
    </w:p>
    <w:p w14:paraId="3A5A4B4B" w14:textId="77777777" w:rsidR="003D08BA" w:rsidRDefault="003D08BA" w:rsidP="00E32711">
      <w:pPr>
        <w:spacing w:after="200"/>
        <w:rPr>
          <w:rFonts w:ascii="Sakkal Majalla" w:eastAsia="Times New Roman" w:hAnsi="Sakkal Majalla"/>
          <w:b/>
          <w:bCs/>
          <w:color w:val="auto"/>
          <w:sz w:val="48"/>
          <w:szCs w:val="36"/>
          <w:rtl/>
        </w:rPr>
      </w:pPr>
    </w:p>
    <w:p w14:paraId="742E0ACB" w14:textId="77777777" w:rsidR="003D08BA" w:rsidRDefault="003D08BA" w:rsidP="00E32711">
      <w:pPr>
        <w:spacing w:after="200"/>
        <w:rPr>
          <w:rFonts w:ascii="Sakkal Majalla" w:eastAsia="Times New Roman" w:hAnsi="Sakkal Majalla"/>
          <w:b/>
          <w:bCs/>
          <w:color w:val="auto"/>
          <w:sz w:val="48"/>
          <w:szCs w:val="36"/>
          <w:rtl/>
        </w:rPr>
      </w:pPr>
    </w:p>
    <w:p w14:paraId="14D4724F" w14:textId="77777777" w:rsidR="003D08BA" w:rsidRDefault="003D08BA" w:rsidP="00E32711">
      <w:pPr>
        <w:spacing w:after="200"/>
        <w:rPr>
          <w:rFonts w:ascii="Sakkal Majalla" w:eastAsia="Times New Roman" w:hAnsi="Sakkal Majalla"/>
          <w:b/>
          <w:bCs/>
          <w:color w:val="auto"/>
          <w:sz w:val="48"/>
          <w:szCs w:val="36"/>
          <w:rtl/>
        </w:rPr>
      </w:pPr>
    </w:p>
    <w:p w14:paraId="5A963B51" w14:textId="77777777" w:rsidR="003D08BA" w:rsidRDefault="003D08BA" w:rsidP="00E32711">
      <w:pPr>
        <w:spacing w:after="200"/>
        <w:rPr>
          <w:rFonts w:ascii="Sakkal Majalla" w:eastAsia="Times New Roman" w:hAnsi="Sakkal Majalla"/>
          <w:b/>
          <w:bCs/>
          <w:color w:val="auto"/>
          <w:sz w:val="48"/>
          <w:szCs w:val="36"/>
          <w:rtl/>
        </w:rPr>
      </w:pPr>
    </w:p>
    <w:p w14:paraId="39F0FF35" w14:textId="77777777" w:rsidR="003D08BA" w:rsidRDefault="003D08BA" w:rsidP="00E32711">
      <w:pPr>
        <w:spacing w:after="200"/>
        <w:rPr>
          <w:rFonts w:ascii="Sakkal Majalla" w:eastAsia="Times New Roman" w:hAnsi="Sakkal Majalla"/>
          <w:b/>
          <w:bCs/>
          <w:color w:val="auto"/>
          <w:sz w:val="48"/>
          <w:szCs w:val="36"/>
          <w:rtl/>
        </w:rPr>
      </w:pPr>
    </w:p>
    <w:p w14:paraId="0A0271C7" w14:textId="77777777" w:rsidR="00616AF0" w:rsidRPr="00616AF0" w:rsidRDefault="00616AF0" w:rsidP="00616AF0">
      <w:pPr>
        <w:spacing w:after="200" w:line="240" w:lineRule="auto"/>
        <w:jc w:val="center"/>
        <w:rPr>
          <w:rFonts w:ascii="Sakkal Majalla" w:eastAsia="Times New Roman" w:hAnsi="Sakkal Majalla"/>
          <w:b/>
          <w:bCs/>
          <w:color w:val="006666"/>
          <w:sz w:val="72"/>
          <w:szCs w:val="48"/>
          <w:lang w:val="en-GB"/>
        </w:rPr>
      </w:pPr>
      <w:r w:rsidRPr="00616AF0">
        <w:rPr>
          <w:rFonts w:ascii="Sakkal Majalla" w:eastAsia="Times New Roman" w:hAnsi="Sakkal Majalla"/>
          <w:b/>
          <w:bCs/>
          <w:color w:val="006666"/>
          <w:sz w:val="72"/>
          <w:szCs w:val="48"/>
          <w:rtl/>
        </w:rPr>
        <w:lastRenderedPageBreak/>
        <w:t>أولاً: إعداد العروض المهنية</w:t>
      </w:r>
    </w:p>
    <w:p w14:paraId="1AD3904C"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مقدمة</w:t>
      </w:r>
    </w:p>
    <w:p w14:paraId="41538582"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تُعد العروض المهنية من أهم وسائل التواصل المستخدمة في بيئات العمل الحديثة، حيث تعتمد المؤسسات على العروض التقديمية لنقل المعلومات، وعرض الخطط والمشروعات، وتقديم النتائج والتقارير، وعقد الاجتماعات، والتدريب، والتسويق، والتفاوض، والتواصل مع العملاء والشركاء</w:t>
      </w:r>
      <w:r w:rsidRPr="00616AF0">
        <w:rPr>
          <w:rFonts w:ascii="Sakkal Majalla" w:eastAsia="Times New Roman" w:hAnsi="Sakkal Majalla"/>
          <w:b/>
          <w:bCs/>
          <w:color w:val="auto"/>
          <w:sz w:val="48"/>
          <w:szCs w:val="36"/>
          <w:lang w:val="en-GB"/>
        </w:rPr>
        <w:t>.</w:t>
      </w:r>
    </w:p>
    <w:p w14:paraId="3C359429"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ولا يقتصر نجاح العرض المهني على امتلاك المعلومات فقط، بل يعتمد بدرجة كبيرة على طريقة إعداد العرض وتنظيمه وتقديمه بأسلوب احترافي يساعد على جذب انتباه الجمهور وتحقيق أهداف العرض</w:t>
      </w:r>
      <w:r w:rsidRPr="00616AF0">
        <w:rPr>
          <w:rFonts w:ascii="Sakkal Majalla" w:eastAsia="Times New Roman" w:hAnsi="Sakkal Majalla"/>
          <w:b/>
          <w:bCs/>
          <w:color w:val="auto"/>
          <w:sz w:val="48"/>
          <w:szCs w:val="36"/>
          <w:lang w:val="en-GB"/>
        </w:rPr>
        <w:t>.</w:t>
      </w:r>
    </w:p>
    <w:p w14:paraId="6E81AAC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فالعرض المهني الناجح هو الذي يستطيع إيصال الرسالة بوضوح وإقناع الحضور وتحفيزهم على التفاعل واتخاذ الإجراءات المطلوبة</w:t>
      </w:r>
      <w:r w:rsidRPr="00616AF0">
        <w:rPr>
          <w:rFonts w:ascii="Sakkal Majalla" w:eastAsia="Times New Roman" w:hAnsi="Sakkal Majalla"/>
          <w:b/>
          <w:bCs/>
          <w:color w:val="auto"/>
          <w:sz w:val="48"/>
          <w:szCs w:val="36"/>
          <w:lang w:val="en-GB"/>
        </w:rPr>
        <w:t>.</w:t>
      </w:r>
    </w:p>
    <w:p w14:paraId="7F80A159" w14:textId="77777777" w:rsidR="00616AF0" w:rsidRPr="00616AF0" w:rsidRDefault="00616AF0" w:rsidP="00616AF0">
      <w:pPr>
        <w:spacing w:after="200" w:line="240" w:lineRule="auto"/>
        <w:rPr>
          <w:rFonts w:ascii="Sakkal Majalla" w:eastAsia="Times New Roman" w:hAnsi="Sakkal Majalla"/>
          <w:b/>
          <w:bCs/>
          <w:color w:val="C00000"/>
          <w:sz w:val="48"/>
          <w:szCs w:val="36"/>
          <w:lang w:val="en-GB"/>
        </w:rPr>
      </w:pPr>
      <w:r w:rsidRPr="00616AF0">
        <w:rPr>
          <w:rFonts w:ascii="Sakkal Majalla" w:eastAsia="Times New Roman" w:hAnsi="Sakkal Majalla"/>
          <w:b/>
          <w:bCs/>
          <w:color w:val="C00000"/>
          <w:sz w:val="48"/>
          <w:szCs w:val="36"/>
          <w:rtl/>
        </w:rPr>
        <w:t>مفهوم العروض المهنية</w:t>
      </w:r>
    </w:p>
    <w:p w14:paraId="04BAE1A0"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العرض المهني هو</w:t>
      </w:r>
      <w:r w:rsidRPr="00616AF0">
        <w:rPr>
          <w:rFonts w:ascii="Sakkal Majalla" w:eastAsia="Times New Roman" w:hAnsi="Sakkal Majalla"/>
          <w:b/>
          <w:bCs/>
          <w:color w:val="auto"/>
          <w:sz w:val="48"/>
          <w:szCs w:val="36"/>
          <w:lang w:val="en-GB"/>
        </w:rPr>
        <w:t>:</w:t>
      </w:r>
    </w:p>
    <w:p w14:paraId="106E6835"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lang w:val="en-GB"/>
        </w:rPr>
        <w:t>"</w:t>
      </w:r>
      <w:r w:rsidRPr="00616AF0">
        <w:rPr>
          <w:rFonts w:ascii="Sakkal Majalla" w:eastAsia="Times New Roman" w:hAnsi="Sakkal Majalla"/>
          <w:b/>
          <w:bCs/>
          <w:color w:val="auto"/>
          <w:sz w:val="48"/>
          <w:szCs w:val="36"/>
          <w:rtl/>
        </w:rPr>
        <w:t>عملية تقديم معلومات أو أفكار أو نتائج أو مقترحات إلى مجموعة من الأشخاص باستخدام أساليب تواصل منظمة ووسائل عرض مناسبة بهدف الإقناع أو التوضيح أو اتخاذ القرار</w:t>
      </w:r>
      <w:r w:rsidRPr="00616AF0">
        <w:rPr>
          <w:rFonts w:ascii="Sakkal Majalla" w:eastAsia="Times New Roman" w:hAnsi="Sakkal Majalla"/>
          <w:b/>
          <w:bCs/>
          <w:color w:val="auto"/>
          <w:sz w:val="48"/>
          <w:szCs w:val="36"/>
          <w:lang w:val="en-GB"/>
        </w:rPr>
        <w:t>."</w:t>
      </w:r>
    </w:p>
    <w:p w14:paraId="76A06BC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أهمية العروض المهنية</w:t>
      </w:r>
    </w:p>
    <w:p w14:paraId="0352B54A" w14:textId="2CBFCB6F"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616AF0">
        <w:rPr>
          <w:rFonts w:ascii="Sakkal Majalla" w:eastAsia="Times New Roman" w:hAnsi="Sakkal Majalla"/>
          <w:b/>
          <w:bCs/>
          <w:color w:val="auto"/>
          <w:sz w:val="48"/>
          <w:szCs w:val="36"/>
          <w:rtl/>
        </w:rPr>
        <w:t>نقل المعلومات بوضوح</w:t>
      </w:r>
    </w:p>
    <w:p w14:paraId="17019A32"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تساعد العروض على شرح المعلومات المعقدة بصورة مبسطة</w:t>
      </w:r>
      <w:r w:rsidRPr="00616AF0">
        <w:rPr>
          <w:rFonts w:ascii="Sakkal Majalla" w:eastAsia="Times New Roman" w:hAnsi="Sakkal Majalla"/>
          <w:b/>
          <w:bCs/>
          <w:color w:val="auto"/>
          <w:sz w:val="48"/>
          <w:szCs w:val="36"/>
          <w:lang w:val="en-GB"/>
        </w:rPr>
        <w:t>.</w:t>
      </w:r>
    </w:p>
    <w:p w14:paraId="3385407E" w14:textId="525A1C8D"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دعم اتخاذ القرار</w:t>
      </w:r>
    </w:p>
    <w:p w14:paraId="1A07E17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lastRenderedPageBreak/>
        <w:t>توفر البيانات والتحليلات اللازمة لاتخاذ القرارات</w:t>
      </w:r>
      <w:r w:rsidRPr="00616AF0">
        <w:rPr>
          <w:rFonts w:ascii="Sakkal Majalla" w:eastAsia="Times New Roman" w:hAnsi="Sakkal Majalla"/>
          <w:b/>
          <w:bCs/>
          <w:color w:val="auto"/>
          <w:sz w:val="48"/>
          <w:szCs w:val="36"/>
          <w:lang w:val="en-GB"/>
        </w:rPr>
        <w:t>.</w:t>
      </w:r>
    </w:p>
    <w:p w14:paraId="3B6154D8" w14:textId="22CC2036"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تعزيز الإقناع والتأثير</w:t>
      </w:r>
    </w:p>
    <w:p w14:paraId="2000A84E"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تمكن المتحدث من عرض أفكاره بطريقة مقنعة</w:t>
      </w:r>
      <w:r w:rsidRPr="00616AF0">
        <w:rPr>
          <w:rFonts w:ascii="Sakkal Majalla" w:eastAsia="Times New Roman" w:hAnsi="Sakkal Majalla"/>
          <w:b/>
          <w:bCs/>
          <w:color w:val="auto"/>
          <w:sz w:val="48"/>
          <w:szCs w:val="36"/>
          <w:lang w:val="en-GB"/>
        </w:rPr>
        <w:t>.</w:t>
      </w:r>
    </w:p>
    <w:p w14:paraId="544576E6" w14:textId="7E92E9CC"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تحسين التواصل المؤسسي</w:t>
      </w:r>
    </w:p>
    <w:p w14:paraId="07EF4919"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تساهم في توحيد الفهم بين العاملين والإدارات</w:t>
      </w:r>
      <w:r w:rsidRPr="00616AF0">
        <w:rPr>
          <w:rFonts w:ascii="Sakkal Majalla" w:eastAsia="Times New Roman" w:hAnsi="Sakkal Majalla"/>
          <w:b/>
          <w:bCs/>
          <w:color w:val="auto"/>
          <w:sz w:val="48"/>
          <w:szCs w:val="36"/>
          <w:lang w:val="en-GB"/>
        </w:rPr>
        <w:t>.</w:t>
      </w:r>
    </w:p>
    <w:p w14:paraId="01D3FB02" w14:textId="00ABA4B2"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5.</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إبراز الاحترافية</w:t>
      </w:r>
    </w:p>
    <w:p w14:paraId="3C5134AC"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تعكس مستوى كفاءة وخبرة مقدم العرض</w:t>
      </w:r>
      <w:r w:rsidRPr="00616AF0">
        <w:rPr>
          <w:rFonts w:ascii="Sakkal Majalla" w:eastAsia="Times New Roman" w:hAnsi="Sakkal Majalla"/>
          <w:b/>
          <w:bCs/>
          <w:color w:val="auto"/>
          <w:sz w:val="48"/>
          <w:szCs w:val="36"/>
          <w:lang w:val="en-GB"/>
        </w:rPr>
        <w:t>.</w:t>
      </w:r>
    </w:p>
    <w:p w14:paraId="125E8621" w14:textId="77777777" w:rsidR="00616AF0" w:rsidRPr="00616AF0" w:rsidRDefault="00616AF0" w:rsidP="00616AF0">
      <w:pPr>
        <w:spacing w:after="200" w:line="240" w:lineRule="auto"/>
        <w:rPr>
          <w:rFonts w:ascii="Sakkal Majalla" w:eastAsia="Times New Roman" w:hAnsi="Sakkal Majalla"/>
          <w:b/>
          <w:bCs/>
          <w:color w:val="C00000"/>
          <w:sz w:val="48"/>
          <w:szCs w:val="36"/>
          <w:lang w:val="en-GB"/>
        </w:rPr>
      </w:pPr>
      <w:r w:rsidRPr="00616AF0">
        <w:rPr>
          <w:rFonts w:ascii="Sakkal Majalla" w:eastAsia="Times New Roman" w:hAnsi="Sakkal Majalla"/>
          <w:b/>
          <w:bCs/>
          <w:color w:val="C00000"/>
          <w:sz w:val="48"/>
          <w:szCs w:val="36"/>
          <w:rtl/>
        </w:rPr>
        <w:t>أنواع العروض المهنية</w:t>
      </w:r>
    </w:p>
    <w:p w14:paraId="4F4C49B9"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العروض التعريفية</w:t>
      </w:r>
    </w:p>
    <w:p w14:paraId="3CB51EB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تهدف إلى تقديم معلومات عامة عن مؤسسة أو مشروع أو منتج</w:t>
      </w:r>
      <w:r w:rsidRPr="00616AF0">
        <w:rPr>
          <w:rFonts w:ascii="Sakkal Majalla" w:eastAsia="Times New Roman" w:hAnsi="Sakkal Majalla"/>
          <w:b/>
          <w:bCs/>
          <w:color w:val="auto"/>
          <w:sz w:val="48"/>
          <w:szCs w:val="36"/>
          <w:lang w:val="en-GB"/>
        </w:rPr>
        <w:t>.</w:t>
      </w:r>
    </w:p>
    <w:p w14:paraId="0B682A86"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العروض التدريبية</w:t>
      </w:r>
    </w:p>
    <w:p w14:paraId="36341A9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تُستخدم لنقل المعرفة وتنمية المهارات</w:t>
      </w:r>
      <w:r w:rsidRPr="00616AF0">
        <w:rPr>
          <w:rFonts w:ascii="Sakkal Majalla" w:eastAsia="Times New Roman" w:hAnsi="Sakkal Majalla"/>
          <w:b/>
          <w:bCs/>
          <w:color w:val="auto"/>
          <w:sz w:val="48"/>
          <w:szCs w:val="36"/>
          <w:lang w:val="en-GB"/>
        </w:rPr>
        <w:t>.</w:t>
      </w:r>
    </w:p>
    <w:p w14:paraId="07EBF5E2"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العروض الإقناعية</w:t>
      </w:r>
    </w:p>
    <w:p w14:paraId="0244A45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تركز على التأثير في الحضور ودفعهم لاتخاذ قرار معين</w:t>
      </w:r>
      <w:r w:rsidRPr="00616AF0">
        <w:rPr>
          <w:rFonts w:ascii="Sakkal Majalla" w:eastAsia="Times New Roman" w:hAnsi="Sakkal Majalla"/>
          <w:b/>
          <w:bCs/>
          <w:color w:val="auto"/>
          <w:sz w:val="48"/>
          <w:szCs w:val="36"/>
          <w:lang w:val="en-GB"/>
        </w:rPr>
        <w:t>.</w:t>
      </w:r>
    </w:p>
    <w:p w14:paraId="1E614ACA"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العروض التحليلية</w:t>
      </w:r>
    </w:p>
    <w:p w14:paraId="157EEF2B"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تعرض نتائج الدراسات والتقارير والتحليلات</w:t>
      </w:r>
      <w:r w:rsidRPr="00616AF0">
        <w:rPr>
          <w:rFonts w:ascii="Sakkal Majalla" w:eastAsia="Times New Roman" w:hAnsi="Sakkal Majalla"/>
          <w:b/>
          <w:bCs/>
          <w:color w:val="auto"/>
          <w:sz w:val="48"/>
          <w:szCs w:val="36"/>
          <w:lang w:val="en-GB"/>
        </w:rPr>
        <w:t>.</w:t>
      </w:r>
    </w:p>
    <w:p w14:paraId="41AA0F8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العروض التسويقية</w:t>
      </w:r>
    </w:p>
    <w:p w14:paraId="3423604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تُستخدم للترويج للمنتجات والخدمات</w:t>
      </w:r>
      <w:r w:rsidRPr="00616AF0">
        <w:rPr>
          <w:rFonts w:ascii="Sakkal Majalla" w:eastAsia="Times New Roman" w:hAnsi="Sakkal Majalla"/>
          <w:b/>
          <w:bCs/>
          <w:color w:val="auto"/>
          <w:sz w:val="48"/>
          <w:szCs w:val="36"/>
          <w:lang w:val="en-GB"/>
        </w:rPr>
        <w:t>.</w:t>
      </w:r>
    </w:p>
    <w:p w14:paraId="4C31454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lastRenderedPageBreak/>
        <w:t>مراحل إعداد العرض المهني</w:t>
      </w:r>
    </w:p>
    <w:p w14:paraId="193BAB8F"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المرحلة الأولى: تحديد الهدف</w:t>
      </w:r>
    </w:p>
    <w:p w14:paraId="21313C9B"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قبل إعداد العرض يجب الإجابة عن الأسئلة التالية</w:t>
      </w:r>
      <w:r w:rsidRPr="00616AF0">
        <w:rPr>
          <w:rFonts w:ascii="Sakkal Majalla" w:eastAsia="Times New Roman" w:hAnsi="Sakkal Majalla"/>
          <w:b/>
          <w:bCs/>
          <w:color w:val="auto"/>
          <w:sz w:val="48"/>
          <w:szCs w:val="36"/>
          <w:lang w:val="en-GB"/>
        </w:rPr>
        <w:t>:</w:t>
      </w:r>
    </w:p>
    <w:p w14:paraId="78EECDDD" w14:textId="77777777" w:rsidR="00616AF0" w:rsidRPr="00616AF0" w:rsidRDefault="00616AF0">
      <w:pPr>
        <w:numPr>
          <w:ilvl w:val="0"/>
          <w:numId w:val="100"/>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ما الهدف من العرض؟</w:t>
      </w:r>
    </w:p>
    <w:p w14:paraId="7C5C8307" w14:textId="77777777" w:rsidR="00616AF0" w:rsidRPr="00616AF0" w:rsidRDefault="00616AF0">
      <w:pPr>
        <w:numPr>
          <w:ilvl w:val="0"/>
          <w:numId w:val="100"/>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ما الرسالة الأساسية؟</w:t>
      </w:r>
    </w:p>
    <w:p w14:paraId="041BAB8B" w14:textId="77777777" w:rsidR="00616AF0" w:rsidRPr="00616AF0" w:rsidRDefault="00616AF0">
      <w:pPr>
        <w:numPr>
          <w:ilvl w:val="0"/>
          <w:numId w:val="100"/>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ما النتيجة المطلوبة؟</w:t>
      </w:r>
    </w:p>
    <w:p w14:paraId="34909AAF"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المرحلة الثانية: معرفة الجمهور</w:t>
      </w:r>
    </w:p>
    <w:p w14:paraId="2A8B055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يجب التعرف على</w:t>
      </w:r>
      <w:r w:rsidRPr="00616AF0">
        <w:rPr>
          <w:rFonts w:ascii="Sakkal Majalla" w:eastAsia="Times New Roman" w:hAnsi="Sakkal Majalla"/>
          <w:b/>
          <w:bCs/>
          <w:color w:val="auto"/>
          <w:sz w:val="48"/>
          <w:szCs w:val="36"/>
          <w:lang w:val="en-GB"/>
        </w:rPr>
        <w:t>:</w:t>
      </w:r>
    </w:p>
    <w:p w14:paraId="3258A54F" w14:textId="77777777" w:rsidR="00616AF0" w:rsidRPr="00616AF0" w:rsidRDefault="00616AF0">
      <w:pPr>
        <w:numPr>
          <w:ilvl w:val="0"/>
          <w:numId w:val="101"/>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خلفية الحضور</w:t>
      </w:r>
      <w:r w:rsidRPr="00616AF0">
        <w:rPr>
          <w:rFonts w:ascii="Sakkal Majalla" w:eastAsia="Times New Roman" w:hAnsi="Sakkal Majalla"/>
          <w:b/>
          <w:bCs/>
          <w:color w:val="auto"/>
          <w:sz w:val="48"/>
          <w:szCs w:val="36"/>
          <w:lang w:val="en-GB"/>
        </w:rPr>
        <w:t>.</w:t>
      </w:r>
    </w:p>
    <w:p w14:paraId="0DCAA537" w14:textId="77777777" w:rsidR="00616AF0" w:rsidRPr="00616AF0" w:rsidRDefault="00616AF0">
      <w:pPr>
        <w:numPr>
          <w:ilvl w:val="0"/>
          <w:numId w:val="101"/>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احتياجاتهم</w:t>
      </w:r>
      <w:r w:rsidRPr="00616AF0">
        <w:rPr>
          <w:rFonts w:ascii="Sakkal Majalla" w:eastAsia="Times New Roman" w:hAnsi="Sakkal Majalla"/>
          <w:b/>
          <w:bCs/>
          <w:color w:val="auto"/>
          <w:sz w:val="48"/>
          <w:szCs w:val="36"/>
          <w:lang w:val="en-GB"/>
        </w:rPr>
        <w:t>.</w:t>
      </w:r>
    </w:p>
    <w:p w14:paraId="3230D678" w14:textId="77777777" w:rsidR="00616AF0" w:rsidRPr="00616AF0" w:rsidRDefault="00616AF0">
      <w:pPr>
        <w:numPr>
          <w:ilvl w:val="0"/>
          <w:numId w:val="101"/>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اهتماماتهم</w:t>
      </w:r>
      <w:r w:rsidRPr="00616AF0">
        <w:rPr>
          <w:rFonts w:ascii="Sakkal Majalla" w:eastAsia="Times New Roman" w:hAnsi="Sakkal Majalla"/>
          <w:b/>
          <w:bCs/>
          <w:color w:val="auto"/>
          <w:sz w:val="48"/>
          <w:szCs w:val="36"/>
          <w:lang w:val="en-GB"/>
        </w:rPr>
        <w:t>.</w:t>
      </w:r>
    </w:p>
    <w:p w14:paraId="16A088DF" w14:textId="77777777" w:rsidR="00616AF0" w:rsidRPr="00616AF0" w:rsidRDefault="00616AF0">
      <w:pPr>
        <w:numPr>
          <w:ilvl w:val="0"/>
          <w:numId w:val="101"/>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مستوى معرفتهم بالموضوع</w:t>
      </w:r>
      <w:r w:rsidRPr="00616AF0">
        <w:rPr>
          <w:rFonts w:ascii="Sakkal Majalla" w:eastAsia="Times New Roman" w:hAnsi="Sakkal Majalla"/>
          <w:b/>
          <w:bCs/>
          <w:color w:val="auto"/>
          <w:sz w:val="48"/>
          <w:szCs w:val="36"/>
          <w:lang w:val="en-GB"/>
        </w:rPr>
        <w:t>.</w:t>
      </w:r>
    </w:p>
    <w:p w14:paraId="27AF8D3C"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المرحلة الثالثة: جمع المعلومات</w:t>
      </w:r>
    </w:p>
    <w:p w14:paraId="14C9EF72"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يشمل ذلك</w:t>
      </w:r>
      <w:r w:rsidRPr="00616AF0">
        <w:rPr>
          <w:rFonts w:ascii="Sakkal Majalla" w:eastAsia="Times New Roman" w:hAnsi="Sakkal Majalla"/>
          <w:b/>
          <w:bCs/>
          <w:color w:val="auto"/>
          <w:sz w:val="48"/>
          <w:szCs w:val="36"/>
          <w:lang w:val="en-GB"/>
        </w:rPr>
        <w:t>:</w:t>
      </w:r>
    </w:p>
    <w:p w14:paraId="21F3A82E" w14:textId="77777777" w:rsidR="00616AF0" w:rsidRPr="00616AF0" w:rsidRDefault="00616AF0">
      <w:pPr>
        <w:numPr>
          <w:ilvl w:val="0"/>
          <w:numId w:val="10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البيانات</w:t>
      </w:r>
      <w:r w:rsidRPr="00616AF0">
        <w:rPr>
          <w:rFonts w:ascii="Sakkal Majalla" w:eastAsia="Times New Roman" w:hAnsi="Sakkal Majalla"/>
          <w:b/>
          <w:bCs/>
          <w:color w:val="auto"/>
          <w:sz w:val="48"/>
          <w:szCs w:val="36"/>
          <w:lang w:val="en-GB"/>
        </w:rPr>
        <w:t>.</w:t>
      </w:r>
    </w:p>
    <w:p w14:paraId="1B87B64B" w14:textId="77777777" w:rsidR="00616AF0" w:rsidRPr="00616AF0" w:rsidRDefault="00616AF0">
      <w:pPr>
        <w:numPr>
          <w:ilvl w:val="0"/>
          <w:numId w:val="10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الإحصاءات</w:t>
      </w:r>
      <w:r w:rsidRPr="00616AF0">
        <w:rPr>
          <w:rFonts w:ascii="Sakkal Majalla" w:eastAsia="Times New Roman" w:hAnsi="Sakkal Majalla"/>
          <w:b/>
          <w:bCs/>
          <w:color w:val="auto"/>
          <w:sz w:val="48"/>
          <w:szCs w:val="36"/>
          <w:lang w:val="en-GB"/>
        </w:rPr>
        <w:t>.</w:t>
      </w:r>
    </w:p>
    <w:p w14:paraId="40691CF5" w14:textId="77777777" w:rsidR="00616AF0" w:rsidRPr="00616AF0" w:rsidRDefault="00616AF0">
      <w:pPr>
        <w:numPr>
          <w:ilvl w:val="0"/>
          <w:numId w:val="10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الدراسات</w:t>
      </w:r>
      <w:r w:rsidRPr="00616AF0">
        <w:rPr>
          <w:rFonts w:ascii="Sakkal Majalla" w:eastAsia="Times New Roman" w:hAnsi="Sakkal Majalla"/>
          <w:b/>
          <w:bCs/>
          <w:color w:val="auto"/>
          <w:sz w:val="48"/>
          <w:szCs w:val="36"/>
          <w:lang w:val="en-GB"/>
        </w:rPr>
        <w:t>.</w:t>
      </w:r>
    </w:p>
    <w:p w14:paraId="1B88C84F" w14:textId="77777777" w:rsidR="00616AF0" w:rsidRPr="00616AF0" w:rsidRDefault="00616AF0">
      <w:pPr>
        <w:numPr>
          <w:ilvl w:val="0"/>
          <w:numId w:val="10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lastRenderedPageBreak/>
        <w:t>الأمثلة</w:t>
      </w:r>
      <w:r w:rsidRPr="00616AF0">
        <w:rPr>
          <w:rFonts w:ascii="Sakkal Majalla" w:eastAsia="Times New Roman" w:hAnsi="Sakkal Majalla"/>
          <w:b/>
          <w:bCs/>
          <w:color w:val="auto"/>
          <w:sz w:val="48"/>
          <w:szCs w:val="36"/>
          <w:lang w:val="en-GB"/>
        </w:rPr>
        <w:t>.</w:t>
      </w:r>
    </w:p>
    <w:p w14:paraId="6979485A" w14:textId="77777777" w:rsidR="00616AF0" w:rsidRPr="00616AF0" w:rsidRDefault="00616AF0">
      <w:pPr>
        <w:numPr>
          <w:ilvl w:val="0"/>
          <w:numId w:val="10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النماذج التطبيقية</w:t>
      </w:r>
      <w:r w:rsidRPr="00616AF0">
        <w:rPr>
          <w:rFonts w:ascii="Sakkal Majalla" w:eastAsia="Times New Roman" w:hAnsi="Sakkal Majalla"/>
          <w:b/>
          <w:bCs/>
          <w:color w:val="auto"/>
          <w:sz w:val="48"/>
          <w:szCs w:val="36"/>
          <w:lang w:val="en-GB"/>
        </w:rPr>
        <w:t>.</w:t>
      </w:r>
    </w:p>
    <w:p w14:paraId="6CD993B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المرحلة الرابعة: تنظيم المحتوى</w:t>
      </w:r>
    </w:p>
    <w:p w14:paraId="72059AD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ترتيب المعلومات بصورة منطقية ومتسلسلة</w:t>
      </w:r>
      <w:r w:rsidRPr="00616AF0">
        <w:rPr>
          <w:rFonts w:ascii="Sakkal Majalla" w:eastAsia="Times New Roman" w:hAnsi="Sakkal Majalla"/>
          <w:b/>
          <w:bCs/>
          <w:color w:val="auto"/>
          <w:sz w:val="48"/>
          <w:szCs w:val="36"/>
          <w:lang w:val="en-GB"/>
        </w:rPr>
        <w:t>.</w:t>
      </w:r>
    </w:p>
    <w:p w14:paraId="5C121A92"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المرحلة الخامسة: تصميم الوسائل المساندة</w:t>
      </w:r>
    </w:p>
    <w:p w14:paraId="3D92459B"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مثل</w:t>
      </w:r>
      <w:r w:rsidRPr="00616AF0">
        <w:rPr>
          <w:rFonts w:ascii="Sakkal Majalla" w:eastAsia="Times New Roman" w:hAnsi="Sakkal Majalla"/>
          <w:b/>
          <w:bCs/>
          <w:color w:val="auto"/>
          <w:sz w:val="48"/>
          <w:szCs w:val="36"/>
          <w:lang w:val="en-GB"/>
        </w:rPr>
        <w:t>:</w:t>
      </w:r>
    </w:p>
    <w:p w14:paraId="2F851ABC" w14:textId="77777777" w:rsidR="00616AF0" w:rsidRPr="00616AF0" w:rsidRDefault="00616AF0">
      <w:pPr>
        <w:numPr>
          <w:ilvl w:val="0"/>
          <w:numId w:val="103"/>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الشرائح التقديمية</w:t>
      </w:r>
      <w:r w:rsidRPr="00616AF0">
        <w:rPr>
          <w:rFonts w:ascii="Sakkal Majalla" w:eastAsia="Times New Roman" w:hAnsi="Sakkal Majalla"/>
          <w:b/>
          <w:bCs/>
          <w:color w:val="auto"/>
          <w:sz w:val="48"/>
          <w:szCs w:val="36"/>
          <w:lang w:val="en-GB"/>
        </w:rPr>
        <w:t>.</w:t>
      </w:r>
    </w:p>
    <w:p w14:paraId="205F6675" w14:textId="77777777" w:rsidR="00616AF0" w:rsidRPr="00616AF0" w:rsidRDefault="00616AF0">
      <w:pPr>
        <w:numPr>
          <w:ilvl w:val="0"/>
          <w:numId w:val="103"/>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الرسوم البيانية</w:t>
      </w:r>
      <w:r w:rsidRPr="00616AF0">
        <w:rPr>
          <w:rFonts w:ascii="Sakkal Majalla" w:eastAsia="Times New Roman" w:hAnsi="Sakkal Majalla"/>
          <w:b/>
          <w:bCs/>
          <w:color w:val="auto"/>
          <w:sz w:val="48"/>
          <w:szCs w:val="36"/>
          <w:lang w:val="en-GB"/>
        </w:rPr>
        <w:t>.</w:t>
      </w:r>
    </w:p>
    <w:p w14:paraId="06EA46E9" w14:textId="77777777" w:rsidR="00616AF0" w:rsidRPr="00616AF0" w:rsidRDefault="00616AF0">
      <w:pPr>
        <w:numPr>
          <w:ilvl w:val="0"/>
          <w:numId w:val="103"/>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الصور</w:t>
      </w:r>
      <w:r w:rsidRPr="00616AF0">
        <w:rPr>
          <w:rFonts w:ascii="Sakkal Majalla" w:eastAsia="Times New Roman" w:hAnsi="Sakkal Majalla"/>
          <w:b/>
          <w:bCs/>
          <w:color w:val="auto"/>
          <w:sz w:val="48"/>
          <w:szCs w:val="36"/>
          <w:lang w:val="en-GB"/>
        </w:rPr>
        <w:t>.</w:t>
      </w:r>
    </w:p>
    <w:p w14:paraId="64AF1928" w14:textId="77777777" w:rsidR="00616AF0" w:rsidRPr="00616AF0" w:rsidRDefault="00616AF0">
      <w:pPr>
        <w:numPr>
          <w:ilvl w:val="0"/>
          <w:numId w:val="103"/>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مقاطع الفيديو</w:t>
      </w:r>
      <w:r w:rsidRPr="00616AF0">
        <w:rPr>
          <w:rFonts w:ascii="Sakkal Majalla" w:eastAsia="Times New Roman" w:hAnsi="Sakkal Majalla"/>
          <w:b/>
          <w:bCs/>
          <w:color w:val="auto"/>
          <w:sz w:val="48"/>
          <w:szCs w:val="36"/>
          <w:lang w:val="en-GB"/>
        </w:rPr>
        <w:t>.</w:t>
      </w:r>
    </w:p>
    <w:p w14:paraId="2C64FC6F"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المرحلة السادسة: المراجعة والتجربة</w:t>
      </w:r>
    </w:p>
    <w:p w14:paraId="3934ED3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التأكد من</w:t>
      </w:r>
      <w:r w:rsidRPr="00616AF0">
        <w:rPr>
          <w:rFonts w:ascii="Sakkal Majalla" w:eastAsia="Times New Roman" w:hAnsi="Sakkal Majalla"/>
          <w:b/>
          <w:bCs/>
          <w:color w:val="auto"/>
          <w:sz w:val="48"/>
          <w:szCs w:val="36"/>
          <w:lang w:val="en-GB"/>
        </w:rPr>
        <w:t>:</w:t>
      </w:r>
    </w:p>
    <w:p w14:paraId="3E7C337D" w14:textId="77777777" w:rsidR="00616AF0" w:rsidRPr="00616AF0" w:rsidRDefault="00616AF0">
      <w:pPr>
        <w:numPr>
          <w:ilvl w:val="0"/>
          <w:numId w:val="104"/>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سلامة المحتوى</w:t>
      </w:r>
      <w:r w:rsidRPr="00616AF0">
        <w:rPr>
          <w:rFonts w:ascii="Sakkal Majalla" w:eastAsia="Times New Roman" w:hAnsi="Sakkal Majalla"/>
          <w:b/>
          <w:bCs/>
          <w:color w:val="auto"/>
          <w:sz w:val="48"/>
          <w:szCs w:val="36"/>
          <w:lang w:val="en-GB"/>
        </w:rPr>
        <w:t>.</w:t>
      </w:r>
    </w:p>
    <w:p w14:paraId="3DD00F36" w14:textId="77777777" w:rsidR="00616AF0" w:rsidRPr="00616AF0" w:rsidRDefault="00616AF0">
      <w:pPr>
        <w:numPr>
          <w:ilvl w:val="0"/>
          <w:numId w:val="104"/>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وضوح الرسالة</w:t>
      </w:r>
      <w:r w:rsidRPr="00616AF0">
        <w:rPr>
          <w:rFonts w:ascii="Sakkal Majalla" w:eastAsia="Times New Roman" w:hAnsi="Sakkal Majalla"/>
          <w:b/>
          <w:bCs/>
          <w:color w:val="auto"/>
          <w:sz w:val="48"/>
          <w:szCs w:val="36"/>
          <w:lang w:val="en-GB"/>
        </w:rPr>
        <w:t>.</w:t>
      </w:r>
    </w:p>
    <w:p w14:paraId="71E46B6C" w14:textId="77777777" w:rsidR="00616AF0" w:rsidRPr="00616AF0" w:rsidRDefault="00616AF0">
      <w:pPr>
        <w:numPr>
          <w:ilvl w:val="0"/>
          <w:numId w:val="104"/>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جاهزية الوسائل المستخدمة</w:t>
      </w:r>
      <w:r w:rsidRPr="00616AF0">
        <w:rPr>
          <w:rFonts w:ascii="Sakkal Majalla" w:eastAsia="Times New Roman" w:hAnsi="Sakkal Majalla"/>
          <w:b/>
          <w:bCs/>
          <w:color w:val="auto"/>
          <w:sz w:val="48"/>
          <w:szCs w:val="36"/>
          <w:lang w:val="en-GB"/>
        </w:rPr>
        <w:t>.</w:t>
      </w:r>
    </w:p>
    <w:p w14:paraId="62FA0226" w14:textId="53D9E29B" w:rsidR="00616AF0" w:rsidRDefault="00616AF0" w:rsidP="00616AF0">
      <w:pPr>
        <w:spacing w:after="200" w:line="240" w:lineRule="auto"/>
        <w:rPr>
          <w:rFonts w:ascii="Sakkal Majalla" w:eastAsia="Times New Roman" w:hAnsi="Sakkal Majalla"/>
          <w:b/>
          <w:bCs/>
          <w:color w:val="auto"/>
          <w:sz w:val="48"/>
          <w:szCs w:val="36"/>
          <w:rtl/>
          <w:lang w:val="en-GB"/>
        </w:rPr>
      </w:pPr>
    </w:p>
    <w:p w14:paraId="23B3123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p>
    <w:p w14:paraId="2C3145A5" w14:textId="77777777" w:rsidR="00616AF0" w:rsidRPr="00616AF0" w:rsidRDefault="00616AF0" w:rsidP="00616AF0">
      <w:pPr>
        <w:spacing w:after="200" w:line="240" w:lineRule="auto"/>
        <w:jc w:val="center"/>
        <w:rPr>
          <w:rFonts w:ascii="Sakkal Majalla" w:eastAsia="Times New Roman" w:hAnsi="Sakkal Majalla"/>
          <w:b/>
          <w:bCs/>
          <w:color w:val="006666"/>
          <w:sz w:val="72"/>
          <w:szCs w:val="48"/>
          <w:lang w:val="en-GB"/>
        </w:rPr>
      </w:pPr>
      <w:r w:rsidRPr="00616AF0">
        <w:rPr>
          <w:rFonts w:ascii="Sakkal Majalla" w:eastAsia="Times New Roman" w:hAnsi="Sakkal Majalla"/>
          <w:b/>
          <w:bCs/>
          <w:color w:val="006666"/>
          <w:sz w:val="72"/>
          <w:szCs w:val="48"/>
          <w:rtl/>
        </w:rPr>
        <w:lastRenderedPageBreak/>
        <w:t>ثانياً: تنظيم المحتوى بفعالية</w:t>
      </w:r>
    </w:p>
    <w:p w14:paraId="79499C9C"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مقدمة</w:t>
      </w:r>
    </w:p>
    <w:p w14:paraId="180A0C6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يُعتبر تنظيم المحتوى من أهم عوامل نجاح العرض المهني، لأن المعلومات مهما كانت قيمتها قد تفقد تأثيرها إذا قُدمت بصورة عشوائية أو غير مترابطة</w:t>
      </w:r>
      <w:r w:rsidRPr="00616AF0">
        <w:rPr>
          <w:rFonts w:ascii="Sakkal Majalla" w:eastAsia="Times New Roman" w:hAnsi="Sakkal Majalla"/>
          <w:b/>
          <w:bCs/>
          <w:color w:val="auto"/>
          <w:sz w:val="48"/>
          <w:szCs w:val="36"/>
          <w:lang w:val="en-GB"/>
        </w:rPr>
        <w:t>.</w:t>
      </w:r>
    </w:p>
    <w:p w14:paraId="548B7FE6"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فالتنظيم الجيد يساعد الجمهور على فهم الأفكار واستيعابها وتذكرها بسهولة</w:t>
      </w:r>
      <w:r w:rsidRPr="00616AF0">
        <w:rPr>
          <w:rFonts w:ascii="Sakkal Majalla" w:eastAsia="Times New Roman" w:hAnsi="Sakkal Majalla"/>
          <w:b/>
          <w:bCs/>
          <w:color w:val="auto"/>
          <w:sz w:val="48"/>
          <w:szCs w:val="36"/>
          <w:lang w:val="en-GB"/>
        </w:rPr>
        <w:t>.</w:t>
      </w:r>
    </w:p>
    <w:p w14:paraId="06B66D4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مفهوم تنظيم المحتوى</w:t>
      </w:r>
    </w:p>
    <w:p w14:paraId="1F8B04A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هو</w:t>
      </w:r>
      <w:r w:rsidRPr="00616AF0">
        <w:rPr>
          <w:rFonts w:ascii="Sakkal Majalla" w:eastAsia="Times New Roman" w:hAnsi="Sakkal Majalla"/>
          <w:b/>
          <w:bCs/>
          <w:color w:val="auto"/>
          <w:sz w:val="48"/>
          <w:szCs w:val="36"/>
          <w:lang w:val="en-GB"/>
        </w:rPr>
        <w:t>:</w:t>
      </w:r>
    </w:p>
    <w:p w14:paraId="333E3590"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lang w:val="en-GB"/>
        </w:rPr>
        <w:t>"</w:t>
      </w:r>
      <w:r w:rsidRPr="00616AF0">
        <w:rPr>
          <w:rFonts w:ascii="Sakkal Majalla" w:eastAsia="Times New Roman" w:hAnsi="Sakkal Majalla"/>
          <w:b/>
          <w:bCs/>
          <w:color w:val="auto"/>
          <w:sz w:val="48"/>
          <w:szCs w:val="36"/>
          <w:rtl/>
        </w:rPr>
        <w:t>ترتيب المعلومات والأفكار بطريقة منطقية ومتسلسلة تساعد على تحقيق أهداف العرض وإيصال الرسالة بوضوح</w:t>
      </w:r>
      <w:r w:rsidRPr="00616AF0">
        <w:rPr>
          <w:rFonts w:ascii="Sakkal Majalla" w:eastAsia="Times New Roman" w:hAnsi="Sakkal Majalla"/>
          <w:b/>
          <w:bCs/>
          <w:color w:val="auto"/>
          <w:sz w:val="48"/>
          <w:szCs w:val="36"/>
          <w:lang w:val="en-GB"/>
        </w:rPr>
        <w:t>."</w:t>
      </w:r>
    </w:p>
    <w:p w14:paraId="7499A64F" w14:textId="77777777" w:rsidR="00616AF0" w:rsidRPr="00616AF0" w:rsidRDefault="00616AF0" w:rsidP="00616AF0">
      <w:pPr>
        <w:spacing w:after="200" w:line="240" w:lineRule="auto"/>
        <w:rPr>
          <w:rFonts w:ascii="Sakkal Majalla" w:eastAsia="Times New Roman" w:hAnsi="Sakkal Majalla"/>
          <w:b/>
          <w:bCs/>
          <w:color w:val="C00000"/>
          <w:sz w:val="48"/>
          <w:szCs w:val="36"/>
          <w:lang w:val="en-GB"/>
        </w:rPr>
      </w:pPr>
      <w:r w:rsidRPr="00616AF0">
        <w:rPr>
          <w:rFonts w:ascii="Sakkal Majalla" w:eastAsia="Times New Roman" w:hAnsi="Sakkal Majalla"/>
          <w:b/>
          <w:bCs/>
          <w:color w:val="C00000"/>
          <w:sz w:val="48"/>
          <w:szCs w:val="36"/>
          <w:rtl/>
        </w:rPr>
        <w:t>أهمية تنظيم المحتوى</w:t>
      </w:r>
    </w:p>
    <w:p w14:paraId="458E0C1A" w14:textId="45A7B9D5"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تسهيل الفهم</w:t>
      </w:r>
    </w:p>
    <w:p w14:paraId="75730E65"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يساعد الحضور على متابعة الأفكار بسهولة</w:t>
      </w:r>
      <w:r w:rsidRPr="00616AF0">
        <w:rPr>
          <w:rFonts w:ascii="Sakkal Majalla" w:eastAsia="Times New Roman" w:hAnsi="Sakkal Majalla"/>
          <w:b/>
          <w:bCs/>
          <w:color w:val="auto"/>
          <w:sz w:val="48"/>
          <w:szCs w:val="36"/>
          <w:lang w:val="en-GB"/>
        </w:rPr>
        <w:t>.</w:t>
      </w:r>
    </w:p>
    <w:p w14:paraId="59FC276F" w14:textId="4047A549"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616AF0">
        <w:rPr>
          <w:rFonts w:ascii="Sakkal Majalla" w:eastAsia="Times New Roman" w:hAnsi="Sakkal Majalla"/>
          <w:b/>
          <w:bCs/>
          <w:color w:val="auto"/>
          <w:sz w:val="48"/>
          <w:szCs w:val="36"/>
          <w:rtl/>
        </w:rPr>
        <w:t>زيادة التركيز</w:t>
      </w:r>
    </w:p>
    <w:p w14:paraId="3981B926"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يمنع التشتت وفقدان الانتباه</w:t>
      </w:r>
      <w:r w:rsidRPr="00616AF0">
        <w:rPr>
          <w:rFonts w:ascii="Sakkal Majalla" w:eastAsia="Times New Roman" w:hAnsi="Sakkal Majalla"/>
          <w:b/>
          <w:bCs/>
          <w:color w:val="auto"/>
          <w:sz w:val="48"/>
          <w:szCs w:val="36"/>
          <w:lang w:val="en-GB"/>
        </w:rPr>
        <w:t>.</w:t>
      </w:r>
    </w:p>
    <w:p w14:paraId="40A8A8E4" w14:textId="0C224982"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تعزيز الإقناع</w:t>
      </w:r>
    </w:p>
    <w:p w14:paraId="2164149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الأفكار المنظمة أكثر تأثيرًا</w:t>
      </w:r>
      <w:r w:rsidRPr="00616AF0">
        <w:rPr>
          <w:rFonts w:ascii="Sakkal Majalla" w:eastAsia="Times New Roman" w:hAnsi="Sakkal Majalla"/>
          <w:b/>
          <w:bCs/>
          <w:color w:val="auto"/>
          <w:sz w:val="48"/>
          <w:szCs w:val="36"/>
          <w:lang w:val="en-GB"/>
        </w:rPr>
        <w:t>.</w:t>
      </w:r>
    </w:p>
    <w:p w14:paraId="17778016" w14:textId="65506512"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تحسين التذكر</w:t>
      </w:r>
    </w:p>
    <w:p w14:paraId="5E79968B"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يسهل استرجاع المعلومات لاحقًا</w:t>
      </w:r>
      <w:r w:rsidRPr="00616AF0">
        <w:rPr>
          <w:rFonts w:ascii="Sakkal Majalla" w:eastAsia="Times New Roman" w:hAnsi="Sakkal Majalla"/>
          <w:b/>
          <w:bCs/>
          <w:color w:val="auto"/>
          <w:sz w:val="48"/>
          <w:szCs w:val="36"/>
          <w:lang w:val="en-GB"/>
        </w:rPr>
        <w:t>.</w:t>
      </w:r>
    </w:p>
    <w:p w14:paraId="7991486E" w14:textId="77777777" w:rsidR="00616AF0" w:rsidRPr="00616AF0" w:rsidRDefault="00616AF0" w:rsidP="00616AF0">
      <w:pPr>
        <w:spacing w:after="200" w:line="240" w:lineRule="auto"/>
        <w:rPr>
          <w:rFonts w:ascii="Sakkal Majalla" w:eastAsia="Times New Roman" w:hAnsi="Sakkal Majalla"/>
          <w:b/>
          <w:bCs/>
          <w:color w:val="C00000"/>
          <w:sz w:val="48"/>
          <w:szCs w:val="36"/>
          <w:lang w:val="en-GB"/>
        </w:rPr>
      </w:pPr>
      <w:r w:rsidRPr="00616AF0">
        <w:rPr>
          <w:rFonts w:ascii="Sakkal Majalla" w:eastAsia="Times New Roman" w:hAnsi="Sakkal Majalla"/>
          <w:b/>
          <w:bCs/>
          <w:color w:val="C00000"/>
          <w:sz w:val="48"/>
          <w:szCs w:val="36"/>
          <w:rtl/>
        </w:rPr>
        <w:lastRenderedPageBreak/>
        <w:t>مكونات المحتوى الفعال</w:t>
      </w:r>
    </w:p>
    <w:p w14:paraId="5594A06A"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أولاً: المقدمة</w:t>
      </w:r>
    </w:p>
    <w:p w14:paraId="41DAF779"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تمثل المدخل الرئيسي للعرض</w:t>
      </w:r>
      <w:r w:rsidRPr="00616AF0">
        <w:rPr>
          <w:rFonts w:ascii="Sakkal Majalla" w:eastAsia="Times New Roman" w:hAnsi="Sakkal Majalla"/>
          <w:b/>
          <w:bCs/>
          <w:color w:val="auto"/>
          <w:sz w:val="48"/>
          <w:szCs w:val="36"/>
          <w:lang w:val="en-GB"/>
        </w:rPr>
        <w:t>.</w:t>
      </w:r>
    </w:p>
    <w:p w14:paraId="0854A53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ويجب أن تتضمن</w:t>
      </w:r>
      <w:r w:rsidRPr="00616AF0">
        <w:rPr>
          <w:rFonts w:ascii="Sakkal Majalla" w:eastAsia="Times New Roman" w:hAnsi="Sakkal Majalla"/>
          <w:b/>
          <w:bCs/>
          <w:color w:val="auto"/>
          <w:sz w:val="48"/>
          <w:szCs w:val="36"/>
          <w:lang w:val="en-GB"/>
        </w:rPr>
        <w:t>:</w:t>
      </w:r>
    </w:p>
    <w:p w14:paraId="3252002D" w14:textId="77777777" w:rsidR="00616AF0" w:rsidRPr="00616AF0" w:rsidRDefault="00616AF0">
      <w:pPr>
        <w:numPr>
          <w:ilvl w:val="0"/>
          <w:numId w:val="105"/>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الترحيب بالحضور</w:t>
      </w:r>
      <w:r w:rsidRPr="00616AF0">
        <w:rPr>
          <w:rFonts w:ascii="Sakkal Majalla" w:eastAsia="Times New Roman" w:hAnsi="Sakkal Majalla"/>
          <w:b/>
          <w:bCs/>
          <w:color w:val="auto"/>
          <w:sz w:val="48"/>
          <w:szCs w:val="36"/>
          <w:lang w:val="en-GB"/>
        </w:rPr>
        <w:t>.</w:t>
      </w:r>
    </w:p>
    <w:p w14:paraId="0EDD7ABE" w14:textId="77777777" w:rsidR="00616AF0" w:rsidRPr="00616AF0" w:rsidRDefault="00616AF0">
      <w:pPr>
        <w:numPr>
          <w:ilvl w:val="0"/>
          <w:numId w:val="105"/>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التعريف بالموضوع</w:t>
      </w:r>
      <w:r w:rsidRPr="00616AF0">
        <w:rPr>
          <w:rFonts w:ascii="Sakkal Majalla" w:eastAsia="Times New Roman" w:hAnsi="Sakkal Majalla"/>
          <w:b/>
          <w:bCs/>
          <w:color w:val="auto"/>
          <w:sz w:val="48"/>
          <w:szCs w:val="36"/>
          <w:lang w:val="en-GB"/>
        </w:rPr>
        <w:t>.</w:t>
      </w:r>
    </w:p>
    <w:p w14:paraId="61BA8DEF" w14:textId="77777777" w:rsidR="00616AF0" w:rsidRPr="00616AF0" w:rsidRDefault="00616AF0">
      <w:pPr>
        <w:numPr>
          <w:ilvl w:val="0"/>
          <w:numId w:val="105"/>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توضيح الهدف</w:t>
      </w:r>
      <w:r w:rsidRPr="00616AF0">
        <w:rPr>
          <w:rFonts w:ascii="Sakkal Majalla" w:eastAsia="Times New Roman" w:hAnsi="Sakkal Majalla"/>
          <w:b/>
          <w:bCs/>
          <w:color w:val="auto"/>
          <w:sz w:val="48"/>
          <w:szCs w:val="36"/>
          <w:lang w:val="en-GB"/>
        </w:rPr>
        <w:t>.</w:t>
      </w:r>
    </w:p>
    <w:p w14:paraId="4CE3EB88" w14:textId="77777777" w:rsidR="00616AF0" w:rsidRPr="00616AF0" w:rsidRDefault="00616AF0">
      <w:pPr>
        <w:numPr>
          <w:ilvl w:val="0"/>
          <w:numId w:val="105"/>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عرض المحاور الرئيسية</w:t>
      </w:r>
      <w:r w:rsidRPr="00616AF0">
        <w:rPr>
          <w:rFonts w:ascii="Sakkal Majalla" w:eastAsia="Times New Roman" w:hAnsi="Sakkal Majalla"/>
          <w:b/>
          <w:bCs/>
          <w:color w:val="auto"/>
          <w:sz w:val="48"/>
          <w:szCs w:val="36"/>
          <w:lang w:val="en-GB"/>
        </w:rPr>
        <w:t>.</w:t>
      </w:r>
    </w:p>
    <w:p w14:paraId="5ECF94D9"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ثانياً: صلب العرض</w:t>
      </w:r>
    </w:p>
    <w:p w14:paraId="5C8E3DDE"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يحتوي على المعلومات الأساسية</w:t>
      </w:r>
      <w:r w:rsidRPr="00616AF0">
        <w:rPr>
          <w:rFonts w:ascii="Sakkal Majalla" w:eastAsia="Times New Roman" w:hAnsi="Sakkal Majalla"/>
          <w:b/>
          <w:bCs/>
          <w:color w:val="auto"/>
          <w:sz w:val="48"/>
          <w:szCs w:val="36"/>
          <w:lang w:val="en-GB"/>
        </w:rPr>
        <w:t>.</w:t>
      </w:r>
    </w:p>
    <w:p w14:paraId="57E86336"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ويجب أن يتميز بـ</w:t>
      </w:r>
      <w:r w:rsidRPr="00616AF0">
        <w:rPr>
          <w:rFonts w:ascii="Sakkal Majalla" w:eastAsia="Times New Roman" w:hAnsi="Sakkal Majalla"/>
          <w:b/>
          <w:bCs/>
          <w:color w:val="auto"/>
          <w:sz w:val="48"/>
          <w:szCs w:val="36"/>
          <w:lang w:val="en-GB"/>
        </w:rPr>
        <w:t>:</w:t>
      </w:r>
    </w:p>
    <w:p w14:paraId="0932E83C" w14:textId="77777777" w:rsidR="00616AF0" w:rsidRPr="00616AF0" w:rsidRDefault="00616AF0">
      <w:pPr>
        <w:numPr>
          <w:ilvl w:val="0"/>
          <w:numId w:val="106"/>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التسلسل المنطقي</w:t>
      </w:r>
      <w:r w:rsidRPr="00616AF0">
        <w:rPr>
          <w:rFonts w:ascii="Sakkal Majalla" w:eastAsia="Times New Roman" w:hAnsi="Sakkal Majalla"/>
          <w:b/>
          <w:bCs/>
          <w:color w:val="auto"/>
          <w:sz w:val="48"/>
          <w:szCs w:val="36"/>
          <w:lang w:val="en-GB"/>
        </w:rPr>
        <w:t>.</w:t>
      </w:r>
    </w:p>
    <w:p w14:paraId="01040291" w14:textId="77777777" w:rsidR="00616AF0" w:rsidRPr="00616AF0" w:rsidRDefault="00616AF0">
      <w:pPr>
        <w:numPr>
          <w:ilvl w:val="0"/>
          <w:numId w:val="106"/>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الوضوح</w:t>
      </w:r>
      <w:r w:rsidRPr="00616AF0">
        <w:rPr>
          <w:rFonts w:ascii="Sakkal Majalla" w:eastAsia="Times New Roman" w:hAnsi="Sakkal Majalla"/>
          <w:b/>
          <w:bCs/>
          <w:color w:val="auto"/>
          <w:sz w:val="48"/>
          <w:szCs w:val="36"/>
          <w:lang w:val="en-GB"/>
        </w:rPr>
        <w:t>.</w:t>
      </w:r>
    </w:p>
    <w:p w14:paraId="11E33411" w14:textId="77777777" w:rsidR="00616AF0" w:rsidRPr="00616AF0" w:rsidRDefault="00616AF0">
      <w:pPr>
        <w:numPr>
          <w:ilvl w:val="0"/>
          <w:numId w:val="106"/>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الترابط</w:t>
      </w:r>
      <w:r w:rsidRPr="00616AF0">
        <w:rPr>
          <w:rFonts w:ascii="Sakkal Majalla" w:eastAsia="Times New Roman" w:hAnsi="Sakkal Majalla"/>
          <w:b/>
          <w:bCs/>
          <w:color w:val="auto"/>
          <w:sz w:val="48"/>
          <w:szCs w:val="36"/>
          <w:lang w:val="en-GB"/>
        </w:rPr>
        <w:t>.</w:t>
      </w:r>
    </w:p>
    <w:p w14:paraId="54513D47" w14:textId="77777777" w:rsidR="00616AF0" w:rsidRPr="00616AF0" w:rsidRDefault="00616AF0">
      <w:pPr>
        <w:numPr>
          <w:ilvl w:val="0"/>
          <w:numId w:val="106"/>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التركيز على النقاط المهمة</w:t>
      </w:r>
      <w:r w:rsidRPr="00616AF0">
        <w:rPr>
          <w:rFonts w:ascii="Sakkal Majalla" w:eastAsia="Times New Roman" w:hAnsi="Sakkal Majalla"/>
          <w:b/>
          <w:bCs/>
          <w:color w:val="auto"/>
          <w:sz w:val="48"/>
          <w:szCs w:val="36"/>
          <w:lang w:val="en-GB"/>
        </w:rPr>
        <w:t>.</w:t>
      </w:r>
    </w:p>
    <w:p w14:paraId="006781D8" w14:textId="77777777" w:rsidR="00616AF0" w:rsidRDefault="00616AF0" w:rsidP="00616AF0">
      <w:pPr>
        <w:spacing w:after="200" w:line="240" w:lineRule="auto"/>
        <w:rPr>
          <w:rFonts w:ascii="Sakkal Majalla" w:eastAsia="Times New Roman" w:hAnsi="Sakkal Majalla"/>
          <w:b/>
          <w:bCs/>
          <w:color w:val="auto"/>
          <w:sz w:val="48"/>
          <w:szCs w:val="36"/>
          <w:rtl/>
        </w:rPr>
      </w:pPr>
    </w:p>
    <w:p w14:paraId="272439BE" w14:textId="77777777" w:rsidR="00616AF0" w:rsidRDefault="00616AF0" w:rsidP="00616AF0">
      <w:pPr>
        <w:spacing w:after="200" w:line="240" w:lineRule="auto"/>
        <w:rPr>
          <w:rFonts w:ascii="Sakkal Majalla" w:eastAsia="Times New Roman" w:hAnsi="Sakkal Majalla"/>
          <w:b/>
          <w:bCs/>
          <w:color w:val="auto"/>
          <w:sz w:val="48"/>
          <w:szCs w:val="36"/>
          <w:rtl/>
        </w:rPr>
      </w:pPr>
    </w:p>
    <w:p w14:paraId="4BA8AE9D" w14:textId="1DECF949"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lastRenderedPageBreak/>
        <w:t>ثالثاً: الخاتمة</w:t>
      </w:r>
    </w:p>
    <w:p w14:paraId="213F88B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تشمل</w:t>
      </w:r>
      <w:r w:rsidRPr="00616AF0">
        <w:rPr>
          <w:rFonts w:ascii="Sakkal Majalla" w:eastAsia="Times New Roman" w:hAnsi="Sakkal Majalla"/>
          <w:b/>
          <w:bCs/>
          <w:color w:val="auto"/>
          <w:sz w:val="48"/>
          <w:szCs w:val="36"/>
          <w:lang w:val="en-GB"/>
        </w:rPr>
        <w:t>:</w:t>
      </w:r>
    </w:p>
    <w:p w14:paraId="1D6C997E" w14:textId="77777777" w:rsidR="00616AF0" w:rsidRPr="00616AF0" w:rsidRDefault="00616AF0">
      <w:pPr>
        <w:numPr>
          <w:ilvl w:val="0"/>
          <w:numId w:val="107"/>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تلخيص النقاط الرئيسية</w:t>
      </w:r>
      <w:r w:rsidRPr="00616AF0">
        <w:rPr>
          <w:rFonts w:ascii="Sakkal Majalla" w:eastAsia="Times New Roman" w:hAnsi="Sakkal Majalla"/>
          <w:b/>
          <w:bCs/>
          <w:color w:val="auto"/>
          <w:sz w:val="48"/>
          <w:szCs w:val="36"/>
          <w:lang w:val="en-GB"/>
        </w:rPr>
        <w:t>.</w:t>
      </w:r>
    </w:p>
    <w:p w14:paraId="6A493569" w14:textId="77777777" w:rsidR="00616AF0" w:rsidRPr="00616AF0" w:rsidRDefault="00616AF0">
      <w:pPr>
        <w:numPr>
          <w:ilvl w:val="0"/>
          <w:numId w:val="107"/>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إعادة التأكيد على الرسالة الأساسية</w:t>
      </w:r>
      <w:r w:rsidRPr="00616AF0">
        <w:rPr>
          <w:rFonts w:ascii="Sakkal Majalla" w:eastAsia="Times New Roman" w:hAnsi="Sakkal Majalla"/>
          <w:b/>
          <w:bCs/>
          <w:color w:val="auto"/>
          <w:sz w:val="48"/>
          <w:szCs w:val="36"/>
          <w:lang w:val="en-GB"/>
        </w:rPr>
        <w:t>.</w:t>
      </w:r>
    </w:p>
    <w:p w14:paraId="1592F7A8" w14:textId="77777777" w:rsidR="00616AF0" w:rsidRPr="00616AF0" w:rsidRDefault="00616AF0">
      <w:pPr>
        <w:numPr>
          <w:ilvl w:val="0"/>
          <w:numId w:val="107"/>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تقديم التوصيات أو الإجراءات المطلوبة</w:t>
      </w:r>
      <w:r w:rsidRPr="00616AF0">
        <w:rPr>
          <w:rFonts w:ascii="Sakkal Majalla" w:eastAsia="Times New Roman" w:hAnsi="Sakkal Majalla"/>
          <w:b/>
          <w:bCs/>
          <w:color w:val="auto"/>
          <w:sz w:val="48"/>
          <w:szCs w:val="36"/>
          <w:lang w:val="en-GB"/>
        </w:rPr>
        <w:t>.</w:t>
      </w:r>
    </w:p>
    <w:p w14:paraId="42339AD5" w14:textId="77777777" w:rsidR="00616AF0" w:rsidRPr="00616AF0" w:rsidRDefault="00616AF0" w:rsidP="00616AF0">
      <w:pPr>
        <w:spacing w:after="200" w:line="240" w:lineRule="auto"/>
        <w:rPr>
          <w:rFonts w:ascii="Sakkal Majalla" w:eastAsia="Times New Roman" w:hAnsi="Sakkal Majalla"/>
          <w:b/>
          <w:bCs/>
          <w:color w:val="C00000"/>
          <w:sz w:val="48"/>
          <w:szCs w:val="36"/>
          <w:lang w:val="en-GB"/>
        </w:rPr>
      </w:pPr>
      <w:r w:rsidRPr="00616AF0">
        <w:rPr>
          <w:rFonts w:ascii="Sakkal Majalla" w:eastAsia="Times New Roman" w:hAnsi="Sakkal Majalla"/>
          <w:b/>
          <w:bCs/>
          <w:color w:val="C00000"/>
          <w:sz w:val="48"/>
          <w:szCs w:val="36"/>
          <w:rtl/>
        </w:rPr>
        <w:t>قواعد تنظيم المحتوى</w:t>
      </w:r>
    </w:p>
    <w:p w14:paraId="50C7BD10"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التدرج المنطقي</w:t>
      </w:r>
    </w:p>
    <w:p w14:paraId="19ACE6EE"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الانتقال من العام إلى الخاص أو من البسيط إلى المعقد</w:t>
      </w:r>
      <w:r w:rsidRPr="00616AF0">
        <w:rPr>
          <w:rFonts w:ascii="Sakkal Majalla" w:eastAsia="Times New Roman" w:hAnsi="Sakkal Majalla"/>
          <w:b/>
          <w:bCs/>
          <w:color w:val="auto"/>
          <w:sz w:val="48"/>
          <w:szCs w:val="36"/>
          <w:lang w:val="en-GB"/>
        </w:rPr>
        <w:t>.</w:t>
      </w:r>
    </w:p>
    <w:p w14:paraId="1924035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تقسيم المعلومات</w:t>
      </w:r>
    </w:p>
    <w:p w14:paraId="159FFF83"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تقسيم المحتوى إلى محاور وعناوين فرعية</w:t>
      </w:r>
      <w:r w:rsidRPr="00616AF0">
        <w:rPr>
          <w:rFonts w:ascii="Sakkal Majalla" w:eastAsia="Times New Roman" w:hAnsi="Sakkal Majalla"/>
          <w:b/>
          <w:bCs/>
          <w:color w:val="auto"/>
          <w:sz w:val="48"/>
          <w:szCs w:val="36"/>
          <w:lang w:val="en-GB"/>
        </w:rPr>
        <w:t>.</w:t>
      </w:r>
    </w:p>
    <w:p w14:paraId="361A0A33"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استخدام الأمثلة</w:t>
      </w:r>
    </w:p>
    <w:p w14:paraId="2006168E"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لزيادة الوضوح والفهم</w:t>
      </w:r>
      <w:r w:rsidRPr="00616AF0">
        <w:rPr>
          <w:rFonts w:ascii="Sakkal Majalla" w:eastAsia="Times New Roman" w:hAnsi="Sakkal Majalla"/>
          <w:b/>
          <w:bCs/>
          <w:color w:val="auto"/>
          <w:sz w:val="48"/>
          <w:szCs w:val="36"/>
          <w:lang w:val="en-GB"/>
        </w:rPr>
        <w:t>.</w:t>
      </w:r>
    </w:p>
    <w:p w14:paraId="249BF8C4"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التركيز على المعلومات المهمة</w:t>
      </w:r>
    </w:p>
    <w:p w14:paraId="0EA32D0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تجنب التفاصيل غير الضرورية</w:t>
      </w:r>
      <w:r w:rsidRPr="00616AF0">
        <w:rPr>
          <w:rFonts w:ascii="Sakkal Majalla" w:eastAsia="Times New Roman" w:hAnsi="Sakkal Majalla"/>
          <w:b/>
          <w:bCs/>
          <w:color w:val="auto"/>
          <w:sz w:val="48"/>
          <w:szCs w:val="36"/>
          <w:lang w:val="en-GB"/>
        </w:rPr>
        <w:t>.</w:t>
      </w:r>
    </w:p>
    <w:p w14:paraId="250242E0"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التوازن</w:t>
      </w:r>
    </w:p>
    <w:p w14:paraId="62CC581A"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عدم الإطالة أو الاختصار المخل</w:t>
      </w:r>
      <w:r w:rsidRPr="00616AF0">
        <w:rPr>
          <w:rFonts w:ascii="Sakkal Majalla" w:eastAsia="Times New Roman" w:hAnsi="Sakkal Majalla"/>
          <w:b/>
          <w:bCs/>
          <w:color w:val="auto"/>
          <w:sz w:val="48"/>
          <w:szCs w:val="36"/>
          <w:lang w:val="en-GB"/>
        </w:rPr>
        <w:t>.</w:t>
      </w:r>
    </w:p>
    <w:p w14:paraId="193C197B" w14:textId="77777777" w:rsidR="00616AF0" w:rsidRDefault="00616AF0" w:rsidP="00616AF0">
      <w:pPr>
        <w:spacing w:after="200" w:line="240" w:lineRule="auto"/>
        <w:rPr>
          <w:rFonts w:ascii="Sakkal Majalla" w:eastAsia="Times New Roman" w:hAnsi="Sakkal Majalla"/>
          <w:b/>
          <w:bCs/>
          <w:color w:val="auto"/>
          <w:sz w:val="48"/>
          <w:szCs w:val="36"/>
          <w:rtl/>
        </w:rPr>
      </w:pPr>
    </w:p>
    <w:p w14:paraId="6C071B10" w14:textId="77777777" w:rsidR="00616AF0" w:rsidRDefault="00616AF0" w:rsidP="00616AF0">
      <w:pPr>
        <w:spacing w:after="200" w:line="240" w:lineRule="auto"/>
        <w:rPr>
          <w:rFonts w:ascii="Sakkal Majalla" w:eastAsia="Times New Roman" w:hAnsi="Sakkal Majalla"/>
          <w:b/>
          <w:bCs/>
          <w:color w:val="auto"/>
          <w:sz w:val="48"/>
          <w:szCs w:val="36"/>
          <w:rtl/>
        </w:rPr>
      </w:pPr>
    </w:p>
    <w:p w14:paraId="545CB749" w14:textId="31AA4433" w:rsidR="00616AF0" w:rsidRPr="00616AF0" w:rsidRDefault="00616AF0" w:rsidP="00616AF0">
      <w:pPr>
        <w:spacing w:after="200" w:line="240" w:lineRule="auto"/>
        <w:rPr>
          <w:rFonts w:ascii="Sakkal Majalla" w:eastAsia="Times New Roman" w:hAnsi="Sakkal Majalla"/>
          <w:b/>
          <w:bCs/>
          <w:color w:val="C00000"/>
          <w:sz w:val="48"/>
          <w:szCs w:val="36"/>
          <w:lang w:val="en-GB"/>
        </w:rPr>
      </w:pPr>
      <w:r w:rsidRPr="00616AF0">
        <w:rPr>
          <w:rFonts w:ascii="Sakkal Majalla" w:eastAsia="Times New Roman" w:hAnsi="Sakkal Majalla"/>
          <w:b/>
          <w:bCs/>
          <w:color w:val="C00000"/>
          <w:sz w:val="48"/>
          <w:szCs w:val="36"/>
          <w:rtl/>
        </w:rPr>
        <w:lastRenderedPageBreak/>
        <w:t>أخطاء شائعة</w:t>
      </w:r>
    </w:p>
    <w:p w14:paraId="03F03D32" w14:textId="77777777" w:rsidR="00616AF0" w:rsidRPr="00616AF0" w:rsidRDefault="00616AF0">
      <w:pPr>
        <w:numPr>
          <w:ilvl w:val="0"/>
          <w:numId w:val="108"/>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العشوائية</w:t>
      </w:r>
      <w:r w:rsidRPr="00616AF0">
        <w:rPr>
          <w:rFonts w:ascii="Sakkal Majalla" w:eastAsia="Times New Roman" w:hAnsi="Sakkal Majalla"/>
          <w:b/>
          <w:bCs/>
          <w:color w:val="auto"/>
          <w:sz w:val="48"/>
          <w:szCs w:val="36"/>
          <w:lang w:val="en-GB"/>
        </w:rPr>
        <w:t>.</w:t>
      </w:r>
    </w:p>
    <w:p w14:paraId="32685A31" w14:textId="77777777" w:rsidR="00616AF0" w:rsidRPr="00616AF0" w:rsidRDefault="00616AF0">
      <w:pPr>
        <w:numPr>
          <w:ilvl w:val="0"/>
          <w:numId w:val="108"/>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كثرة المعلومات</w:t>
      </w:r>
      <w:r w:rsidRPr="00616AF0">
        <w:rPr>
          <w:rFonts w:ascii="Sakkal Majalla" w:eastAsia="Times New Roman" w:hAnsi="Sakkal Majalla"/>
          <w:b/>
          <w:bCs/>
          <w:color w:val="auto"/>
          <w:sz w:val="48"/>
          <w:szCs w:val="36"/>
          <w:lang w:val="en-GB"/>
        </w:rPr>
        <w:t>.</w:t>
      </w:r>
    </w:p>
    <w:p w14:paraId="6858D806" w14:textId="77777777" w:rsidR="00616AF0" w:rsidRPr="00616AF0" w:rsidRDefault="00616AF0">
      <w:pPr>
        <w:numPr>
          <w:ilvl w:val="0"/>
          <w:numId w:val="108"/>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تكرار الأفكار</w:t>
      </w:r>
      <w:r w:rsidRPr="00616AF0">
        <w:rPr>
          <w:rFonts w:ascii="Sakkal Majalla" w:eastAsia="Times New Roman" w:hAnsi="Sakkal Majalla"/>
          <w:b/>
          <w:bCs/>
          <w:color w:val="auto"/>
          <w:sz w:val="48"/>
          <w:szCs w:val="36"/>
          <w:lang w:val="en-GB"/>
        </w:rPr>
        <w:t>.</w:t>
      </w:r>
    </w:p>
    <w:p w14:paraId="3364504C" w14:textId="77777777" w:rsidR="00616AF0" w:rsidRPr="00616AF0" w:rsidRDefault="00616AF0">
      <w:pPr>
        <w:numPr>
          <w:ilvl w:val="0"/>
          <w:numId w:val="108"/>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ضعف الترابط</w:t>
      </w:r>
      <w:r w:rsidRPr="00616AF0">
        <w:rPr>
          <w:rFonts w:ascii="Sakkal Majalla" w:eastAsia="Times New Roman" w:hAnsi="Sakkal Majalla"/>
          <w:b/>
          <w:bCs/>
          <w:color w:val="auto"/>
          <w:sz w:val="48"/>
          <w:szCs w:val="36"/>
          <w:lang w:val="en-GB"/>
        </w:rPr>
        <w:t>.</w:t>
      </w:r>
    </w:p>
    <w:p w14:paraId="22B93E60" w14:textId="696E5982" w:rsidR="00616AF0" w:rsidRPr="00616AF0" w:rsidRDefault="00616AF0">
      <w:pPr>
        <w:numPr>
          <w:ilvl w:val="0"/>
          <w:numId w:val="108"/>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غياب الخلاصة</w:t>
      </w:r>
      <w:r w:rsidRPr="00616AF0">
        <w:rPr>
          <w:rFonts w:ascii="Sakkal Majalla" w:eastAsia="Times New Roman" w:hAnsi="Sakkal Majalla"/>
          <w:b/>
          <w:bCs/>
          <w:color w:val="auto"/>
          <w:sz w:val="48"/>
          <w:szCs w:val="36"/>
          <w:lang w:val="en-GB"/>
        </w:rPr>
        <w:t>.</w:t>
      </w:r>
    </w:p>
    <w:p w14:paraId="379ABD65" w14:textId="77777777" w:rsidR="00616AF0" w:rsidRPr="00616AF0" w:rsidRDefault="00616AF0" w:rsidP="00616AF0">
      <w:pPr>
        <w:spacing w:after="200" w:line="240" w:lineRule="auto"/>
        <w:jc w:val="center"/>
        <w:rPr>
          <w:rFonts w:ascii="Sakkal Majalla" w:eastAsia="Times New Roman" w:hAnsi="Sakkal Majalla"/>
          <w:b/>
          <w:bCs/>
          <w:color w:val="006666"/>
          <w:sz w:val="56"/>
          <w:szCs w:val="44"/>
          <w:lang w:val="en-GB"/>
        </w:rPr>
      </w:pPr>
      <w:r w:rsidRPr="00616AF0">
        <w:rPr>
          <w:rFonts w:ascii="Sakkal Majalla" w:eastAsia="Times New Roman" w:hAnsi="Sakkal Majalla"/>
          <w:b/>
          <w:bCs/>
          <w:color w:val="006666"/>
          <w:sz w:val="56"/>
          <w:szCs w:val="44"/>
          <w:rtl/>
        </w:rPr>
        <w:t>ثالثاً: مهارات الإلقاء والتقديم</w:t>
      </w:r>
    </w:p>
    <w:p w14:paraId="041A2B53"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الإلقاء هو الوسيلة التي يتم من خلالها نقل محتوى العرض إلى الجمهور. ولذلك فإن نجاح العرض لا يعتمد فقط على جودة المحتوى، بل يعتمد أيضًا على قدرة المتحدث على تقديمه بأسلوب احترافي وجذاب</w:t>
      </w:r>
      <w:r w:rsidRPr="00616AF0">
        <w:rPr>
          <w:rFonts w:ascii="Sakkal Majalla" w:eastAsia="Times New Roman" w:hAnsi="Sakkal Majalla"/>
          <w:b/>
          <w:bCs/>
          <w:color w:val="auto"/>
          <w:sz w:val="48"/>
          <w:szCs w:val="36"/>
          <w:lang w:val="en-GB"/>
        </w:rPr>
        <w:t>.</w:t>
      </w:r>
    </w:p>
    <w:p w14:paraId="7AFCC2C6"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مفهوم مهارات الإلقاء</w:t>
      </w:r>
    </w:p>
    <w:p w14:paraId="4DC92BE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هي</w:t>
      </w:r>
      <w:r w:rsidRPr="00616AF0">
        <w:rPr>
          <w:rFonts w:ascii="Sakkal Majalla" w:eastAsia="Times New Roman" w:hAnsi="Sakkal Majalla"/>
          <w:b/>
          <w:bCs/>
          <w:color w:val="auto"/>
          <w:sz w:val="48"/>
          <w:szCs w:val="36"/>
          <w:lang w:val="en-GB"/>
        </w:rPr>
        <w:t>:</w:t>
      </w:r>
    </w:p>
    <w:p w14:paraId="39A60E1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lang w:val="en-GB"/>
        </w:rPr>
        <w:t>"</w:t>
      </w:r>
      <w:r w:rsidRPr="00616AF0">
        <w:rPr>
          <w:rFonts w:ascii="Sakkal Majalla" w:eastAsia="Times New Roman" w:hAnsi="Sakkal Majalla"/>
          <w:b/>
          <w:bCs/>
          <w:color w:val="auto"/>
          <w:sz w:val="48"/>
          <w:szCs w:val="36"/>
          <w:rtl/>
        </w:rPr>
        <w:t>مجموعة المهارات التي تساعد المتحدث على تقديم المعلومات والأفكار بوضوح وثقة وتأثير أمام الجمهور</w:t>
      </w:r>
      <w:r w:rsidRPr="00616AF0">
        <w:rPr>
          <w:rFonts w:ascii="Sakkal Majalla" w:eastAsia="Times New Roman" w:hAnsi="Sakkal Majalla"/>
          <w:b/>
          <w:bCs/>
          <w:color w:val="auto"/>
          <w:sz w:val="48"/>
          <w:szCs w:val="36"/>
          <w:lang w:val="en-GB"/>
        </w:rPr>
        <w:t>."</w:t>
      </w:r>
    </w:p>
    <w:p w14:paraId="3276712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أهمية مهارات الإلقاء</w:t>
      </w:r>
    </w:p>
    <w:p w14:paraId="04DFA9E2" w14:textId="2E46A46B"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616AF0">
        <w:rPr>
          <w:rFonts w:ascii="Sakkal Majalla" w:eastAsia="Times New Roman" w:hAnsi="Sakkal Majalla"/>
          <w:b/>
          <w:bCs/>
          <w:color w:val="auto"/>
          <w:sz w:val="48"/>
          <w:szCs w:val="36"/>
          <w:rtl/>
        </w:rPr>
        <w:t>جذب الانتباه</w:t>
      </w:r>
    </w:p>
    <w:p w14:paraId="1384E5DF"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تحافظ على تركيز الحضور</w:t>
      </w:r>
      <w:r w:rsidRPr="00616AF0">
        <w:rPr>
          <w:rFonts w:ascii="Sakkal Majalla" w:eastAsia="Times New Roman" w:hAnsi="Sakkal Majalla"/>
          <w:b/>
          <w:bCs/>
          <w:color w:val="auto"/>
          <w:sz w:val="48"/>
          <w:szCs w:val="36"/>
          <w:lang w:val="en-GB"/>
        </w:rPr>
        <w:t>.</w:t>
      </w:r>
    </w:p>
    <w:p w14:paraId="6C735A46" w14:textId="21FC74CF"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تعزيز الفهم</w:t>
      </w:r>
    </w:p>
    <w:p w14:paraId="205B2D76"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lastRenderedPageBreak/>
        <w:t>تساعد على توصيل الرسالة بوضوح</w:t>
      </w:r>
      <w:r w:rsidRPr="00616AF0">
        <w:rPr>
          <w:rFonts w:ascii="Sakkal Majalla" w:eastAsia="Times New Roman" w:hAnsi="Sakkal Majalla"/>
          <w:b/>
          <w:bCs/>
          <w:color w:val="auto"/>
          <w:sz w:val="48"/>
          <w:szCs w:val="36"/>
          <w:lang w:val="en-GB"/>
        </w:rPr>
        <w:t>.</w:t>
      </w:r>
    </w:p>
    <w:p w14:paraId="64EBCF6C" w14:textId="22D6360D"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زيادة التأثير</w:t>
      </w:r>
    </w:p>
    <w:p w14:paraId="45814DFB"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تعزز الإقناع والاستجابة</w:t>
      </w:r>
      <w:r w:rsidRPr="00616AF0">
        <w:rPr>
          <w:rFonts w:ascii="Sakkal Majalla" w:eastAsia="Times New Roman" w:hAnsi="Sakkal Majalla"/>
          <w:b/>
          <w:bCs/>
          <w:color w:val="auto"/>
          <w:sz w:val="48"/>
          <w:szCs w:val="36"/>
          <w:lang w:val="en-GB"/>
        </w:rPr>
        <w:t>.</w:t>
      </w:r>
    </w:p>
    <w:p w14:paraId="0C9977AB" w14:textId="58AF2777"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Pr="00616AF0">
        <w:rPr>
          <w:rFonts w:ascii="Sakkal Majalla" w:eastAsia="Times New Roman" w:hAnsi="Sakkal Majalla"/>
          <w:b/>
          <w:bCs/>
          <w:color w:val="auto"/>
          <w:sz w:val="48"/>
          <w:szCs w:val="36"/>
          <w:rtl/>
        </w:rPr>
        <w:t>بناء الثقة</w:t>
      </w:r>
    </w:p>
    <w:p w14:paraId="76909AA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تعكس احترافية المتحدث</w:t>
      </w:r>
      <w:r w:rsidRPr="00616AF0">
        <w:rPr>
          <w:rFonts w:ascii="Sakkal Majalla" w:eastAsia="Times New Roman" w:hAnsi="Sakkal Majalla"/>
          <w:b/>
          <w:bCs/>
          <w:color w:val="auto"/>
          <w:sz w:val="48"/>
          <w:szCs w:val="36"/>
          <w:lang w:val="en-GB"/>
        </w:rPr>
        <w:t>.</w:t>
      </w:r>
    </w:p>
    <w:p w14:paraId="248A206F" w14:textId="77777777" w:rsidR="00616AF0" w:rsidRPr="00616AF0" w:rsidRDefault="00616AF0" w:rsidP="00616AF0">
      <w:pPr>
        <w:spacing w:after="200" w:line="240" w:lineRule="auto"/>
        <w:rPr>
          <w:rFonts w:ascii="Sakkal Majalla" w:eastAsia="Times New Roman" w:hAnsi="Sakkal Majalla"/>
          <w:b/>
          <w:bCs/>
          <w:color w:val="C00000"/>
          <w:sz w:val="48"/>
          <w:szCs w:val="36"/>
          <w:lang w:val="en-GB"/>
        </w:rPr>
      </w:pPr>
      <w:r w:rsidRPr="00616AF0">
        <w:rPr>
          <w:rFonts w:ascii="Sakkal Majalla" w:eastAsia="Times New Roman" w:hAnsi="Sakkal Majalla"/>
          <w:b/>
          <w:bCs/>
          <w:color w:val="C00000"/>
          <w:sz w:val="48"/>
          <w:szCs w:val="36"/>
          <w:rtl/>
        </w:rPr>
        <w:t>عناصر الإلقاء الفعال</w:t>
      </w:r>
    </w:p>
    <w:p w14:paraId="620B1079"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نبرة الصوت</w:t>
      </w:r>
    </w:p>
    <w:p w14:paraId="5D83DD1A"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يجب أن تكون</w:t>
      </w:r>
      <w:r w:rsidRPr="00616AF0">
        <w:rPr>
          <w:rFonts w:ascii="Sakkal Majalla" w:eastAsia="Times New Roman" w:hAnsi="Sakkal Majalla"/>
          <w:b/>
          <w:bCs/>
          <w:color w:val="auto"/>
          <w:sz w:val="48"/>
          <w:szCs w:val="36"/>
          <w:lang w:val="en-GB"/>
        </w:rPr>
        <w:t>:</w:t>
      </w:r>
    </w:p>
    <w:p w14:paraId="26C624E9" w14:textId="77777777" w:rsidR="00616AF0" w:rsidRPr="00616AF0" w:rsidRDefault="00616AF0">
      <w:pPr>
        <w:numPr>
          <w:ilvl w:val="0"/>
          <w:numId w:val="109"/>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واضحة</w:t>
      </w:r>
      <w:r w:rsidRPr="00616AF0">
        <w:rPr>
          <w:rFonts w:ascii="Sakkal Majalla" w:eastAsia="Times New Roman" w:hAnsi="Sakkal Majalla"/>
          <w:b/>
          <w:bCs/>
          <w:color w:val="auto"/>
          <w:sz w:val="48"/>
          <w:szCs w:val="36"/>
          <w:lang w:val="en-GB"/>
        </w:rPr>
        <w:t>.</w:t>
      </w:r>
    </w:p>
    <w:p w14:paraId="1A82B8CB" w14:textId="77777777" w:rsidR="00616AF0" w:rsidRPr="00616AF0" w:rsidRDefault="00616AF0">
      <w:pPr>
        <w:numPr>
          <w:ilvl w:val="0"/>
          <w:numId w:val="109"/>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متوازنة</w:t>
      </w:r>
      <w:r w:rsidRPr="00616AF0">
        <w:rPr>
          <w:rFonts w:ascii="Sakkal Majalla" w:eastAsia="Times New Roman" w:hAnsi="Sakkal Majalla"/>
          <w:b/>
          <w:bCs/>
          <w:color w:val="auto"/>
          <w:sz w:val="48"/>
          <w:szCs w:val="36"/>
          <w:lang w:val="en-GB"/>
        </w:rPr>
        <w:t>.</w:t>
      </w:r>
    </w:p>
    <w:p w14:paraId="23F7F56D" w14:textId="77777777" w:rsidR="00616AF0" w:rsidRPr="00616AF0" w:rsidRDefault="00616AF0">
      <w:pPr>
        <w:numPr>
          <w:ilvl w:val="0"/>
          <w:numId w:val="109"/>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مناسبة للموقف</w:t>
      </w:r>
      <w:r w:rsidRPr="00616AF0">
        <w:rPr>
          <w:rFonts w:ascii="Sakkal Majalla" w:eastAsia="Times New Roman" w:hAnsi="Sakkal Majalla"/>
          <w:b/>
          <w:bCs/>
          <w:color w:val="auto"/>
          <w:sz w:val="48"/>
          <w:szCs w:val="36"/>
          <w:lang w:val="en-GB"/>
        </w:rPr>
        <w:t>.</w:t>
      </w:r>
    </w:p>
    <w:p w14:paraId="7A8F1A7B"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سرعة الحديث</w:t>
      </w:r>
    </w:p>
    <w:p w14:paraId="5EF7D040"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تجنب</w:t>
      </w:r>
      <w:r w:rsidRPr="00616AF0">
        <w:rPr>
          <w:rFonts w:ascii="Sakkal Majalla" w:eastAsia="Times New Roman" w:hAnsi="Sakkal Majalla"/>
          <w:b/>
          <w:bCs/>
          <w:color w:val="auto"/>
          <w:sz w:val="48"/>
          <w:szCs w:val="36"/>
          <w:lang w:val="en-GB"/>
        </w:rPr>
        <w:t>:</w:t>
      </w:r>
    </w:p>
    <w:p w14:paraId="63FD12EC" w14:textId="77777777" w:rsidR="00616AF0" w:rsidRPr="00616AF0" w:rsidRDefault="00616AF0">
      <w:pPr>
        <w:numPr>
          <w:ilvl w:val="0"/>
          <w:numId w:val="110"/>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السرعة الزائدة</w:t>
      </w:r>
      <w:r w:rsidRPr="00616AF0">
        <w:rPr>
          <w:rFonts w:ascii="Sakkal Majalla" w:eastAsia="Times New Roman" w:hAnsi="Sakkal Majalla"/>
          <w:b/>
          <w:bCs/>
          <w:color w:val="auto"/>
          <w:sz w:val="48"/>
          <w:szCs w:val="36"/>
          <w:lang w:val="en-GB"/>
        </w:rPr>
        <w:t>.</w:t>
      </w:r>
    </w:p>
    <w:p w14:paraId="7ECBC23F" w14:textId="77777777" w:rsidR="00616AF0" w:rsidRPr="00616AF0" w:rsidRDefault="00616AF0">
      <w:pPr>
        <w:numPr>
          <w:ilvl w:val="0"/>
          <w:numId w:val="110"/>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البطء الممل</w:t>
      </w:r>
      <w:r w:rsidRPr="00616AF0">
        <w:rPr>
          <w:rFonts w:ascii="Sakkal Majalla" w:eastAsia="Times New Roman" w:hAnsi="Sakkal Majalla"/>
          <w:b/>
          <w:bCs/>
          <w:color w:val="auto"/>
          <w:sz w:val="48"/>
          <w:szCs w:val="36"/>
          <w:lang w:val="en-GB"/>
        </w:rPr>
        <w:t>.</w:t>
      </w:r>
    </w:p>
    <w:p w14:paraId="69E7D4E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الوضوح</w:t>
      </w:r>
    </w:p>
    <w:p w14:paraId="7DDFC96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نطق الكلمات بصورة صحيحة</w:t>
      </w:r>
      <w:r w:rsidRPr="00616AF0">
        <w:rPr>
          <w:rFonts w:ascii="Sakkal Majalla" w:eastAsia="Times New Roman" w:hAnsi="Sakkal Majalla"/>
          <w:b/>
          <w:bCs/>
          <w:color w:val="auto"/>
          <w:sz w:val="48"/>
          <w:szCs w:val="36"/>
          <w:lang w:val="en-GB"/>
        </w:rPr>
        <w:t>.</w:t>
      </w:r>
    </w:p>
    <w:p w14:paraId="0D3D8D2C"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lastRenderedPageBreak/>
        <w:t>الثقة بالنفس</w:t>
      </w:r>
    </w:p>
    <w:p w14:paraId="0D5D7913"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إظهار الثقة دون مبالغة</w:t>
      </w:r>
      <w:r w:rsidRPr="00616AF0">
        <w:rPr>
          <w:rFonts w:ascii="Sakkal Majalla" w:eastAsia="Times New Roman" w:hAnsi="Sakkal Majalla"/>
          <w:b/>
          <w:bCs/>
          <w:color w:val="auto"/>
          <w:sz w:val="48"/>
          <w:szCs w:val="36"/>
          <w:lang w:val="en-GB"/>
        </w:rPr>
        <w:t>.</w:t>
      </w:r>
    </w:p>
    <w:p w14:paraId="55FA8832"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التواصل البصري</w:t>
      </w:r>
    </w:p>
    <w:p w14:paraId="0747CC25"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النظر إلى الجمهور أثناء الحديث</w:t>
      </w:r>
      <w:r w:rsidRPr="00616AF0">
        <w:rPr>
          <w:rFonts w:ascii="Sakkal Majalla" w:eastAsia="Times New Roman" w:hAnsi="Sakkal Majalla"/>
          <w:b/>
          <w:bCs/>
          <w:color w:val="auto"/>
          <w:sz w:val="48"/>
          <w:szCs w:val="36"/>
          <w:lang w:val="en-GB"/>
        </w:rPr>
        <w:t>.</w:t>
      </w:r>
    </w:p>
    <w:p w14:paraId="686F6315"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لغة الجسد</w:t>
      </w:r>
    </w:p>
    <w:p w14:paraId="14390CF3"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استخدام الإيماءات بشكل طبيعي</w:t>
      </w:r>
      <w:r w:rsidRPr="00616AF0">
        <w:rPr>
          <w:rFonts w:ascii="Sakkal Majalla" w:eastAsia="Times New Roman" w:hAnsi="Sakkal Majalla"/>
          <w:b/>
          <w:bCs/>
          <w:color w:val="auto"/>
          <w:sz w:val="48"/>
          <w:szCs w:val="36"/>
          <w:lang w:val="en-GB"/>
        </w:rPr>
        <w:t>.</w:t>
      </w:r>
    </w:p>
    <w:p w14:paraId="6BB2847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أساليب جذب انتباه الجمهور</w:t>
      </w:r>
    </w:p>
    <w:p w14:paraId="3A90C04B" w14:textId="77777777" w:rsidR="00616AF0" w:rsidRPr="00616AF0" w:rsidRDefault="00616AF0">
      <w:pPr>
        <w:numPr>
          <w:ilvl w:val="0"/>
          <w:numId w:val="111"/>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طرح الأسئلة</w:t>
      </w:r>
      <w:r w:rsidRPr="00616AF0">
        <w:rPr>
          <w:rFonts w:ascii="Sakkal Majalla" w:eastAsia="Times New Roman" w:hAnsi="Sakkal Majalla"/>
          <w:b/>
          <w:bCs/>
          <w:color w:val="auto"/>
          <w:sz w:val="48"/>
          <w:szCs w:val="36"/>
          <w:lang w:val="en-GB"/>
        </w:rPr>
        <w:t>.</w:t>
      </w:r>
    </w:p>
    <w:p w14:paraId="5E2DC8D9" w14:textId="77777777" w:rsidR="00616AF0" w:rsidRPr="00616AF0" w:rsidRDefault="00616AF0">
      <w:pPr>
        <w:numPr>
          <w:ilvl w:val="0"/>
          <w:numId w:val="111"/>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استخدام القصص</w:t>
      </w:r>
      <w:r w:rsidRPr="00616AF0">
        <w:rPr>
          <w:rFonts w:ascii="Sakkal Majalla" w:eastAsia="Times New Roman" w:hAnsi="Sakkal Majalla"/>
          <w:b/>
          <w:bCs/>
          <w:color w:val="auto"/>
          <w:sz w:val="48"/>
          <w:szCs w:val="36"/>
          <w:lang w:val="en-GB"/>
        </w:rPr>
        <w:t>.</w:t>
      </w:r>
    </w:p>
    <w:p w14:paraId="1D7F113D" w14:textId="77777777" w:rsidR="00616AF0" w:rsidRPr="00616AF0" w:rsidRDefault="00616AF0">
      <w:pPr>
        <w:numPr>
          <w:ilvl w:val="0"/>
          <w:numId w:val="111"/>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عرض الأمثلة الواقعية</w:t>
      </w:r>
      <w:r w:rsidRPr="00616AF0">
        <w:rPr>
          <w:rFonts w:ascii="Sakkal Majalla" w:eastAsia="Times New Roman" w:hAnsi="Sakkal Majalla"/>
          <w:b/>
          <w:bCs/>
          <w:color w:val="auto"/>
          <w:sz w:val="48"/>
          <w:szCs w:val="36"/>
          <w:lang w:val="en-GB"/>
        </w:rPr>
        <w:t>.</w:t>
      </w:r>
    </w:p>
    <w:p w14:paraId="2EC513EC" w14:textId="77777777" w:rsidR="00616AF0" w:rsidRPr="00616AF0" w:rsidRDefault="00616AF0">
      <w:pPr>
        <w:numPr>
          <w:ilvl w:val="0"/>
          <w:numId w:val="111"/>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الاستعانة بالإحصاءات</w:t>
      </w:r>
      <w:r w:rsidRPr="00616AF0">
        <w:rPr>
          <w:rFonts w:ascii="Sakkal Majalla" w:eastAsia="Times New Roman" w:hAnsi="Sakkal Majalla"/>
          <w:b/>
          <w:bCs/>
          <w:color w:val="auto"/>
          <w:sz w:val="48"/>
          <w:szCs w:val="36"/>
          <w:lang w:val="en-GB"/>
        </w:rPr>
        <w:t>.</w:t>
      </w:r>
    </w:p>
    <w:p w14:paraId="599A1881" w14:textId="77777777" w:rsidR="00616AF0" w:rsidRPr="00616AF0" w:rsidRDefault="00616AF0">
      <w:pPr>
        <w:numPr>
          <w:ilvl w:val="0"/>
          <w:numId w:val="111"/>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التفاعل المستمر</w:t>
      </w:r>
      <w:r w:rsidRPr="00616AF0">
        <w:rPr>
          <w:rFonts w:ascii="Sakkal Majalla" w:eastAsia="Times New Roman" w:hAnsi="Sakkal Majalla"/>
          <w:b/>
          <w:bCs/>
          <w:color w:val="auto"/>
          <w:sz w:val="48"/>
          <w:szCs w:val="36"/>
          <w:lang w:val="en-GB"/>
        </w:rPr>
        <w:t>.</w:t>
      </w:r>
    </w:p>
    <w:p w14:paraId="07AAE98E"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أخطاء في الإلقاء</w:t>
      </w:r>
    </w:p>
    <w:p w14:paraId="42CE9426" w14:textId="77777777" w:rsidR="00616AF0" w:rsidRPr="00616AF0" w:rsidRDefault="00616AF0">
      <w:pPr>
        <w:numPr>
          <w:ilvl w:val="0"/>
          <w:numId w:val="11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القراءة المباشرة من الشرائح</w:t>
      </w:r>
      <w:r w:rsidRPr="00616AF0">
        <w:rPr>
          <w:rFonts w:ascii="Sakkal Majalla" w:eastAsia="Times New Roman" w:hAnsi="Sakkal Majalla"/>
          <w:b/>
          <w:bCs/>
          <w:color w:val="auto"/>
          <w:sz w:val="48"/>
          <w:szCs w:val="36"/>
          <w:lang w:val="en-GB"/>
        </w:rPr>
        <w:t>.</w:t>
      </w:r>
    </w:p>
    <w:p w14:paraId="0A164C0D" w14:textId="77777777" w:rsidR="00616AF0" w:rsidRPr="00616AF0" w:rsidRDefault="00616AF0">
      <w:pPr>
        <w:numPr>
          <w:ilvl w:val="0"/>
          <w:numId w:val="11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التحدث بصوت منخفض</w:t>
      </w:r>
      <w:r w:rsidRPr="00616AF0">
        <w:rPr>
          <w:rFonts w:ascii="Sakkal Majalla" w:eastAsia="Times New Roman" w:hAnsi="Sakkal Majalla"/>
          <w:b/>
          <w:bCs/>
          <w:color w:val="auto"/>
          <w:sz w:val="48"/>
          <w:szCs w:val="36"/>
          <w:lang w:val="en-GB"/>
        </w:rPr>
        <w:t>.</w:t>
      </w:r>
    </w:p>
    <w:p w14:paraId="147044D3" w14:textId="77777777" w:rsidR="00616AF0" w:rsidRPr="00616AF0" w:rsidRDefault="00616AF0">
      <w:pPr>
        <w:numPr>
          <w:ilvl w:val="0"/>
          <w:numId w:val="11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التحدث بسرعة كبيرة</w:t>
      </w:r>
      <w:r w:rsidRPr="00616AF0">
        <w:rPr>
          <w:rFonts w:ascii="Sakkal Majalla" w:eastAsia="Times New Roman" w:hAnsi="Sakkal Majalla"/>
          <w:b/>
          <w:bCs/>
          <w:color w:val="auto"/>
          <w:sz w:val="48"/>
          <w:szCs w:val="36"/>
          <w:lang w:val="en-GB"/>
        </w:rPr>
        <w:t>.</w:t>
      </w:r>
    </w:p>
    <w:p w14:paraId="320D0BAD" w14:textId="77777777" w:rsidR="00616AF0" w:rsidRPr="00616AF0" w:rsidRDefault="00616AF0">
      <w:pPr>
        <w:numPr>
          <w:ilvl w:val="0"/>
          <w:numId w:val="11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تجنب النظر للجمهور</w:t>
      </w:r>
      <w:r w:rsidRPr="00616AF0">
        <w:rPr>
          <w:rFonts w:ascii="Sakkal Majalla" w:eastAsia="Times New Roman" w:hAnsi="Sakkal Majalla"/>
          <w:b/>
          <w:bCs/>
          <w:color w:val="auto"/>
          <w:sz w:val="48"/>
          <w:szCs w:val="36"/>
          <w:lang w:val="en-GB"/>
        </w:rPr>
        <w:t>.</w:t>
      </w:r>
    </w:p>
    <w:p w14:paraId="578E55B1" w14:textId="7A0F9DF0" w:rsidR="00616AF0" w:rsidRPr="00616AF0" w:rsidRDefault="00616AF0">
      <w:pPr>
        <w:numPr>
          <w:ilvl w:val="0"/>
          <w:numId w:val="11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lastRenderedPageBreak/>
        <w:t>الإفراط في الحركات العشوائية</w:t>
      </w:r>
      <w:r w:rsidRPr="00616AF0">
        <w:rPr>
          <w:rFonts w:ascii="Sakkal Majalla" w:eastAsia="Times New Roman" w:hAnsi="Sakkal Majalla"/>
          <w:b/>
          <w:bCs/>
          <w:color w:val="auto"/>
          <w:sz w:val="48"/>
          <w:szCs w:val="36"/>
          <w:lang w:val="en-GB"/>
        </w:rPr>
        <w:t>.</w:t>
      </w:r>
    </w:p>
    <w:p w14:paraId="0A7A5141" w14:textId="77777777" w:rsidR="00616AF0" w:rsidRPr="00616AF0" w:rsidRDefault="00616AF0" w:rsidP="00616AF0">
      <w:pPr>
        <w:spacing w:after="200" w:line="240" w:lineRule="auto"/>
        <w:jc w:val="center"/>
        <w:rPr>
          <w:rFonts w:ascii="Sakkal Majalla" w:eastAsia="Times New Roman" w:hAnsi="Sakkal Majalla"/>
          <w:b/>
          <w:bCs/>
          <w:color w:val="006666"/>
          <w:sz w:val="72"/>
          <w:szCs w:val="48"/>
          <w:lang w:val="en-GB"/>
        </w:rPr>
      </w:pPr>
      <w:r w:rsidRPr="00616AF0">
        <w:rPr>
          <w:rFonts w:ascii="Sakkal Majalla" w:eastAsia="Times New Roman" w:hAnsi="Sakkal Majalla"/>
          <w:b/>
          <w:bCs/>
          <w:color w:val="006666"/>
          <w:sz w:val="72"/>
          <w:szCs w:val="48"/>
          <w:rtl/>
        </w:rPr>
        <w:t>رابعاً: التعامل مع الجمهور</w:t>
      </w:r>
    </w:p>
    <w:p w14:paraId="118BD7F3"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مقدمة</w:t>
      </w:r>
    </w:p>
    <w:p w14:paraId="3CE834A2"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يُعتبر الجمهور العنصر الأساسي في أي عرض تقديمي، ولذلك فإن نجاح العرض يعتمد بدرجة كبيرة على قدرة المتحدث على فهم الجمهور والتفاعل معه وإدارة اهتمامه طوال فترة العرض</w:t>
      </w:r>
      <w:r w:rsidRPr="00616AF0">
        <w:rPr>
          <w:rFonts w:ascii="Sakkal Majalla" w:eastAsia="Times New Roman" w:hAnsi="Sakkal Majalla"/>
          <w:b/>
          <w:bCs/>
          <w:color w:val="auto"/>
          <w:sz w:val="48"/>
          <w:szCs w:val="36"/>
          <w:lang w:val="en-GB"/>
        </w:rPr>
        <w:t>.</w:t>
      </w:r>
    </w:p>
    <w:p w14:paraId="3337FCE6"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مفهوم التعامل مع الجمهور</w:t>
      </w:r>
    </w:p>
    <w:p w14:paraId="05EDD96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هو</w:t>
      </w:r>
      <w:r w:rsidRPr="00616AF0">
        <w:rPr>
          <w:rFonts w:ascii="Sakkal Majalla" w:eastAsia="Times New Roman" w:hAnsi="Sakkal Majalla"/>
          <w:b/>
          <w:bCs/>
          <w:color w:val="auto"/>
          <w:sz w:val="48"/>
          <w:szCs w:val="36"/>
          <w:lang w:val="en-GB"/>
        </w:rPr>
        <w:t>:</w:t>
      </w:r>
    </w:p>
    <w:p w14:paraId="10BAE439"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lang w:val="en-GB"/>
        </w:rPr>
        <w:t>"</w:t>
      </w:r>
      <w:r w:rsidRPr="00616AF0">
        <w:rPr>
          <w:rFonts w:ascii="Sakkal Majalla" w:eastAsia="Times New Roman" w:hAnsi="Sakkal Majalla"/>
          <w:b/>
          <w:bCs/>
          <w:color w:val="auto"/>
          <w:sz w:val="48"/>
          <w:szCs w:val="36"/>
          <w:rtl/>
        </w:rPr>
        <w:t>مجموعة الممارسات والمهارات التي يستخدمها المتحدث لبناء تفاعل إيجابي مع الحضور وتحقيق أهداف العرض</w:t>
      </w:r>
      <w:r w:rsidRPr="00616AF0">
        <w:rPr>
          <w:rFonts w:ascii="Sakkal Majalla" w:eastAsia="Times New Roman" w:hAnsi="Sakkal Majalla"/>
          <w:b/>
          <w:bCs/>
          <w:color w:val="auto"/>
          <w:sz w:val="48"/>
          <w:szCs w:val="36"/>
          <w:lang w:val="en-GB"/>
        </w:rPr>
        <w:t>."</w:t>
      </w:r>
    </w:p>
    <w:p w14:paraId="6CD205F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أهمية التعامل الجيد مع الجمهور</w:t>
      </w:r>
    </w:p>
    <w:p w14:paraId="503BDBD3" w14:textId="76B5B05D"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616AF0">
        <w:rPr>
          <w:rFonts w:ascii="Sakkal Majalla" w:eastAsia="Times New Roman" w:hAnsi="Sakkal Majalla"/>
          <w:b/>
          <w:bCs/>
          <w:color w:val="auto"/>
          <w:sz w:val="48"/>
          <w:szCs w:val="36"/>
          <w:rtl/>
        </w:rPr>
        <w:t>زيادة التفاعل</w:t>
      </w:r>
    </w:p>
    <w:p w14:paraId="236D1AA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يشجع الحضور على المشاركة</w:t>
      </w:r>
      <w:r w:rsidRPr="00616AF0">
        <w:rPr>
          <w:rFonts w:ascii="Sakkal Majalla" w:eastAsia="Times New Roman" w:hAnsi="Sakkal Majalla"/>
          <w:b/>
          <w:bCs/>
          <w:color w:val="auto"/>
          <w:sz w:val="48"/>
          <w:szCs w:val="36"/>
          <w:lang w:val="en-GB"/>
        </w:rPr>
        <w:t>.</w:t>
      </w:r>
    </w:p>
    <w:p w14:paraId="2BA51D57" w14:textId="0824F5DA"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تحسين الفهم</w:t>
      </w:r>
    </w:p>
    <w:p w14:paraId="786358CF"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يساعد على توضيح الأفكار</w:t>
      </w:r>
      <w:r w:rsidRPr="00616AF0">
        <w:rPr>
          <w:rFonts w:ascii="Sakkal Majalla" w:eastAsia="Times New Roman" w:hAnsi="Sakkal Majalla"/>
          <w:b/>
          <w:bCs/>
          <w:color w:val="auto"/>
          <w:sz w:val="48"/>
          <w:szCs w:val="36"/>
          <w:lang w:val="en-GB"/>
        </w:rPr>
        <w:t>.</w:t>
      </w:r>
    </w:p>
    <w:p w14:paraId="165304F9" w14:textId="660B5582"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616AF0">
        <w:rPr>
          <w:rFonts w:ascii="Sakkal Majalla" w:eastAsia="Times New Roman" w:hAnsi="Sakkal Majalla"/>
          <w:b/>
          <w:bCs/>
          <w:color w:val="auto"/>
          <w:sz w:val="48"/>
          <w:szCs w:val="36"/>
          <w:rtl/>
        </w:rPr>
        <w:t>تعزيز التأثير</w:t>
      </w:r>
    </w:p>
    <w:p w14:paraId="09F27D08" w14:textId="77777777" w:rsidR="00616AF0" w:rsidRDefault="00616AF0" w:rsidP="00616AF0">
      <w:pPr>
        <w:spacing w:after="200" w:line="240" w:lineRule="auto"/>
        <w:rPr>
          <w:rFonts w:ascii="Sakkal Majalla" w:eastAsia="Times New Roman" w:hAnsi="Sakkal Majalla"/>
          <w:b/>
          <w:bCs/>
          <w:color w:val="auto"/>
          <w:sz w:val="48"/>
          <w:szCs w:val="36"/>
          <w:rtl/>
          <w:lang w:val="en-GB"/>
        </w:rPr>
      </w:pPr>
      <w:r w:rsidRPr="00616AF0">
        <w:rPr>
          <w:rFonts w:ascii="Sakkal Majalla" w:eastAsia="Times New Roman" w:hAnsi="Sakkal Majalla"/>
          <w:b/>
          <w:bCs/>
          <w:color w:val="auto"/>
          <w:sz w:val="48"/>
          <w:szCs w:val="36"/>
          <w:rtl/>
        </w:rPr>
        <w:t>يزيد من قبول الرسالة</w:t>
      </w:r>
      <w:r w:rsidRPr="00616AF0">
        <w:rPr>
          <w:rFonts w:ascii="Sakkal Majalla" w:eastAsia="Times New Roman" w:hAnsi="Sakkal Majalla"/>
          <w:b/>
          <w:bCs/>
          <w:color w:val="auto"/>
          <w:sz w:val="48"/>
          <w:szCs w:val="36"/>
          <w:lang w:val="en-GB"/>
        </w:rPr>
        <w:t>.</w:t>
      </w:r>
    </w:p>
    <w:p w14:paraId="196D459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p>
    <w:p w14:paraId="36B354B4" w14:textId="648E6924"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lastRenderedPageBreak/>
        <w:t>4.</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بناء الثقة</w:t>
      </w:r>
    </w:p>
    <w:p w14:paraId="18C54B1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يعزز العلاقة بين المتحدث والجمهور</w:t>
      </w:r>
      <w:r w:rsidRPr="00616AF0">
        <w:rPr>
          <w:rFonts w:ascii="Sakkal Majalla" w:eastAsia="Times New Roman" w:hAnsi="Sakkal Majalla"/>
          <w:b/>
          <w:bCs/>
          <w:color w:val="auto"/>
          <w:sz w:val="48"/>
          <w:szCs w:val="36"/>
          <w:lang w:val="en-GB"/>
        </w:rPr>
        <w:t>.</w:t>
      </w:r>
    </w:p>
    <w:p w14:paraId="63DE990E"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استراتيجيات التعامل مع الجمهور</w:t>
      </w:r>
    </w:p>
    <w:p w14:paraId="6DA296E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التعرف على الجمهور</w:t>
      </w:r>
    </w:p>
    <w:p w14:paraId="118446E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معرفة</w:t>
      </w:r>
      <w:r w:rsidRPr="00616AF0">
        <w:rPr>
          <w:rFonts w:ascii="Sakkal Majalla" w:eastAsia="Times New Roman" w:hAnsi="Sakkal Majalla"/>
          <w:b/>
          <w:bCs/>
          <w:color w:val="auto"/>
          <w:sz w:val="48"/>
          <w:szCs w:val="36"/>
          <w:lang w:val="en-GB"/>
        </w:rPr>
        <w:t>:</w:t>
      </w:r>
    </w:p>
    <w:p w14:paraId="1AA0F93E" w14:textId="77777777" w:rsidR="00616AF0" w:rsidRPr="00616AF0" w:rsidRDefault="00616AF0">
      <w:pPr>
        <w:numPr>
          <w:ilvl w:val="0"/>
          <w:numId w:val="113"/>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احتياجاتهم</w:t>
      </w:r>
      <w:r w:rsidRPr="00616AF0">
        <w:rPr>
          <w:rFonts w:ascii="Sakkal Majalla" w:eastAsia="Times New Roman" w:hAnsi="Sakkal Majalla"/>
          <w:b/>
          <w:bCs/>
          <w:color w:val="auto"/>
          <w:sz w:val="48"/>
          <w:szCs w:val="36"/>
          <w:lang w:val="en-GB"/>
        </w:rPr>
        <w:t>.</w:t>
      </w:r>
    </w:p>
    <w:p w14:paraId="2C867386" w14:textId="77777777" w:rsidR="00616AF0" w:rsidRPr="00616AF0" w:rsidRDefault="00616AF0">
      <w:pPr>
        <w:numPr>
          <w:ilvl w:val="0"/>
          <w:numId w:val="113"/>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اهتماماتهم</w:t>
      </w:r>
      <w:r w:rsidRPr="00616AF0">
        <w:rPr>
          <w:rFonts w:ascii="Sakkal Majalla" w:eastAsia="Times New Roman" w:hAnsi="Sakkal Majalla"/>
          <w:b/>
          <w:bCs/>
          <w:color w:val="auto"/>
          <w:sz w:val="48"/>
          <w:szCs w:val="36"/>
          <w:lang w:val="en-GB"/>
        </w:rPr>
        <w:t>.</w:t>
      </w:r>
    </w:p>
    <w:p w14:paraId="3D0AB7C4" w14:textId="77777777" w:rsidR="00616AF0" w:rsidRPr="00616AF0" w:rsidRDefault="00616AF0">
      <w:pPr>
        <w:numPr>
          <w:ilvl w:val="0"/>
          <w:numId w:val="113"/>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توقعاتهم</w:t>
      </w:r>
      <w:r w:rsidRPr="00616AF0">
        <w:rPr>
          <w:rFonts w:ascii="Sakkal Majalla" w:eastAsia="Times New Roman" w:hAnsi="Sakkal Majalla"/>
          <w:b/>
          <w:bCs/>
          <w:color w:val="auto"/>
          <w:sz w:val="48"/>
          <w:szCs w:val="36"/>
          <w:lang w:val="en-GB"/>
        </w:rPr>
        <w:t>.</w:t>
      </w:r>
    </w:p>
    <w:p w14:paraId="5F38BD1B"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إشراك الحضور</w:t>
      </w:r>
    </w:p>
    <w:p w14:paraId="1EBBAC06"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من خلال</w:t>
      </w:r>
      <w:r w:rsidRPr="00616AF0">
        <w:rPr>
          <w:rFonts w:ascii="Sakkal Majalla" w:eastAsia="Times New Roman" w:hAnsi="Sakkal Majalla"/>
          <w:b/>
          <w:bCs/>
          <w:color w:val="auto"/>
          <w:sz w:val="48"/>
          <w:szCs w:val="36"/>
          <w:lang w:val="en-GB"/>
        </w:rPr>
        <w:t>:</w:t>
      </w:r>
    </w:p>
    <w:p w14:paraId="20C31548" w14:textId="77777777" w:rsidR="00616AF0" w:rsidRPr="00616AF0" w:rsidRDefault="00616AF0">
      <w:pPr>
        <w:numPr>
          <w:ilvl w:val="0"/>
          <w:numId w:val="114"/>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الأسئلة</w:t>
      </w:r>
      <w:r w:rsidRPr="00616AF0">
        <w:rPr>
          <w:rFonts w:ascii="Sakkal Majalla" w:eastAsia="Times New Roman" w:hAnsi="Sakkal Majalla"/>
          <w:b/>
          <w:bCs/>
          <w:color w:val="auto"/>
          <w:sz w:val="48"/>
          <w:szCs w:val="36"/>
          <w:lang w:val="en-GB"/>
        </w:rPr>
        <w:t>.</w:t>
      </w:r>
    </w:p>
    <w:p w14:paraId="77144059" w14:textId="77777777" w:rsidR="00616AF0" w:rsidRPr="00616AF0" w:rsidRDefault="00616AF0">
      <w:pPr>
        <w:numPr>
          <w:ilvl w:val="0"/>
          <w:numId w:val="114"/>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المناقشات</w:t>
      </w:r>
      <w:r w:rsidRPr="00616AF0">
        <w:rPr>
          <w:rFonts w:ascii="Sakkal Majalla" w:eastAsia="Times New Roman" w:hAnsi="Sakkal Majalla"/>
          <w:b/>
          <w:bCs/>
          <w:color w:val="auto"/>
          <w:sz w:val="48"/>
          <w:szCs w:val="36"/>
          <w:lang w:val="en-GB"/>
        </w:rPr>
        <w:t>.</w:t>
      </w:r>
    </w:p>
    <w:p w14:paraId="5EF58453" w14:textId="77777777" w:rsidR="00616AF0" w:rsidRPr="00616AF0" w:rsidRDefault="00616AF0">
      <w:pPr>
        <w:numPr>
          <w:ilvl w:val="0"/>
          <w:numId w:val="114"/>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الأنشطة</w:t>
      </w:r>
      <w:r w:rsidRPr="00616AF0">
        <w:rPr>
          <w:rFonts w:ascii="Sakkal Majalla" w:eastAsia="Times New Roman" w:hAnsi="Sakkal Majalla"/>
          <w:b/>
          <w:bCs/>
          <w:color w:val="auto"/>
          <w:sz w:val="48"/>
          <w:szCs w:val="36"/>
          <w:lang w:val="en-GB"/>
        </w:rPr>
        <w:t>.</w:t>
      </w:r>
    </w:p>
    <w:p w14:paraId="0BE256DF"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احترام جميع المشاركين</w:t>
      </w:r>
    </w:p>
    <w:p w14:paraId="052B6003"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الاستماع للجميع دون تمييز</w:t>
      </w:r>
      <w:r w:rsidRPr="00616AF0">
        <w:rPr>
          <w:rFonts w:ascii="Sakkal Majalla" w:eastAsia="Times New Roman" w:hAnsi="Sakkal Majalla"/>
          <w:b/>
          <w:bCs/>
          <w:color w:val="auto"/>
          <w:sz w:val="48"/>
          <w:szCs w:val="36"/>
          <w:lang w:val="en-GB"/>
        </w:rPr>
        <w:t>.</w:t>
      </w:r>
    </w:p>
    <w:p w14:paraId="6C0F1300"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المرونة</w:t>
      </w:r>
    </w:p>
    <w:p w14:paraId="1958E4E2"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التكيف مع ردود أفعال الحضور</w:t>
      </w:r>
      <w:r w:rsidRPr="00616AF0">
        <w:rPr>
          <w:rFonts w:ascii="Sakkal Majalla" w:eastAsia="Times New Roman" w:hAnsi="Sakkal Majalla"/>
          <w:b/>
          <w:bCs/>
          <w:color w:val="auto"/>
          <w:sz w:val="48"/>
          <w:szCs w:val="36"/>
          <w:lang w:val="en-GB"/>
        </w:rPr>
        <w:t>.</w:t>
      </w:r>
    </w:p>
    <w:p w14:paraId="02516B93"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lastRenderedPageBreak/>
        <w:t>التحكم في الوقت</w:t>
      </w:r>
    </w:p>
    <w:p w14:paraId="0898A61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إدارة الوقت بما يضمن تحقيق أهداف العرض</w:t>
      </w:r>
      <w:r w:rsidRPr="00616AF0">
        <w:rPr>
          <w:rFonts w:ascii="Sakkal Majalla" w:eastAsia="Times New Roman" w:hAnsi="Sakkal Majalla"/>
          <w:b/>
          <w:bCs/>
          <w:color w:val="auto"/>
          <w:sz w:val="48"/>
          <w:szCs w:val="36"/>
          <w:lang w:val="en-GB"/>
        </w:rPr>
        <w:t>.</w:t>
      </w:r>
    </w:p>
    <w:p w14:paraId="6328A955"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التعامل مع المواقف المختلفة</w:t>
      </w:r>
    </w:p>
    <w:p w14:paraId="29F4FEB5"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الجمهور غير المهتم</w:t>
      </w:r>
    </w:p>
    <w:p w14:paraId="36DC3255" w14:textId="77777777" w:rsidR="00616AF0" w:rsidRPr="00616AF0" w:rsidRDefault="00616AF0">
      <w:pPr>
        <w:numPr>
          <w:ilvl w:val="0"/>
          <w:numId w:val="115"/>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استخدام أمثلة عملية</w:t>
      </w:r>
      <w:r w:rsidRPr="00616AF0">
        <w:rPr>
          <w:rFonts w:ascii="Sakkal Majalla" w:eastAsia="Times New Roman" w:hAnsi="Sakkal Majalla"/>
          <w:b/>
          <w:bCs/>
          <w:color w:val="auto"/>
          <w:sz w:val="48"/>
          <w:szCs w:val="36"/>
          <w:lang w:val="en-GB"/>
        </w:rPr>
        <w:t>.</w:t>
      </w:r>
    </w:p>
    <w:p w14:paraId="3883B2C8" w14:textId="77777777" w:rsidR="00616AF0" w:rsidRPr="00616AF0" w:rsidRDefault="00616AF0">
      <w:pPr>
        <w:numPr>
          <w:ilvl w:val="0"/>
          <w:numId w:val="115"/>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زيادة التفاعل</w:t>
      </w:r>
      <w:r w:rsidRPr="00616AF0">
        <w:rPr>
          <w:rFonts w:ascii="Sakkal Majalla" w:eastAsia="Times New Roman" w:hAnsi="Sakkal Majalla"/>
          <w:b/>
          <w:bCs/>
          <w:color w:val="auto"/>
          <w:sz w:val="48"/>
          <w:szCs w:val="36"/>
          <w:lang w:val="en-GB"/>
        </w:rPr>
        <w:t>.</w:t>
      </w:r>
    </w:p>
    <w:p w14:paraId="2F6E7C92" w14:textId="77777777" w:rsidR="00616AF0" w:rsidRPr="00616AF0" w:rsidRDefault="00616AF0">
      <w:pPr>
        <w:numPr>
          <w:ilvl w:val="0"/>
          <w:numId w:val="115"/>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تغيير أسلوب العرض</w:t>
      </w:r>
      <w:r w:rsidRPr="00616AF0">
        <w:rPr>
          <w:rFonts w:ascii="Sakkal Majalla" w:eastAsia="Times New Roman" w:hAnsi="Sakkal Majalla"/>
          <w:b/>
          <w:bCs/>
          <w:color w:val="auto"/>
          <w:sz w:val="48"/>
          <w:szCs w:val="36"/>
          <w:lang w:val="en-GB"/>
        </w:rPr>
        <w:t>.</w:t>
      </w:r>
    </w:p>
    <w:p w14:paraId="3CADC5AE"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الجمهور كثير الأسئلة</w:t>
      </w:r>
    </w:p>
    <w:p w14:paraId="7185797A" w14:textId="77777777" w:rsidR="00616AF0" w:rsidRPr="00616AF0" w:rsidRDefault="00616AF0">
      <w:pPr>
        <w:numPr>
          <w:ilvl w:val="0"/>
          <w:numId w:val="116"/>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تنظيم الأسئلة</w:t>
      </w:r>
      <w:r w:rsidRPr="00616AF0">
        <w:rPr>
          <w:rFonts w:ascii="Sakkal Majalla" w:eastAsia="Times New Roman" w:hAnsi="Sakkal Majalla"/>
          <w:b/>
          <w:bCs/>
          <w:color w:val="auto"/>
          <w:sz w:val="48"/>
          <w:szCs w:val="36"/>
          <w:lang w:val="en-GB"/>
        </w:rPr>
        <w:t>.</w:t>
      </w:r>
    </w:p>
    <w:p w14:paraId="28923249" w14:textId="77777777" w:rsidR="00616AF0" w:rsidRPr="00616AF0" w:rsidRDefault="00616AF0">
      <w:pPr>
        <w:numPr>
          <w:ilvl w:val="0"/>
          <w:numId w:val="116"/>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تخصيص وقت للمناقشة</w:t>
      </w:r>
      <w:r w:rsidRPr="00616AF0">
        <w:rPr>
          <w:rFonts w:ascii="Sakkal Majalla" w:eastAsia="Times New Roman" w:hAnsi="Sakkal Majalla"/>
          <w:b/>
          <w:bCs/>
          <w:color w:val="auto"/>
          <w:sz w:val="48"/>
          <w:szCs w:val="36"/>
          <w:lang w:val="en-GB"/>
        </w:rPr>
        <w:t>.</w:t>
      </w:r>
    </w:p>
    <w:p w14:paraId="0B9FE2D4"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الجمهور المعترض</w:t>
      </w:r>
    </w:p>
    <w:p w14:paraId="0FCD9D5C" w14:textId="77777777" w:rsidR="00616AF0" w:rsidRPr="00616AF0" w:rsidRDefault="00616AF0">
      <w:pPr>
        <w:numPr>
          <w:ilvl w:val="0"/>
          <w:numId w:val="117"/>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الاستماع باحترام</w:t>
      </w:r>
      <w:r w:rsidRPr="00616AF0">
        <w:rPr>
          <w:rFonts w:ascii="Sakkal Majalla" w:eastAsia="Times New Roman" w:hAnsi="Sakkal Majalla"/>
          <w:b/>
          <w:bCs/>
          <w:color w:val="auto"/>
          <w:sz w:val="48"/>
          <w:szCs w:val="36"/>
          <w:lang w:val="en-GB"/>
        </w:rPr>
        <w:t>.</w:t>
      </w:r>
    </w:p>
    <w:p w14:paraId="5E1A8AB1" w14:textId="77777777" w:rsidR="00616AF0" w:rsidRPr="00616AF0" w:rsidRDefault="00616AF0">
      <w:pPr>
        <w:numPr>
          <w:ilvl w:val="0"/>
          <w:numId w:val="117"/>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الرد بالحقائق</w:t>
      </w:r>
      <w:r w:rsidRPr="00616AF0">
        <w:rPr>
          <w:rFonts w:ascii="Sakkal Majalla" w:eastAsia="Times New Roman" w:hAnsi="Sakkal Majalla"/>
          <w:b/>
          <w:bCs/>
          <w:color w:val="auto"/>
          <w:sz w:val="48"/>
          <w:szCs w:val="36"/>
          <w:lang w:val="en-GB"/>
        </w:rPr>
        <w:t>.</w:t>
      </w:r>
    </w:p>
    <w:p w14:paraId="3B4791F3" w14:textId="77777777" w:rsidR="00616AF0" w:rsidRPr="00616AF0" w:rsidRDefault="00616AF0">
      <w:pPr>
        <w:numPr>
          <w:ilvl w:val="0"/>
          <w:numId w:val="117"/>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تجنب الجدل الشخصي</w:t>
      </w:r>
      <w:r w:rsidRPr="00616AF0">
        <w:rPr>
          <w:rFonts w:ascii="Sakkal Majalla" w:eastAsia="Times New Roman" w:hAnsi="Sakkal Majalla"/>
          <w:b/>
          <w:bCs/>
          <w:color w:val="auto"/>
          <w:sz w:val="48"/>
          <w:szCs w:val="36"/>
          <w:lang w:val="en-GB"/>
        </w:rPr>
        <w:t>.</w:t>
      </w:r>
    </w:p>
    <w:p w14:paraId="43B6F576" w14:textId="101375F8" w:rsidR="00616AF0" w:rsidRDefault="00616AF0" w:rsidP="00616AF0">
      <w:pPr>
        <w:spacing w:after="200" w:line="240" w:lineRule="auto"/>
        <w:rPr>
          <w:rFonts w:ascii="Sakkal Majalla" w:eastAsia="Times New Roman" w:hAnsi="Sakkal Majalla"/>
          <w:b/>
          <w:bCs/>
          <w:color w:val="auto"/>
          <w:sz w:val="48"/>
          <w:szCs w:val="36"/>
          <w:rtl/>
          <w:lang w:val="en-GB"/>
        </w:rPr>
      </w:pPr>
    </w:p>
    <w:p w14:paraId="2B59B157" w14:textId="77777777" w:rsidR="00616AF0" w:rsidRDefault="00616AF0" w:rsidP="00616AF0">
      <w:pPr>
        <w:spacing w:after="200" w:line="240" w:lineRule="auto"/>
        <w:rPr>
          <w:rFonts w:ascii="Sakkal Majalla" w:eastAsia="Times New Roman" w:hAnsi="Sakkal Majalla"/>
          <w:b/>
          <w:bCs/>
          <w:color w:val="auto"/>
          <w:sz w:val="48"/>
          <w:szCs w:val="36"/>
          <w:rtl/>
          <w:lang w:val="en-GB"/>
        </w:rPr>
      </w:pPr>
    </w:p>
    <w:p w14:paraId="1A8A0003" w14:textId="77777777" w:rsidR="00616AF0" w:rsidRDefault="00616AF0" w:rsidP="00616AF0">
      <w:pPr>
        <w:spacing w:after="200" w:line="240" w:lineRule="auto"/>
        <w:rPr>
          <w:rFonts w:ascii="Sakkal Majalla" w:eastAsia="Times New Roman" w:hAnsi="Sakkal Majalla"/>
          <w:b/>
          <w:bCs/>
          <w:color w:val="auto"/>
          <w:sz w:val="48"/>
          <w:szCs w:val="36"/>
          <w:rtl/>
          <w:lang w:val="en-GB"/>
        </w:rPr>
      </w:pPr>
    </w:p>
    <w:p w14:paraId="1D349FD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p>
    <w:p w14:paraId="5CF39611" w14:textId="77777777" w:rsidR="00616AF0" w:rsidRPr="00616AF0" w:rsidRDefault="00616AF0" w:rsidP="00616AF0">
      <w:pPr>
        <w:spacing w:after="200" w:line="240" w:lineRule="auto"/>
        <w:jc w:val="center"/>
        <w:rPr>
          <w:rFonts w:ascii="Sakkal Majalla" w:eastAsia="Times New Roman" w:hAnsi="Sakkal Majalla"/>
          <w:b/>
          <w:bCs/>
          <w:color w:val="006666"/>
          <w:sz w:val="56"/>
          <w:szCs w:val="44"/>
          <w:lang w:val="en-GB"/>
        </w:rPr>
      </w:pPr>
      <w:r w:rsidRPr="00616AF0">
        <w:rPr>
          <w:rFonts w:ascii="Sakkal Majalla" w:eastAsia="Times New Roman" w:hAnsi="Sakkal Majalla"/>
          <w:b/>
          <w:bCs/>
          <w:color w:val="006666"/>
          <w:sz w:val="56"/>
          <w:szCs w:val="44"/>
          <w:rtl/>
        </w:rPr>
        <w:lastRenderedPageBreak/>
        <w:t>خامساً: إدارة الأسئلة والمداخلات</w:t>
      </w:r>
    </w:p>
    <w:p w14:paraId="07D10117"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مقدمة</w:t>
      </w:r>
    </w:p>
    <w:p w14:paraId="78238CF2"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تمثل مرحلة الأسئلة والمداخلات أحد أهم أجزاء العرض المهني، لأنها تعكس مستوى تفاعل الجمهور وفهمه للموضوع. كما أنها تمنح المتحدث فرصة لتوضيح الأفكار وتعزيز المصداقية وبناء الثقة</w:t>
      </w:r>
      <w:r w:rsidRPr="00616AF0">
        <w:rPr>
          <w:rFonts w:ascii="Sakkal Majalla" w:eastAsia="Times New Roman" w:hAnsi="Sakkal Majalla"/>
          <w:b/>
          <w:bCs/>
          <w:color w:val="auto"/>
          <w:sz w:val="48"/>
          <w:szCs w:val="36"/>
          <w:lang w:val="en-GB"/>
        </w:rPr>
        <w:t>.</w:t>
      </w:r>
    </w:p>
    <w:p w14:paraId="06E3059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مفهوم إدارة الأسئلة والمداخلات</w:t>
      </w:r>
    </w:p>
    <w:p w14:paraId="4E5A5E6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هي</w:t>
      </w:r>
      <w:r w:rsidRPr="00616AF0">
        <w:rPr>
          <w:rFonts w:ascii="Sakkal Majalla" w:eastAsia="Times New Roman" w:hAnsi="Sakkal Majalla"/>
          <w:b/>
          <w:bCs/>
          <w:color w:val="auto"/>
          <w:sz w:val="48"/>
          <w:szCs w:val="36"/>
          <w:lang w:val="en-GB"/>
        </w:rPr>
        <w:t>:</w:t>
      </w:r>
    </w:p>
    <w:p w14:paraId="7BE55D00"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lang w:val="en-GB"/>
        </w:rPr>
        <w:t>"</w:t>
      </w:r>
      <w:r w:rsidRPr="00616AF0">
        <w:rPr>
          <w:rFonts w:ascii="Sakkal Majalla" w:eastAsia="Times New Roman" w:hAnsi="Sakkal Majalla"/>
          <w:b/>
          <w:bCs/>
          <w:color w:val="auto"/>
          <w:sz w:val="48"/>
          <w:szCs w:val="36"/>
          <w:rtl/>
        </w:rPr>
        <w:t>قدرة المتحدث على التعامل مع أسئلة واستفسارات ومداخلات الجمهور بطريقة منظمة ومهنية تحقق الفائدة للجميع</w:t>
      </w:r>
      <w:r w:rsidRPr="00616AF0">
        <w:rPr>
          <w:rFonts w:ascii="Sakkal Majalla" w:eastAsia="Times New Roman" w:hAnsi="Sakkal Majalla"/>
          <w:b/>
          <w:bCs/>
          <w:color w:val="auto"/>
          <w:sz w:val="48"/>
          <w:szCs w:val="36"/>
          <w:lang w:val="en-GB"/>
        </w:rPr>
        <w:t>."</w:t>
      </w:r>
    </w:p>
    <w:p w14:paraId="292DCE4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أهمية إدارة الأسئلة</w:t>
      </w:r>
    </w:p>
    <w:p w14:paraId="5D5018D7" w14:textId="0B0EFAF2"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Pr="00616AF0">
        <w:rPr>
          <w:rFonts w:ascii="Sakkal Majalla" w:eastAsia="Times New Roman" w:hAnsi="Sakkal Majalla"/>
          <w:b/>
          <w:bCs/>
          <w:color w:val="auto"/>
          <w:sz w:val="48"/>
          <w:szCs w:val="36"/>
          <w:rtl/>
        </w:rPr>
        <w:t>تعزيز الفهم</w:t>
      </w:r>
    </w:p>
    <w:p w14:paraId="64D5EB23"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توضيح النقاط غير الواضحة</w:t>
      </w:r>
      <w:r w:rsidRPr="00616AF0">
        <w:rPr>
          <w:rFonts w:ascii="Sakkal Majalla" w:eastAsia="Times New Roman" w:hAnsi="Sakkal Majalla"/>
          <w:b/>
          <w:bCs/>
          <w:color w:val="auto"/>
          <w:sz w:val="48"/>
          <w:szCs w:val="36"/>
          <w:lang w:val="en-GB"/>
        </w:rPr>
        <w:t>.</w:t>
      </w:r>
    </w:p>
    <w:p w14:paraId="7DAA814B" w14:textId="7DC0CC0E"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زيادة التفاعل</w:t>
      </w:r>
    </w:p>
    <w:p w14:paraId="112F0373"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تشجيع المشاركة</w:t>
      </w:r>
      <w:r w:rsidRPr="00616AF0">
        <w:rPr>
          <w:rFonts w:ascii="Sakkal Majalla" w:eastAsia="Times New Roman" w:hAnsi="Sakkal Majalla"/>
          <w:b/>
          <w:bCs/>
          <w:color w:val="auto"/>
          <w:sz w:val="48"/>
          <w:szCs w:val="36"/>
          <w:lang w:val="en-GB"/>
        </w:rPr>
        <w:t>.</w:t>
      </w:r>
    </w:p>
    <w:p w14:paraId="53A40727" w14:textId="5470A393" w:rsidR="00616AF0" w:rsidRPr="00616AF0" w:rsidRDefault="00616AF0"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Pr="00616AF0">
        <w:rPr>
          <w:rFonts w:ascii="Sakkal Majalla" w:eastAsia="Times New Roman" w:hAnsi="Sakkal Majalla"/>
          <w:b/>
          <w:bCs/>
          <w:color w:val="auto"/>
          <w:sz w:val="48"/>
          <w:szCs w:val="36"/>
          <w:lang w:val="en-GB"/>
        </w:rPr>
        <w:t xml:space="preserve"> </w:t>
      </w:r>
      <w:r w:rsidRPr="00616AF0">
        <w:rPr>
          <w:rFonts w:ascii="Sakkal Majalla" w:eastAsia="Times New Roman" w:hAnsi="Sakkal Majalla"/>
          <w:b/>
          <w:bCs/>
          <w:color w:val="auto"/>
          <w:sz w:val="48"/>
          <w:szCs w:val="36"/>
          <w:rtl/>
        </w:rPr>
        <w:t>بناء الثقة</w:t>
      </w:r>
    </w:p>
    <w:p w14:paraId="56B33BBB"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إظهار خبرة المتحدث</w:t>
      </w:r>
      <w:r w:rsidRPr="00616AF0">
        <w:rPr>
          <w:rFonts w:ascii="Sakkal Majalla" w:eastAsia="Times New Roman" w:hAnsi="Sakkal Majalla"/>
          <w:b/>
          <w:bCs/>
          <w:color w:val="auto"/>
          <w:sz w:val="48"/>
          <w:szCs w:val="36"/>
          <w:lang w:val="en-GB"/>
        </w:rPr>
        <w:t>.</w:t>
      </w:r>
    </w:p>
    <w:p w14:paraId="35076999" w14:textId="44F53E95" w:rsidR="00616AF0" w:rsidRPr="00616AF0" w:rsidRDefault="00D15F7D" w:rsidP="00616AF0">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00616AF0" w:rsidRPr="00616AF0">
        <w:rPr>
          <w:rFonts w:ascii="Sakkal Majalla" w:eastAsia="Times New Roman" w:hAnsi="Sakkal Majalla"/>
          <w:b/>
          <w:bCs/>
          <w:color w:val="auto"/>
          <w:sz w:val="48"/>
          <w:szCs w:val="36"/>
          <w:lang w:val="en-GB"/>
        </w:rPr>
        <w:t xml:space="preserve"> </w:t>
      </w:r>
      <w:r w:rsidR="00616AF0" w:rsidRPr="00616AF0">
        <w:rPr>
          <w:rFonts w:ascii="Sakkal Majalla" w:eastAsia="Times New Roman" w:hAnsi="Sakkal Majalla"/>
          <w:b/>
          <w:bCs/>
          <w:color w:val="auto"/>
          <w:sz w:val="48"/>
          <w:szCs w:val="36"/>
          <w:rtl/>
        </w:rPr>
        <w:t>تحسين جودة العرض</w:t>
      </w:r>
    </w:p>
    <w:p w14:paraId="786AE54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الحصول على تغذية راجعة مباشرة</w:t>
      </w:r>
      <w:r w:rsidRPr="00616AF0">
        <w:rPr>
          <w:rFonts w:ascii="Sakkal Majalla" w:eastAsia="Times New Roman" w:hAnsi="Sakkal Majalla"/>
          <w:b/>
          <w:bCs/>
          <w:color w:val="auto"/>
          <w:sz w:val="48"/>
          <w:szCs w:val="36"/>
          <w:lang w:val="en-GB"/>
        </w:rPr>
        <w:t>.</w:t>
      </w:r>
    </w:p>
    <w:p w14:paraId="37EBA931" w14:textId="77777777" w:rsidR="00616AF0" w:rsidRPr="00D15F7D" w:rsidRDefault="00616AF0" w:rsidP="00616AF0">
      <w:pPr>
        <w:spacing w:after="200" w:line="240" w:lineRule="auto"/>
        <w:rPr>
          <w:rFonts w:ascii="Sakkal Majalla" w:eastAsia="Times New Roman" w:hAnsi="Sakkal Majalla"/>
          <w:b/>
          <w:bCs/>
          <w:color w:val="C00000"/>
          <w:sz w:val="48"/>
          <w:szCs w:val="36"/>
          <w:lang w:val="en-GB"/>
        </w:rPr>
      </w:pPr>
      <w:r w:rsidRPr="00D15F7D">
        <w:rPr>
          <w:rFonts w:ascii="Sakkal Majalla" w:eastAsia="Times New Roman" w:hAnsi="Sakkal Majalla"/>
          <w:b/>
          <w:bCs/>
          <w:color w:val="C00000"/>
          <w:sz w:val="48"/>
          <w:szCs w:val="36"/>
          <w:rtl/>
        </w:rPr>
        <w:lastRenderedPageBreak/>
        <w:t>مهارات إدارة الأسئلة</w:t>
      </w:r>
    </w:p>
    <w:p w14:paraId="66C69E2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أولاً: الاستماع الجيد</w:t>
      </w:r>
    </w:p>
    <w:p w14:paraId="6CAD565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فهم السؤال بالكامل قبل الإجابة</w:t>
      </w:r>
      <w:r w:rsidRPr="00616AF0">
        <w:rPr>
          <w:rFonts w:ascii="Sakkal Majalla" w:eastAsia="Times New Roman" w:hAnsi="Sakkal Majalla"/>
          <w:b/>
          <w:bCs/>
          <w:color w:val="auto"/>
          <w:sz w:val="48"/>
          <w:szCs w:val="36"/>
          <w:lang w:val="en-GB"/>
        </w:rPr>
        <w:t>.</w:t>
      </w:r>
    </w:p>
    <w:p w14:paraId="50D544B4"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ثانياً: إعادة صياغة السؤال</w:t>
      </w:r>
    </w:p>
    <w:p w14:paraId="20B9A12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للتأكد من فهمه بشكل صحيح</w:t>
      </w:r>
      <w:r w:rsidRPr="00616AF0">
        <w:rPr>
          <w:rFonts w:ascii="Sakkal Majalla" w:eastAsia="Times New Roman" w:hAnsi="Sakkal Majalla"/>
          <w:b/>
          <w:bCs/>
          <w:color w:val="auto"/>
          <w:sz w:val="48"/>
          <w:szCs w:val="36"/>
          <w:lang w:val="en-GB"/>
        </w:rPr>
        <w:t>.</w:t>
      </w:r>
    </w:p>
    <w:p w14:paraId="0C68475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ثالثاً: الإجابة بوضوح</w:t>
      </w:r>
    </w:p>
    <w:p w14:paraId="1786675F"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تقديم إجابات مختصرة ومباشرة</w:t>
      </w:r>
      <w:r w:rsidRPr="00616AF0">
        <w:rPr>
          <w:rFonts w:ascii="Sakkal Majalla" w:eastAsia="Times New Roman" w:hAnsi="Sakkal Majalla"/>
          <w:b/>
          <w:bCs/>
          <w:color w:val="auto"/>
          <w:sz w:val="48"/>
          <w:szCs w:val="36"/>
          <w:lang w:val="en-GB"/>
        </w:rPr>
        <w:t>.</w:t>
      </w:r>
    </w:p>
    <w:p w14:paraId="1A385DEA"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رابعاً: الصدق</w:t>
      </w:r>
    </w:p>
    <w:p w14:paraId="7F778889"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إذا لم تكن الإجابة معروفة يجب الاعتراف بذلك</w:t>
      </w:r>
      <w:r w:rsidRPr="00616AF0">
        <w:rPr>
          <w:rFonts w:ascii="Sakkal Majalla" w:eastAsia="Times New Roman" w:hAnsi="Sakkal Majalla"/>
          <w:b/>
          <w:bCs/>
          <w:color w:val="auto"/>
          <w:sz w:val="48"/>
          <w:szCs w:val="36"/>
          <w:lang w:val="en-GB"/>
        </w:rPr>
        <w:t>.</w:t>
      </w:r>
    </w:p>
    <w:p w14:paraId="27BDE842"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خامساً: احترام جميع الأسئلة</w:t>
      </w:r>
    </w:p>
    <w:p w14:paraId="3B83E273"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عدم التقليل من أي سؤال</w:t>
      </w:r>
      <w:r w:rsidRPr="00616AF0">
        <w:rPr>
          <w:rFonts w:ascii="Sakkal Majalla" w:eastAsia="Times New Roman" w:hAnsi="Sakkal Majalla"/>
          <w:b/>
          <w:bCs/>
          <w:color w:val="auto"/>
          <w:sz w:val="48"/>
          <w:szCs w:val="36"/>
          <w:lang w:val="en-GB"/>
        </w:rPr>
        <w:t>.</w:t>
      </w:r>
    </w:p>
    <w:p w14:paraId="4D9331A4"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التعامل مع الأسئلة الصعبة</w:t>
      </w:r>
    </w:p>
    <w:p w14:paraId="22E42E95"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الأسئلة النقدية</w:t>
      </w:r>
    </w:p>
    <w:p w14:paraId="26DBC0FA" w14:textId="77777777" w:rsidR="00616AF0" w:rsidRPr="00616AF0" w:rsidRDefault="00616AF0">
      <w:pPr>
        <w:numPr>
          <w:ilvl w:val="0"/>
          <w:numId w:val="118"/>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الحفاظ على الهدوء</w:t>
      </w:r>
      <w:r w:rsidRPr="00616AF0">
        <w:rPr>
          <w:rFonts w:ascii="Sakkal Majalla" w:eastAsia="Times New Roman" w:hAnsi="Sakkal Majalla"/>
          <w:b/>
          <w:bCs/>
          <w:color w:val="auto"/>
          <w:sz w:val="48"/>
          <w:szCs w:val="36"/>
          <w:lang w:val="en-GB"/>
        </w:rPr>
        <w:t>.</w:t>
      </w:r>
    </w:p>
    <w:p w14:paraId="57870F29" w14:textId="77777777" w:rsidR="00616AF0" w:rsidRPr="00616AF0" w:rsidRDefault="00616AF0">
      <w:pPr>
        <w:numPr>
          <w:ilvl w:val="0"/>
          <w:numId w:val="118"/>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التركيز على الحقائق</w:t>
      </w:r>
      <w:r w:rsidRPr="00616AF0">
        <w:rPr>
          <w:rFonts w:ascii="Sakkal Majalla" w:eastAsia="Times New Roman" w:hAnsi="Sakkal Majalla"/>
          <w:b/>
          <w:bCs/>
          <w:color w:val="auto"/>
          <w:sz w:val="48"/>
          <w:szCs w:val="36"/>
          <w:lang w:val="en-GB"/>
        </w:rPr>
        <w:t>.</w:t>
      </w:r>
    </w:p>
    <w:p w14:paraId="735D77A6"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الأسئلة العدائية</w:t>
      </w:r>
    </w:p>
    <w:p w14:paraId="63C420C0" w14:textId="77777777" w:rsidR="00616AF0" w:rsidRPr="00616AF0" w:rsidRDefault="00616AF0">
      <w:pPr>
        <w:numPr>
          <w:ilvl w:val="0"/>
          <w:numId w:val="119"/>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عدم الانفعال</w:t>
      </w:r>
      <w:r w:rsidRPr="00616AF0">
        <w:rPr>
          <w:rFonts w:ascii="Sakkal Majalla" w:eastAsia="Times New Roman" w:hAnsi="Sakkal Majalla"/>
          <w:b/>
          <w:bCs/>
          <w:color w:val="auto"/>
          <w:sz w:val="48"/>
          <w:szCs w:val="36"/>
          <w:lang w:val="en-GB"/>
        </w:rPr>
        <w:t>.</w:t>
      </w:r>
    </w:p>
    <w:p w14:paraId="762952EB" w14:textId="77777777" w:rsidR="00616AF0" w:rsidRPr="00616AF0" w:rsidRDefault="00616AF0">
      <w:pPr>
        <w:numPr>
          <w:ilvl w:val="0"/>
          <w:numId w:val="119"/>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الرد باحترافية</w:t>
      </w:r>
      <w:r w:rsidRPr="00616AF0">
        <w:rPr>
          <w:rFonts w:ascii="Sakkal Majalla" w:eastAsia="Times New Roman" w:hAnsi="Sakkal Majalla"/>
          <w:b/>
          <w:bCs/>
          <w:color w:val="auto"/>
          <w:sz w:val="48"/>
          <w:szCs w:val="36"/>
          <w:lang w:val="en-GB"/>
        </w:rPr>
        <w:t>.</w:t>
      </w:r>
    </w:p>
    <w:p w14:paraId="2A5EF42A"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lastRenderedPageBreak/>
        <w:t>الأسئلة الخارجة عن الموضوع</w:t>
      </w:r>
    </w:p>
    <w:p w14:paraId="17C9AD3A" w14:textId="77777777" w:rsidR="00616AF0" w:rsidRPr="00616AF0" w:rsidRDefault="00616AF0">
      <w:pPr>
        <w:numPr>
          <w:ilvl w:val="0"/>
          <w:numId w:val="120"/>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توجيه الحوار للموضوع الرئيسي</w:t>
      </w:r>
      <w:r w:rsidRPr="00616AF0">
        <w:rPr>
          <w:rFonts w:ascii="Sakkal Majalla" w:eastAsia="Times New Roman" w:hAnsi="Sakkal Majalla"/>
          <w:b/>
          <w:bCs/>
          <w:color w:val="auto"/>
          <w:sz w:val="48"/>
          <w:szCs w:val="36"/>
          <w:lang w:val="en-GB"/>
        </w:rPr>
        <w:t>.</w:t>
      </w:r>
    </w:p>
    <w:p w14:paraId="2F0745D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الأسئلة المتكررة</w:t>
      </w:r>
    </w:p>
    <w:p w14:paraId="4510072D" w14:textId="77777777" w:rsidR="00616AF0" w:rsidRPr="00616AF0" w:rsidRDefault="00616AF0">
      <w:pPr>
        <w:numPr>
          <w:ilvl w:val="0"/>
          <w:numId w:val="121"/>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الإجابة باختصار</w:t>
      </w:r>
      <w:r w:rsidRPr="00616AF0">
        <w:rPr>
          <w:rFonts w:ascii="Sakkal Majalla" w:eastAsia="Times New Roman" w:hAnsi="Sakkal Majalla"/>
          <w:b/>
          <w:bCs/>
          <w:color w:val="auto"/>
          <w:sz w:val="48"/>
          <w:szCs w:val="36"/>
          <w:lang w:val="en-GB"/>
        </w:rPr>
        <w:t>.</w:t>
      </w:r>
    </w:p>
    <w:p w14:paraId="12F025AA" w14:textId="77777777" w:rsidR="00616AF0" w:rsidRPr="00616AF0" w:rsidRDefault="00616AF0">
      <w:pPr>
        <w:numPr>
          <w:ilvl w:val="0"/>
          <w:numId w:val="121"/>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الإشارة إلى ما تم توضيحه سابقًا</w:t>
      </w:r>
      <w:r w:rsidRPr="00616AF0">
        <w:rPr>
          <w:rFonts w:ascii="Sakkal Majalla" w:eastAsia="Times New Roman" w:hAnsi="Sakkal Majalla"/>
          <w:b/>
          <w:bCs/>
          <w:color w:val="auto"/>
          <w:sz w:val="48"/>
          <w:szCs w:val="36"/>
          <w:lang w:val="en-GB"/>
        </w:rPr>
        <w:t>.</w:t>
      </w:r>
    </w:p>
    <w:p w14:paraId="21E195D8"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إدارة المداخلات</w:t>
      </w:r>
    </w:p>
    <w:p w14:paraId="663E43F4"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تنظيم وقت المشاركات</w:t>
      </w:r>
    </w:p>
    <w:p w14:paraId="7DC1C23A"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منع سيطرة شخص واحد على النقاش</w:t>
      </w:r>
      <w:r w:rsidRPr="00616AF0">
        <w:rPr>
          <w:rFonts w:ascii="Sakkal Majalla" w:eastAsia="Times New Roman" w:hAnsi="Sakkal Majalla"/>
          <w:b/>
          <w:bCs/>
          <w:color w:val="auto"/>
          <w:sz w:val="48"/>
          <w:szCs w:val="36"/>
          <w:lang w:val="en-GB"/>
        </w:rPr>
        <w:t>.</w:t>
      </w:r>
    </w:p>
    <w:p w14:paraId="0D451C1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تشجيع المشاركة المتوازنة</w:t>
      </w:r>
    </w:p>
    <w:p w14:paraId="2F52685B"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إتاحة الفرصة للجميع</w:t>
      </w:r>
      <w:r w:rsidRPr="00616AF0">
        <w:rPr>
          <w:rFonts w:ascii="Sakkal Majalla" w:eastAsia="Times New Roman" w:hAnsi="Sakkal Majalla"/>
          <w:b/>
          <w:bCs/>
          <w:color w:val="auto"/>
          <w:sz w:val="48"/>
          <w:szCs w:val="36"/>
          <w:lang w:val="en-GB"/>
        </w:rPr>
        <w:t>.</w:t>
      </w:r>
    </w:p>
    <w:p w14:paraId="077A3D09"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المحافظة على مسار النقاش</w:t>
      </w:r>
    </w:p>
    <w:p w14:paraId="77842AC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منع الخروج عن أهداف العرض</w:t>
      </w:r>
      <w:r w:rsidRPr="00616AF0">
        <w:rPr>
          <w:rFonts w:ascii="Sakkal Majalla" w:eastAsia="Times New Roman" w:hAnsi="Sakkal Majalla"/>
          <w:b/>
          <w:bCs/>
          <w:color w:val="auto"/>
          <w:sz w:val="48"/>
          <w:szCs w:val="36"/>
          <w:lang w:val="en-GB"/>
        </w:rPr>
        <w:t>.</w:t>
      </w:r>
    </w:p>
    <w:p w14:paraId="246B04F1"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تلخيص النقاط الرئيسية</w:t>
      </w:r>
    </w:p>
    <w:p w14:paraId="38A95ECD" w14:textId="77777777" w:rsidR="00616AF0" w:rsidRPr="00616AF0" w:rsidRDefault="00616AF0" w:rsidP="00616AF0">
      <w:p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بعد كل مجموعة من المداخلات</w:t>
      </w:r>
      <w:r w:rsidRPr="00616AF0">
        <w:rPr>
          <w:rFonts w:ascii="Sakkal Majalla" w:eastAsia="Times New Roman" w:hAnsi="Sakkal Majalla"/>
          <w:b/>
          <w:bCs/>
          <w:color w:val="auto"/>
          <w:sz w:val="48"/>
          <w:szCs w:val="36"/>
          <w:lang w:val="en-GB"/>
        </w:rPr>
        <w:t>.</w:t>
      </w:r>
    </w:p>
    <w:p w14:paraId="54A6C2BA" w14:textId="77777777" w:rsidR="00616AF0" w:rsidRPr="00D15F7D" w:rsidRDefault="00616AF0" w:rsidP="00616AF0">
      <w:pPr>
        <w:spacing w:after="200" w:line="240" w:lineRule="auto"/>
        <w:rPr>
          <w:rFonts w:ascii="Sakkal Majalla" w:eastAsia="Times New Roman" w:hAnsi="Sakkal Majalla"/>
          <w:b/>
          <w:bCs/>
          <w:color w:val="C00000"/>
          <w:sz w:val="48"/>
          <w:szCs w:val="36"/>
          <w:lang w:val="en-GB"/>
        </w:rPr>
      </w:pPr>
      <w:r w:rsidRPr="00D15F7D">
        <w:rPr>
          <w:rFonts w:ascii="Sakkal Majalla" w:eastAsia="Times New Roman" w:hAnsi="Sakkal Majalla"/>
          <w:b/>
          <w:bCs/>
          <w:color w:val="C00000"/>
          <w:sz w:val="48"/>
          <w:szCs w:val="36"/>
          <w:rtl/>
        </w:rPr>
        <w:t>أخطاء شائعة</w:t>
      </w:r>
    </w:p>
    <w:p w14:paraId="1C8934C3" w14:textId="77777777" w:rsidR="00616AF0" w:rsidRPr="00616AF0" w:rsidRDefault="00616AF0">
      <w:pPr>
        <w:numPr>
          <w:ilvl w:val="0"/>
          <w:numId w:val="12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مقاطعة المشاركين</w:t>
      </w:r>
      <w:r w:rsidRPr="00616AF0">
        <w:rPr>
          <w:rFonts w:ascii="Sakkal Majalla" w:eastAsia="Times New Roman" w:hAnsi="Sakkal Majalla"/>
          <w:b/>
          <w:bCs/>
          <w:color w:val="auto"/>
          <w:sz w:val="48"/>
          <w:szCs w:val="36"/>
          <w:lang w:val="en-GB"/>
        </w:rPr>
        <w:t>.</w:t>
      </w:r>
    </w:p>
    <w:p w14:paraId="56B9D27D" w14:textId="77777777" w:rsidR="00616AF0" w:rsidRPr="00616AF0" w:rsidRDefault="00616AF0">
      <w:pPr>
        <w:numPr>
          <w:ilvl w:val="0"/>
          <w:numId w:val="12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إظهار الانزعاج من الأسئلة</w:t>
      </w:r>
      <w:r w:rsidRPr="00616AF0">
        <w:rPr>
          <w:rFonts w:ascii="Sakkal Majalla" w:eastAsia="Times New Roman" w:hAnsi="Sakkal Majalla"/>
          <w:b/>
          <w:bCs/>
          <w:color w:val="auto"/>
          <w:sz w:val="48"/>
          <w:szCs w:val="36"/>
          <w:lang w:val="en-GB"/>
        </w:rPr>
        <w:t>.</w:t>
      </w:r>
    </w:p>
    <w:p w14:paraId="31CCE159" w14:textId="77777777" w:rsidR="00616AF0" w:rsidRPr="00616AF0" w:rsidRDefault="00616AF0">
      <w:pPr>
        <w:numPr>
          <w:ilvl w:val="0"/>
          <w:numId w:val="12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lastRenderedPageBreak/>
        <w:t>الدخول في جدال</w:t>
      </w:r>
      <w:r w:rsidRPr="00616AF0">
        <w:rPr>
          <w:rFonts w:ascii="Sakkal Majalla" w:eastAsia="Times New Roman" w:hAnsi="Sakkal Majalla"/>
          <w:b/>
          <w:bCs/>
          <w:color w:val="auto"/>
          <w:sz w:val="48"/>
          <w:szCs w:val="36"/>
          <w:lang w:val="en-GB"/>
        </w:rPr>
        <w:t>.</w:t>
      </w:r>
    </w:p>
    <w:p w14:paraId="1BEDE84E" w14:textId="77777777" w:rsidR="00616AF0" w:rsidRPr="00616AF0" w:rsidRDefault="00616AF0">
      <w:pPr>
        <w:numPr>
          <w:ilvl w:val="0"/>
          <w:numId w:val="12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تقديم معلومات غير مؤكدة</w:t>
      </w:r>
      <w:r w:rsidRPr="00616AF0">
        <w:rPr>
          <w:rFonts w:ascii="Sakkal Majalla" w:eastAsia="Times New Roman" w:hAnsi="Sakkal Majalla"/>
          <w:b/>
          <w:bCs/>
          <w:color w:val="auto"/>
          <w:sz w:val="48"/>
          <w:szCs w:val="36"/>
          <w:lang w:val="en-GB"/>
        </w:rPr>
        <w:t>.</w:t>
      </w:r>
    </w:p>
    <w:p w14:paraId="10F5AB11" w14:textId="77777777" w:rsidR="00616AF0" w:rsidRPr="00616AF0" w:rsidRDefault="00616AF0">
      <w:pPr>
        <w:numPr>
          <w:ilvl w:val="0"/>
          <w:numId w:val="122"/>
        </w:numPr>
        <w:spacing w:after="200" w:line="240" w:lineRule="auto"/>
        <w:rPr>
          <w:rFonts w:ascii="Sakkal Majalla" w:eastAsia="Times New Roman" w:hAnsi="Sakkal Majalla"/>
          <w:b/>
          <w:bCs/>
          <w:color w:val="auto"/>
          <w:sz w:val="48"/>
          <w:szCs w:val="36"/>
          <w:lang w:val="en-GB"/>
        </w:rPr>
      </w:pPr>
      <w:r w:rsidRPr="00616AF0">
        <w:rPr>
          <w:rFonts w:ascii="Sakkal Majalla" w:eastAsia="Times New Roman" w:hAnsi="Sakkal Majalla"/>
          <w:b/>
          <w:bCs/>
          <w:color w:val="auto"/>
          <w:sz w:val="48"/>
          <w:szCs w:val="36"/>
          <w:rtl/>
        </w:rPr>
        <w:t>تجاهل بعض المشاركين</w:t>
      </w:r>
      <w:r w:rsidRPr="00616AF0">
        <w:rPr>
          <w:rFonts w:ascii="Sakkal Majalla" w:eastAsia="Times New Roman" w:hAnsi="Sakkal Majalla"/>
          <w:b/>
          <w:bCs/>
          <w:color w:val="auto"/>
          <w:sz w:val="48"/>
          <w:szCs w:val="36"/>
          <w:lang w:val="en-GB"/>
        </w:rPr>
        <w:t>.</w:t>
      </w:r>
    </w:p>
    <w:p w14:paraId="33CDF9CC" w14:textId="77777777" w:rsidR="003D08BA" w:rsidRDefault="003D08BA" w:rsidP="00E32711">
      <w:pPr>
        <w:spacing w:after="200"/>
        <w:rPr>
          <w:rFonts w:ascii="Sakkal Majalla" w:eastAsia="Times New Roman" w:hAnsi="Sakkal Majalla"/>
          <w:b/>
          <w:bCs/>
          <w:color w:val="auto"/>
          <w:sz w:val="48"/>
          <w:szCs w:val="36"/>
          <w:rtl/>
        </w:rPr>
      </w:pPr>
    </w:p>
    <w:p w14:paraId="6D97FC47" w14:textId="77777777" w:rsidR="003D08BA" w:rsidRDefault="003D08BA" w:rsidP="00E32711">
      <w:pPr>
        <w:spacing w:after="200"/>
        <w:rPr>
          <w:rFonts w:ascii="Sakkal Majalla" w:eastAsia="Times New Roman" w:hAnsi="Sakkal Majalla"/>
          <w:b/>
          <w:bCs/>
          <w:color w:val="auto"/>
          <w:sz w:val="48"/>
          <w:szCs w:val="36"/>
          <w:rtl/>
        </w:rPr>
      </w:pPr>
    </w:p>
    <w:p w14:paraId="397625BB" w14:textId="77777777" w:rsidR="003D08BA" w:rsidRDefault="003D08BA" w:rsidP="00E32711">
      <w:pPr>
        <w:spacing w:after="200"/>
        <w:rPr>
          <w:rFonts w:ascii="Sakkal Majalla" w:eastAsia="Times New Roman" w:hAnsi="Sakkal Majalla"/>
          <w:b/>
          <w:bCs/>
          <w:color w:val="auto"/>
          <w:sz w:val="48"/>
          <w:szCs w:val="36"/>
          <w:rtl/>
        </w:rPr>
      </w:pPr>
    </w:p>
    <w:p w14:paraId="7AD89D1E" w14:textId="77777777" w:rsidR="003D08BA" w:rsidRDefault="003D08BA" w:rsidP="00E32711">
      <w:pPr>
        <w:spacing w:after="200"/>
        <w:rPr>
          <w:rFonts w:ascii="Sakkal Majalla" w:eastAsia="Times New Roman" w:hAnsi="Sakkal Majalla"/>
          <w:b/>
          <w:bCs/>
          <w:color w:val="auto"/>
          <w:sz w:val="48"/>
          <w:szCs w:val="36"/>
          <w:rtl/>
        </w:rPr>
      </w:pPr>
    </w:p>
    <w:p w14:paraId="0B8FE737" w14:textId="77777777" w:rsidR="003D08BA" w:rsidRDefault="003D08BA" w:rsidP="00E32711">
      <w:pPr>
        <w:spacing w:after="200"/>
        <w:rPr>
          <w:rFonts w:ascii="Sakkal Majalla" w:eastAsia="Times New Roman" w:hAnsi="Sakkal Majalla"/>
          <w:b/>
          <w:bCs/>
          <w:color w:val="auto"/>
          <w:sz w:val="48"/>
          <w:szCs w:val="36"/>
          <w:rtl/>
        </w:rPr>
      </w:pPr>
    </w:p>
    <w:p w14:paraId="370D316E" w14:textId="77777777" w:rsidR="003D08BA" w:rsidRDefault="003D08BA" w:rsidP="00E32711">
      <w:pPr>
        <w:spacing w:after="200"/>
        <w:rPr>
          <w:rFonts w:ascii="Sakkal Majalla" w:eastAsia="Times New Roman" w:hAnsi="Sakkal Majalla"/>
          <w:b/>
          <w:bCs/>
          <w:color w:val="auto"/>
          <w:sz w:val="48"/>
          <w:szCs w:val="36"/>
          <w:rtl/>
        </w:rPr>
      </w:pPr>
    </w:p>
    <w:p w14:paraId="5125B03E" w14:textId="77777777" w:rsidR="003D08BA" w:rsidRDefault="003D08BA" w:rsidP="00E32711">
      <w:pPr>
        <w:spacing w:after="200"/>
        <w:rPr>
          <w:rFonts w:ascii="Sakkal Majalla" w:eastAsia="Times New Roman" w:hAnsi="Sakkal Majalla"/>
          <w:b/>
          <w:bCs/>
          <w:color w:val="auto"/>
          <w:sz w:val="48"/>
          <w:szCs w:val="36"/>
          <w:rtl/>
        </w:rPr>
      </w:pPr>
    </w:p>
    <w:p w14:paraId="18943C77" w14:textId="77777777" w:rsidR="003D08BA" w:rsidRDefault="003D08BA" w:rsidP="00E32711">
      <w:pPr>
        <w:spacing w:after="200"/>
        <w:rPr>
          <w:rFonts w:ascii="Sakkal Majalla" w:eastAsia="Times New Roman" w:hAnsi="Sakkal Majalla"/>
          <w:b/>
          <w:bCs/>
          <w:color w:val="auto"/>
          <w:sz w:val="48"/>
          <w:szCs w:val="36"/>
          <w:rtl/>
        </w:rPr>
      </w:pPr>
    </w:p>
    <w:p w14:paraId="7DBF99B1" w14:textId="77777777" w:rsidR="003D08BA" w:rsidRDefault="003D08BA" w:rsidP="00E32711">
      <w:pPr>
        <w:spacing w:after="200"/>
        <w:rPr>
          <w:rFonts w:ascii="Sakkal Majalla" w:eastAsia="Times New Roman" w:hAnsi="Sakkal Majalla"/>
          <w:b/>
          <w:bCs/>
          <w:color w:val="auto"/>
          <w:sz w:val="48"/>
          <w:szCs w:val="36"/>
          <w:rtl/>
        </w:rPr>
      </w:pPr>
    </w:p>
    <w:p w14:paraId="2A14F472" w14:textId="77777777" w:rsidR="003D08BA" w:rsidRDefault="003D08BA" w:rsidP="00E32711">
      <w:pPr>
        <w:spacing w:after="200"/>
        <w:rPr>
          <w:rFonts w:ascii="Sakkal Majalla" w:eastAsia="Times New Roman" w:hAnsi="Sakkal Majalla"/>
          <w:b/>
          <w:bCs/>
          <w:color w:val="auto"/>
          <w:sz w:val="48"/>
          <w:szCs w:val="36"/>
          <w:rtl/>
        </w:rPr>
      </w:pPr>
    </w:p>
    <w:p w14:paraId="7316ACA8" w14:textId="77777777" w:rsidR="003D08BA" w:rsidRDefault="003D08BA" w:rsidP="00E32711">
      <w:pPr>
        <w:spacing w:after="200"/>
        <w:rPr>
          <w:rFonts w:ascii="Sakkal Majalla" w:eastAsia="Times New Roman" w:hAnsi="Sakkal Majalla"/>
          <w:b/>
          <w:bCs/>
          <w:color w:val="auto"/>
          <w:sz w:val="48"/>
          <w:szCs w:val="36"/>
          <w:rtl/>
        </w:rPr>
      </w:pPr>
    </w:p>
    <w:p w14:paraId="0DF5BC55" w14:textId="77777777" w:rsidR="003D08BA" w:rsidRDefault="003D08BA" w:rsidP="00E32711">
      <w:pPr>
        <w:spacing w:after="200"/>
        <w:rPr>
          <w:rFonts w:ascii="Sakkal Majalla" w:eastAsia="Times New Roman" w:hAnsi="Sakkal Majalla"/>
          <w:b/>
          <w:bCs/>
          <w:color w:val="auto"/>
          <w:sz w:val="48"/>
          <w:szCs w:val="36"/>
          <w:rtl/>
        </w:rPr>
      </w:pPr>
    </w:p>
    <w:p w14:paraId="62808087" w14:textId="77777777" w:rsidR="003D08BA" w:rsidRDefault="003D08BA" w:rsidP="00E32711">
      <w:pPr>
        <w:spacing w:after="200"/>
        <w:rPr>
          <w:rFonts w:ascii="Sakkal Majalla" w:eastAsia="Times New Roman" w:hAnsi="Sakkal Majalla"/>
          <w:b/>
          <w:bCs/>
          <w:color w:val="auto"/>
          <w:sz w:val="48"/>
          <w:szCs w:val="36"/>
          <w:rtl/>
        </w:rPr>
      </w:pPr>
    </w:p>
    <w:p w14:paraId="15F103DF" w14:textId="77777777" w:rsidR="003D08BA" w:rsidRDefault="003D08BA" w:rsidP="00E32711">
      <w:pPr>
        <w:spacing w:after="200"/>
        <w:rPr>
          <w:rFonts w:ascii="Sakkal Majalla" w:eastAsia="Times New Roman" w:hAnsi="Sakkal Majalla"/>
          <w:b/>
          <w:bCs/>
          <w:color w:val="auto"/>
          <w:sz w:val="48"/>
          <w:szCs w:val="36"/>
          <w:rtl/>
        </w:rPr>
      </w:pPr>
    </w:p>
    <w:p w14:paraId="387F1CD3" w14:textId="409DB66B" w:rsidR="003D08BA" w:rsidRDefault="00D15F7D" w:rsidP="00E32711">
      <w:pPr>
        <w:spacing w:after="200"/>
        <w:rPr>
          <w:rFonts w:ascii="Sakkal Majalla" w:eastAsia="Times New Roman" w:hAnsi="Sakkal Majalla"/>
          <w:b/>
          <w:bCs/>
          <w:color w:val="auto"/>
          <w:sz w:val="48"/>
          <w:szCs w:val="36"/>
          <w:rtl/>
        </w:rPr>
      </w:pPr>
      <w:r w:rsidRPr="00D15F7D">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30080" behindDoc="0" locked="0" layoutInCell="1" allowOverlap="1" wp14:anchorId="7D6BEE20" wp14:editId="35C41B6E">
                <wp:simplePos x="0" y="0"/>
                <wp:positionH relativeFrom="page">
                  <wp:align>right</wp:align>
                </wp:positionH>
                <wp:positionV relativeFrom="paragraph">
                  <wp:posOffset>-238125</wp:posOffset>
                </wp:positionV>
                <wp:extent cx="7486737" cy="9724208"/>
                <wp:effectExtent l="0" t="0" r="0" b="0"/>
                <wp:wrapNone/>
                <wp:docPr id="1582218791" name="Group 522"/>
                <wp:cNvGraphicFramePr/>
                <a:graphic xmlns:a="http://schemas.openxmlformats.org/drawingml/2006/main">
                  <a:graphicData uri="http://schemas.microsoft.com/office/word/2010/wordprocessingGroup">
                    <wpg:wgp>
                      <wpg:cNvGrpSpPr/>
                      <wpg:grpSpPr>
                        <a:xfrm>
                          <a:off x="0" y="0"/>
                          <a:ext cx="7486737" cy="9724208"/>
                          <a:chOff x="-915424" y="-65858"/>
                          <a:chExt cx="7486737" cy="9724208"/>
                        </a:xfrm>
                      </wpg:grpSpPr>
                      <wpg:grpSp>
                        <wpg:cNvPr id="958513274" name="Group 958513274"/>
                        <wpg:cNvGrpSpPr/>
                        <wpg:grpSpPr>
                          <a:xfrm>
                            <a:off x="-915424" y="-65858"/>
                            <a:ext cx="7486737" cy="9724208"/>
                            <a:chOff x="-1325014" y="-370658"/>
                            <a:chExt cx="7486859" cy="9724208"/>
                          </a:xfrm>
                        </wpg:grpSpPr>
                        <wpg:grpSp>
                          <wpg:cNvPr id="707192077" name="Group 707192077"/>
                          <wpg:cNvGrpSpPr/>
                          <wpg:grpSpPr>
                            <a:xfrm>
                              <a:off x="-1325014" y="2571750"/>
                              <a:ext cx="7021064" cy="6781800"/>
                              <a:chOff x="-1486961" y="0"/>
                              <a:chExt cx="7021157" cy="6782280"/>
                            </a:xfrm>
                          </wpg:grpSpPr>
                          <wpg:grpSp>
                            <wpg:cNvPr id="240789501" name="Group 25"/>
                            <wpg:cNvGrpSpPr/>
                            <wpg:grpSpPr>
                              <a:xfrm>
                                <a:off x="3129273" y="0"/>
                                <a:ext cx="2263096" cy="515506"/>
                                <a:chOff x="3848899" y="0"/>
                                <a:chExt cx="2263096" cy="515506"/>
                              </a:xfrm>
                            </wpg:grpSpPr>
                            <wpg:grpSp>
                              <wpg:cNvPr id="1689451892" name="Group 1689451892"/>
                              <wpg:cNvGrpSpPr/>
                              <wpg:grpSpPr>
                                <a:xfrm>
                                  <a:off x="5606227" y="0"/>
                                  <a:ext cx="505768" cy="515506"/>
                                  <a:chOff x="5606227" y="0"/>
                                  <a:chExt cx="505768" cy="515506"/>
                                </a:xfrm>
                              </wpg:grpSpPr>
                              <wps:wsp>
                                <wps:cNvPr id="1642920922" name="Oval 1642920922"/>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03744340" name="Picture 103744340" descr="Target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531835911" name="TextBox 34"/>
                              <wps:cNvSpPr txBox="1"/>
                              <wps:spPr>
                                <a:xfrm>
                                  <a:off x="3848899" y="69514"/>
                                  <a:ext cx="1755192" cy="441357"/>
                                </a:xfrm>
                                <a:prstGeom prst="rect">
                                  <a:avLst/>
                                </a:prstGeom>
                                <a:noFill/>
                              </wps:spPr>
                              <wps:txbx>
                                <w:txbxContent>
                                  <w:p w14:paraId="168DAD0B" w14:textId="77777777" w:rsidR="00D15F7D" w:rsidRPr="00BC6FB1" w:rsidRDefault="00D15F7D" w:rsidP="00D15F7D">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52376139" name="Group 26"/>
                            <wpg:cNvGrpSpPr/>
                            <wpg:grpSpPr>
                              <a:xfrm>
                                <a:off x="-251" y="9939"/>
                                <a:ext cx="2261486" cy="514985"/>
                                <a:chOff x="-251" y="0"/>
                                <a:chExt cx="2261794" cy="515506"/>
                              </a:xfrm>
                            </wpg:grpSpPr>
                            <wps:wsp>
                              <wps:cNvPr id="1819603788" name="Oval 1819603788"/>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874891804" name="TextBox 34"/>
                              <wps:cNvSpPr txBox="1"/>
                              <wps:spPr>
                                <a:xfrm>
                                  <a:off x="-251" y="69511"/>
                                  <a:ext cx="1756066" cy="441803"/>
                                </a:xfrm>
                                <a:prstGeom prst="rect">
                                  <a:avLst/>
                                </a:prstGeom>
                                <a:noFill/>
                              </wps:spPr>
                              <wps:txbx>
                                <w:txbxContent>
                                  <w:p w14:paraId="54344F3E" w14:textId="77777777" w:rsidR="00D15F7D" w:rsidRPr="00BC6FB1" w:rsidRDefault="00D15F7D" w:rsidP="00D15F7D">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545543991" name="Picture 1545543991" descr="Note "/>
                                <pic:cNvPicPr>
                                  <a:picLocks noChangeAspect="1" noChangeArrowheads="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507202276" name="Text Box 1507202276"/>
                            <wps:cNvSpPr txBox="1"/>
                            <wps:spPr>
                              <a:xfrm>
                                <a:off x="2720955" y="874272"/>
                                <a:ext cx="2813241" cy="5908008"/>
                              </a:xfrm>
                              <a:prstGeom prst="rect">
                                <a:avLst/>
                              </a:prstGeom>
                              <a:noFill/>
                              <a:ln w="6350">
                                <a:noFill/>
                              </a:ln>
                            </wps:spPr>
                            <wps:txbx>
                              <w:txbxContent>
                                <w:p w14:paraId="75D0EBF7" w14:textId="77777777" w:rsidR="00D15F7D" w:rsidRPr="00DE31C3" w:rsidRDefault="00D15F7D" w:rsidP="00D15F7D">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6AF958E4" w14:textId="77777777" w:rsidR="00D15F7D" w:rsidRPr="00CC5668" w:rsidRDefault="00D15F7D">
                                  <w:pPr>
                                    <w:pStyle w:val="a5"/>
                                    <w:numPr>
                                      <w:ilvl w:val="0"/>
                                      <w:numId w:val="18"/>
                                    </w:numPr>
                                    <w:spacing w:line="240" w:lineRule="auto"/>
                                    <w:rPr>
                                      <w:rFonts w:ascii="Sakkal Majalla" w:eastAsia="GE Dinar One" w:hAnsi="Sakkal Majalla" w:cs="Sakkal Majalla"/>
                                      <w:kern w:val="24"/>
                                      <w:sz w:val="40"/>
                                      <w:szCs w:val="40"/>
                                    </w:rPr>
                                  </w:pPr>
                                  <w:r>
                                    <w:rPr>
                                      <w:rFonts w:ascii="Sakkal Majalla" w:eastAsia="GE Dinar One" w:hAnsi="Sakkal Majalla" w:cs="Sakkal Majalla" w:hint="cs"/>
                                      <w:kern w:val="24"/>
                                      <w:sz w:val="40"/>
                                      <w:szCs w:val="40"/>
                                      <w:rtl/>
                                      <w:lang w:bidi="ar-EG"/>
                                    </w:rPr>
                                    <w:t xml:space="preserve">إتقان </w:t>
                                  </w:r>
                                  <w:r w:rsidRPr="008D5AD8">
                                    <w:rPr>
                                      <w:rFonts w:ascii="Sakkal Majalla" w:eastAsia="GE Dinar One" w:hAnsi="Sakkal Majalla" w:cs="Sakkal Majalla"/>
                                      <w:kern w:val="24"/>
                                      <w:sz w:val="40"/>
                                      <w:szCs w:val="40"/>
                                      <w:rtl/>
                                      <w:lang w:bidi="ar-EG"/>
                                    </w:rPr>
                                    <w:t>آداب التواصل عبر المنصات الرقمية</w:t>
                                  </w:r>
                                  <w:r>
                                    <w:rPr>
                                      <w:rFonts w:ascii="Sakkal Majalla" w:eastAsia="GE Dinar One" w:hAnsi="Sakkal Majalla" w:cs="Sakkal Majalla" w:hint="cs"/>
                                      <w:kern w:val="24"/>
                                      <w:sz w:val="40"/>
                                      <w:szCs w:val="40"/>
                                      <w:rtl/>
                                      <w:lang w:bidi="ar-EG"/>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195834435" name="Text Box 1195834435"/>
                            <wps:cNvSpPr txBox="1"/>
                            <wps:spPr>
                              <a:xfrm>
                                <a:off x="-1486961" y="912096"/>
                                <a:ext cx="3810113" cy="5203047"/>
                              </a:xfrm>
                              <a:prstGeom prst="rect">
                                <a:avLst/>
                              </a:prstGeom>
                              <a:noFill/>
                              <a:ln w="6350">
                                <a:noFill/>
                              </a:ln>
                            </wps:spPr>
                            <wps:txbx>
                              <w:txbxContent>
                                <w:p w14:paraId="7AD40DE6" w14:textId="77777777" w:rsidR="00D15F7D" w:rsidRPr="008D5AD8" w:rsidRDefault="00D15F7D">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البريد الإلكتروني الاحترافي.</w:t>
                                  </w:r>
                                </w:p>
                                <w:p w14:paraId="34262020" w14:textId="77777777" w:rsidR="00D15F7D" w:rsidRPr="008D5AD8" w:rsidRDefault="00D15F7D">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آداب التواصل عبر المنصات الرقمية.</w:t>
                                  </w:r>
                                </w:p>
                                <w:p w14:paraId="35AB30EF" w14:textId="77777777" w:rsidR="00D15F7D" w:rsidRPr="008D5AD8" w:rsidRDefault="00D15F7D">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الاجتماعات الافتراضية الفعالة.</w:t>
                                  </w:r>
                                </w:p>
                                <w:p w14:paraId="03811B57" w14:textId="77777777" w:rsidR="00D15F7D" w:rsidRPr="008D5AD8" w:rsidRDefault="00D15F7D">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إدارة الاتصال عن بعد.</w:t>
                                  </w:r>
                                </w:p>
                                <w:p w14:paraId="0B029C45" w14:textId="0A1EDD4F" w:rsidR="00D15F7D" w:rsidRPr="00902E99" w:rsidRDefault="00D15F7D">
                                  <w:pPr>
                                    <w:pStyle w:val="a5"/>
                                    <w:numPr>
                                      <w:ilvl w:val="0"/>
                                      <w:numId w:val="17"/>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تجنب أخطاء التواصل الإلكترو</w:t>
                                  </w:r>
                                  <w:r w:rsidR="00BD7A76">
                                    <w:rPr>
                                      <w:rFonts w:ascii="Sakkal Majalla" w:eastAsia="GE Dinar One" w:hAnsi="Sakkal Majalla" w:cs="Sakkal Majalla" w:hint="cs"/>
                                      <w:kern w:val="24"/>
                                      <w:sz w:val="40"/>
                                      <w:szCs w:val="40"/>
                                      <w:rtl/>
                                    </w:rPr>
                                    <w:t>ني</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532639305" name="Group 1532639305"/>
                          <wpg:cNvGrpSpPr/>
                          <wpg:grpSpPr>
                            <a:xfrm>
                              <a:off x="-463766" y="-370658"/>
                              <a:ext cx="6625611" cy="1946190"/>
                              <a:chOff x="-463766" y="-370658"/>
                              <a:chExt cx="6625611" cy="1946190"/>
                            </a:xfrm>
                          </wpg:grpSpPr>
                          <pic:pic xmlns:pic="http://schemas.openxmlformats.org/drawingml/2006/picture">
                            <pic:nvPicPr>
                              <pic:cNvPr id="1158882854" name="Picture 1158882854" descr="Calendar "/>
                              <pic:cNvPicPr>
                                <a:picLocks noChangeAspect="1"/>
                              </pic:cNvPicPr>
                            </pic:nvPicPr>
                            <pic:blipFill>
                              <a:blip r:embed="rId42"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355532" y="-276225"/>
                                <a:ext cx="526415" cy="526415"/>
                              </a:xfrm>
                              <a:prstGeom prst="rect">
                                <a:avLst/>
                              </a:prstGeom>
                              <a:noFill/>
                              <a:ln>
                                <a:noFill/>
                              </a:ln>
                            </pic:spPr>
                          </pic:pic>
                          <wps:wsp>
                            <wps:cNvPr id="321031420" name="TextBox 34"/>
                            <wps:cNvSpPr txBox="1"/>
                            <wps:spPr>
                              <a:xfrm>
                                <a:off x="5009301" y="709392"/>
                                <a:ext cx="1152544" cy="866140"/>
                              </a:xfrm>
                              <a:prstGeom prst="rect">
                                <a:avLst/>
                              </a:prstGeom>
                              <a:noFill/>
                            </wps:spPr>
                            <wps:txbx>
                              <w:txbxContent>
                                <w:p w14:paraId="7E31B75D" w14:textId="77777777" w:rsidR="00D15F7D" w:rsidRPr="00D15F7D" w:rsidRDefault="00D15F7D" w:rsidP="00D15F7D">
                                  <w:pPr>
                                    <w:spacing w:line="240" w:lineRule="auto"/>
                                    <w:jc w:val="center"/>
                                    <w:rPr>
                                      <w:rFonts w:ascii="Adobe Arabic" w:eastAsia="GE Dinar One" w:hAnsi="Adobe Arabic" w:cs="Adobe Arabic"/>
                                      <w:b/>
                                      <w:bCs/>
                                      <w:color w:val="C00000"/>
                                      <w:kern w:val="24"/>
                                      <w:sz w:val="56"/>
                                      <w:szCs w:val="56"/>
                                      <w:lang w:bidi="ar-SY"/>
                                    </w:rPr>
                                  </w:pPr>
                                  <w:r w:rsidRPr="00D15F7D">
                                    <w:rPr>
                                      <w:rFonts w:ascii="Adobe Arabic" w:eastAsia="GE Dinar One" w:hAnsi="Adobe Arabic" w:cs="Adobe Arabic" w:hint="cs"/>
                                      <w:b/>
                                      <w:bCs/>
                                      <w:color w:val="C00000"/>
                                      <w:kern w:val="24"/>
                                      <w:sz w:val="56"/>
                                      <w:szCs w:val="56"/>
                                      <w:rtl/>
                                      <w:lang w:bidi="ar-SY"/>
                                    </w:rPr>
                                    <w:t xml:space="preserve">اليوم الخامس </w:t>
                                  </w:r>
                                </w:p>
                              </w:txbxContent>
                            </wps:txbx>
                            <wps:bodyPr wrap="square" rtlCol="0">
                              <a:spAutoFit/>
                            </wps:bodyPr>
                          </wps:wsp>
                          <wps:wsp>
                            <wps:cNvPr id="877304524" name="TextBox 34"/>
                            <wps:cNvSpPr txBox="1"/>
                            <wps:spPr>
                              <a:xfrm>
                                <a:off x="2484762" y="-370658"/>
                                <a:ext cx="2429550" cy="662305"/>
                              </a:xfrm>
                              <a:prstGeom prst="rect">
                                <a:avLst/>
                              </a:prstGeom>
                              <a:noFill/>
                            </wps:spPr>
                            <wps:txbx>
                              <w:txbxContent>
                                <w:p w14:paraId="545462BF" w14:textId="77777777" w:rsidR="00D15F7D" w:rsidRPr="00CA7C57" w:rsidRDefault="00D15F7D" w:rsidP="00D15F7D">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الاولى</w:t>
                                  </w:r>
                                </w:p>
                              </w:txbxContent>
                            </wps:txbx>
                            <wps:bodyPr wrap="square" rtlCol="0">
                              <a:spAutoFit/>
                            </wps:bodyPr>
                          </wps:wsp>
                          <wps:wsp>
                            <wps:cNvPr id="796332129" name="TextBox 34"/>
                            <wps:cNvSpPr txBox="1"/>
                            <wps:spPr>
                              <a:xfrm>
                                <a:off x="-463766" y="719066"/>
                                <a:ext cx="5447754" cy="519430"/>
                              </a:xfrm>
                              <a:prstGeom prst="rect">
                                <a:avLst/>
                              </a:prstGeom>
                              <a:noFill/>
                            </wps:spPr>
                            <wps:txbx>
                              <w:txbxContent>
                                <w:p w14:paraId="445D0BE2" w14:textId="77777777" w:rsidR="00D15F7D" w:rsidRPr="0075673C" w:rsidRDefault="00D15F7D" w:rsidP="00D15F7D">
                                  <w:pPr>
                                    <w:jc w:val="center"/>
                                    <w:rPr>
                                      <w:rFonts w:asciiTheme="majorHAnsi" w:eastAsia="GE Dinar One" w:hAnsiTheme="majorHAnsi" w:cstheme="majorHAnsi"/>
                                      <w:b/>
                                      <w:bCs/>
                                      <w:kern w:val="24"/>
                                      <w:sz w:val="48"/>
                                      <w:szCs w:val="48"/>
                                      <w:lang w:bidi="ar-SY"/>
                                    </w:rPr>
                                  </w:pPr>
                                  <w:r w:rsidRPr="008D5AD8">
                                    <w:rPr>
                                      <w:rFonts w:asciiTheme="majorHAnsi" w:eastAsia="GE Dinar One" w:hAnsiTheme="majorHAnsi" w:cs="Calibri Light"/>
                                      <w:b/>
                                      <w:bCs/>
                                      <w:kern w:val="24"/>
                                      <w:sz w:val="48"/>
                                      <w:szCs w:val="48"/>
                                      <w:rtl/>
                                      <w:lang w:bidi="ar-SY"/>
                                    </w:rPr>
                                    <w:t>التواصل الرقمي في بيئة العمل</w:t>
                                  </w:r>
                                </w:p>
                              </w:txbxContent>
                            </wps:txbx>
                            <wps:bodyPr wrap="square" rtlCol="0">
                              <a:spAutoFit/>
                            </wps:bodyPr>
                          </wps:wsp>
                        </wpg:grpSp>
                      </wpg:grpSp>
                      <pic:pic xmlns:pic="http://schemas.openxmlformats.org/drawingml/2006/picture">
                        <pic:nvPicPr>
                          <pic:cNvPr id="1204584795" name="Picture 9"/>
                          <pic:cNvPicPr>
                            <a:picLocks noChangeAspect="1"/>
                          </pic:cNvPicPr>
                        </pic:nvPicPr>
                        <pic:blipFill rotWithShape="1">
                          <a:blip r:embed="rId46">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D6BEE20" id="_x0000_s1288" style="position:absolute;left:0;text-align:left;margin-left:538.3pt;margin-top:-18.75pt;width:589.5pt;height:765.7pt;z-index:253230080;mso-position-horizontal:right;mso-position-horizontal-relative:page;mso-position-vertical-relative:text;mso-width-relative:margin;mso-height-relative:margin" coordorigin="-9154,-658" coordsize="74867,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">
                <v:group id="Group 958513274" o:spid="_x0000_s1289" style="position:absolute;left:-9154;top:-658;width:74867;height:97241" coordorigin="-13250,-3706" coordsize="74868,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">
                  <v:group id="Group 707192077" o:spid="_x0000_s1290" style="position:absolute;left:-13250;top:25717;width:70210;height:67818" coordorigin="-14869" coordsize="70211,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">
                    <v:group id="Group 25" o:spid="_x0000_s1291" style="position:absolute;left:31292;width:22631;height:5155" coordorigin="38488" coordsize="2263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">
                      <v:group id="Group 1689451892" o:spid="_x0000_s129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">
                        <v:oval id="Oval 1642920922" o:spid="_x0000_s129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" fillcolor="#168489" stroked="f" strokeweight="1pt">
                          <v:fill opacity="49087f"/>
                          <v:stroke joinstyle="miter"/>
                        </v:oval>
                        <v:shape id="Picture 103744340" o:spid="_x0000_s129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">
                          <v:imagedata r:id="rId43" o:title="Target " gain="19661f" blacklevel="22938f"/>
                        </v:shape>
                      </v:group>
                      <v:shape id="TextBox 34" o:spid="_x0000_s1295" type="#_x0000_t202" style="position:absolute;left:38488;top:695;width:17552;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" filled="f" stroked="f">
                        <v:textbox style="mso-fit-shape-to-text:t">
                          <w:txbxContent>
                            <w:p w14:paraId="168DAD0B" w14:textId="77777777" w:rsidR="00D15F7D" w:rsidRPr="00BC6FB1" w:rsidRDefault="00D15F7D" w:rsidP="00D15F7D">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296" style="position:absolute;left:-2;top:99;width:22614;height:5150" coordorigin="-2" coordsize="2261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">
                      <v:oval id="Oval 1819603788" o:spid="_x0000_s129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" fillcolor="#168489" stroked="f" strokeweight="1pt">
                        <v:fill opacity="49087f"/>
                        <v:stroke joinstyle="miter"/>
                      </v:oval>
                      <v:shape id="TextBox 34" o:spid="_x0000_s1298" type="#_x0000_t202" style="position:absolute;left:-2;top:695;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" filled="f" stroked="f">
                        <v:textbox style="mso-fit-shape-to-text:t">
                          <w:txbxContent>
                            <w:p w14:paraId="54344F3E" w14:textId="77777777" w:rsidR="00D15F7D" w:rsidRPr="00BC6FB1" w:rsidRDefault="00D15F7D" w:rsidP="00D15F7D">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545543991" o:spid="_x0000_s129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">
                        <v:imagedata r:id="rId44" o:title="Note " gain="19661f" blacklevel="22938f"/>
                      </v:shape>
                    </v:group>
                    <v:shape id="Text Box 1507202276" o:spid="_x0000_s1300"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" filled="f" stroked="f" strokeweight=".5pt">
                      <v:textbox>
                        <w:txbxContent>
                          <w:p w14:paraId="75D0EBF7" w14:textId="77777777" w:rsidR="00D15F7D" w:rsidRPr="00DE31C3" w:rsidRDefault="00D15F7D" w:rsidP="00D15F7D">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6AF958E4" w14:textId="77777777" w:rsidR="00D15F7D" w:rsidRPr="00CC5668" w:rsidRDefault="00D15F7D">
                            <w:pPr>
                              <w:pStyle w:val="a5"/>
                              <w:numPr>
                                <w:ilvl w:val="0"/>
                                <w:numId w:val="18"/>
                              </w:numPr>
                              <w:spacing w:line="240" w:lineRule="auto"/>
                              <w:rPr>
                                <w:rFonts w:ascii="Sakkal Majalla" w:eastAsia="GE Dinar One" w:hAnsi="Sakkal Majalla" w:cs="Sakkal Majalla"/>
                                <w:kern w:val="24"/>
                                <w:sz w:val="40"/>
                                <w:szCs w:val="40"/>
                              </w:rPr>
                            </w:pPr>
                            <w:r>
                              <w:rPr>
                                <w:rFonts w:ascii="Sakkal Majalla" w:eastAsia="GE Dinar One" w:hAnsi="Sakkal Majalla" w:cs="Sakkal Majalla" w:hint="cs"/>
                                <w:kern w:val="24"/>
                                <w:sz w:val="40"/>
                                <w:szCs w:val="40"/>
                                <w:rtl/>
                                <w:lang w:bidi="ar-EG"/>
                              </w:rPr>
                              <w:t xml:space="preserve">إتقان </w:t>
                            </w:r>
                            <w:r w:rsidRPr="008D5AD8">
                              <w:rPr>
                                <w:rFonts w:ascii="Sakkal Majalla" w:eastAsia="GE Dinar One" w:hAnsi="Sakkal Majalla" w:cs="Sakkal Majalla"/>
                                <w:kern w:val="24"/>
                                <w:sz w:val="40"/>
                                <w:szCs w:val="40"/>
                                <w:rtl/>
                                <w:lang w:bidi="ar-EG"/>
                              </w:rPr>
                              <w:t>آداب التواصل عبر المنصات الرقمية</w:t>
                            </w:r>
                            <w:r>
                              <w:rPr>
                                <w:rFonts w:ascii="Sakkal Majalla" w:eastAsia="GE Dinar One" w:hAnsi="Sakkal Majalla" w:cs="Sakkal Majalla" w:hint="cs"/>
                                <w:kern w:val="24"/>
                                <w:sz w:val="40"/>
                                <w:szCs w:val="40"/>
                                <w:rtl/>
                                <w:lang w:bidi="ar-EG"/>
                              </w:rPr>
                              <w:t>.</w:t>
                            </w:r>
                          </w:p>
                        </w:txbxContent>
                      </v:textbox>
                    </v:shape>
                    <v:shape id="Text Box 1195834435" o:spid="_x0000_s1301" type="#_x0000_t202" style="position:absolute;left:-14869;top:9120;width:38100;height:520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" filled="f" stroked="f" strokeweight=".5pt">
                      <v:textbox>
                        <w:txbxContent>
                          <w:p w14:paraId="7AD40DE6" w14:textId="77777777" w:rsidR="00D15F7D" w:rsidRPr="008D5AD8" w:rsidRDefault="00D15F7D">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البريد الإلكتروني الاحترافي.</w:t>
                            </w:r>
                          </w:p>
                          <w:p w14:paraId="34262020" w14:textId="77777777" w:rsidR="00D15F7D" w:rsidRPr="008D5AD8" w:rsidRDefault="00D15F7D">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آداب التواصل عبر المنصات الرقمية.</w:t>
                            </w:r>
                          </w:p>
                          <w:p w14:paraId="35AB30EF" w14:textId="77777777" w:rsidR="00D15F7D" w:rsidRPr="008D5AD8" w:rsidRDefault="00D15F7D">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الاجتماعات الافتراضية الفعالة.</w:t>
                            </w:r>
                          </w:p>
                          <w:p w14:paraId="03811B57" w14:textId="77777777" w:rsidR="00D15F7D" w:rsidRPr="008D5AD8" w:rsidRDefault="00D15F7D">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إدارة الاتصال عن بعد.</w:t>
                            </w:r>
                          </w:p>
                          <w:p w14:paraId="0B029C45" w14:textId="0A1EDD4F" w:rsidR="00D15F7D" w:rsidRPr="00902E99" w:rsidRDefault="00D15F7D">
                            <w:pPr>
                              <w:pStyle w:val="a5"/>
                              <w:numPr>
                                <w:ilvl w:val="0"/>
                                <w:numId w:val="17"/>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تجنب أخطاء التواصل الإلكترو</w:t>
                            </w:r>
                            <w:r w:rsidR="00BD7A76">
                              <w:rPr>
                                <w:rFonts w:ascii="Sakkal Majalla" w:eastAsia="GE Dinar One" w:hAnsi="Sakkal Majalla" w:cs="Sakkal Majalla" w:hint="cs"/>
                                <w:kern w:val="24"/>
                                <w:sz w:val="40"/>
                                <w:szCs w:val="40"/>
                                <w:rtl/>
                              </w:rPr>
                              <w:t>ني</w:t>
                            </w:r>
                          </w:p>
                        </w:txbxContent>
                      </v:textbox>
                    </v:shape>
                  </v:group>
                  <v:group id="Group 1532639305" o:spid="_x0000_s1302" style="position:absolute;left:-4637;top:-3706;width:66255;height:19461" coordorigin="-4637,-3706" coordsize="66256,1946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">
                    <v:shape id="Picture 1158882854" o:spid="_x0000_s1303" type="#_x0000_t75" alt="Calendar " style="position:absolute;left:53555;top:-2762;width:5264;height:5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">
                      <v:imagedata r:id="rId45" o:title="Calendar " recolortarget="black"/>
                    </v:shape>
                    <v:shape id="TextBox 34" o:spid="_x0000_s1304" type="#_x0000_t202" style="position:absolute;left:50093;top:7093;width:11525;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" filled="f" stroked="f">
                      <v:textbox style="mso-fit-shape-to-text:t">
                        <w:txbxContent>
                          <w:p w14:paraId="7E31B75D" w14:textId="77777777" w:rsidR="00D15F7D" w:rsidRPr="00D15F7D" w:rsidRDefault="00D15F7D" w:rsidP="00D15F7D">
                            <w:pPr>
                              <w:spacing w:line="240" w:lineRule="auto"/>
                              <w:jc w:val="center"/>
                              <w:rPr>
                                <w:rFonts w:ascii="Adobe Arabic" w:eastAsia="GE Dinar One" w:hAnsi="Adobe Arabic" w:cs="Adobe Arabic"/>
                                <w:b/>
                                <w:bCs/>
                                <w:color w:val="C00000"/>
                                <w:kern w:val="24"/>
                                <w:sz w:val="56"/>
                                <w:szCs w:val="56"/>
                                <w:lang w:bidi="ar-SY"/>
                              </w:rPr>
                            </w:pPr>
                            <w:r w:rsidRPr="00D15F7D">
                              <w:rPr>
                                <w:rFonts w:ascii="Adobe Arabic" w:eastAsia="GE Dinar One" w:hAnsi="Adobe Arabic" w:cs="Adobe Arabic" w:hint="cs"/>
                                <w:b/>
                                <w:bCs/>
                                <w:color w:val="C00000"/>
                                <w:kern w:val="24"/>
                                <w:sz w:val="56"/>
                                <w:szCs w:val="56"/>
                                <w:rtl/>
                                <w:lang w:bidi="ar-SY"/>
                              </w:rPr>
                              <w:t xml:space="preserve">اليوم الخامس </w:t>
                            </w:r>
                          </w:p>
                        </w:txbxContent>
                      </v:textbox>
                    </v:shape>
                    <v:shape id="TextBox 34" o:spid="_x0000_s1305" type="#_x0000_t202" style="position:absolute;left:24847;top:-3706;width:24296;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" filled="f" stroked="f">
                      <v:textbox style="mso-fit-shape-to-text:t">
                        <w:txbxContent>
                          <w:p w14:paraId="545462BF" w14:textId="77777777" w:rsidR="00D15F7D" w:rsidRPr="00CA7C57" w:rsidRDefault="00D15F7D" w:rsidP="00D15F7D">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الاولى</w:t>
                            </w:r>
                          </w:p>
                        </w:txbxContent>
                      </v:textbox>
                    </v:shape>
                    <v:shape id="TextBox 34" o:spid="_x0000_s1306" type="#_x0000_t202" style="position:absolute;left:-4637;top:7190;width:54476;height:51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" filled="f" stroked="f">
                      <v:textbox style="mso-fit-shape-to-text:t">
                        <w:txbxContent>
                          <w:p w14:paraId="445D0BE2" w14:textId="77777777" w:rsidR="00D15F7D" w:rsidRPr="0075673C" w:rsidRDefault="00D15F7D" w:rsidP="00D15F7D">
                            <w:pPr>
                              <w:jc w:val="center"/>
                              <w:rPr>
                                <w:rFonts w:asciiTheme="majorHAnsi" w:eastAsia="GE Dinar One" w:hAnsiTheme="majorHAnsi" w:cstheme="majorHAnsi"/>
                                <w:b/>
                                <w:bCs/>
                                <w:kern w:val="24"/>
                                <w:sz w:val="48"/>
                                <w:szCs w:val="48"/>
                                <w:lang w:bidi="ar-SY"/>
                              </w:rPr>
                            </w:pPr>
                            <w:r w:rsidRPr="008D5AD8">
                              <w:rPr>
                                <w:rFonts w:asciiTheme="majorHAnsi" w:eastAsia="GE Dinar One" w:hAnsiTheme="majorHAnsi" w:cs="Calibri Light"/>
                                <w:b/>
                                <w:bCs/>
                                <w:kern w:val="24"/>
                                <w:sz w:val="48"/>
                                <w:szCs w:val="48"/>
                                <w:rtl/>
                                <w:lang w:bidi="ar-SY"/>
                              </w:rPr>
                              <w:t>التواصل الرقمي في بيئة العمل</w:t>
                            </w:r>
                          </w:p>
                        </w:txbxContent>
                      </v:textbox>
                    </v:shape>
                  </v:group>
                </v:group>
                <v:shape id="Picture 9" o:spid="_x0000_s1307"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">
                  <v:imagedata r:id="rId51" o:title="" croptop="8759f" cropbottom="38800f" cropleft=".5" cropright="5314f" chromakey="#ebe9ec"/>
                </v:shape>
                <w10:wrap anchorx="page"/>
              </v:group>
            </w:pict>
          </mc:Fallback>
        </mc:AlternateContent>
      </w:r>
    </w:p>
    <w:p w14:paraId="2CE937ED" w14:textId="77777777" w:rsidR="003D08BA" w:rsidRDefault="003D08BA" w:rsidP="00E32711">
      <w:pPr>
        <w:spacing w:after="200"/>
        <w:rPr>
          <w:rFonts w:ascii="Sakkal Majalla" w:eastAsia="Times New Roman" w:hAnsi="Sakkal Majalla"/>
          <w:b/>
          <w:bCs/>
          <w:color w:val="auto"/>
          <w:sz w:val="48"/>
          <w:szCs w:val="36"/>
          <w:rtl/>
        </w:rPr>
      </w:pPr>
    </w:p>
    <w:p w14:paraId="23DD3A23" w14:textId="77777777" w:rsidR="003D08BA" w:rsidRDefault="003D08BA" w:rsidP="00E32711">
      <w:pPr>
        <w:spacing w:after="200"/>
        <w:rPr>
          <w:rFonts w:ascii="Sakkal Majalla" w:eastAsia="Times New Roman" w:hAnsi="Sakkal Majalla"/>
          <w:b/>
          <w:bCs/>
          <w:color w:val="auto"/>
          <w:sz w:val="48"/>
          <w:szCs w:val="36"/>
          <w:rtl/>
        </w:rPr>
      </w:pPr>
    </w:p>
    <w:p w14:paraId="5F59C2D4" w14:textId="77777777" w:rsidR="003D08BA" w:rsidRDefault="003D08BA" w:rsidP="00E32711">
      <w:pPr>
        <w:spacing w:after="200"/>
        <w:rPr>
          <w:rFonts w:ascii="Sakkal Majalla" w:eastAsia="Times New Roman" w:hAnsi="Sakkal Majalla"/>
          <w:b/>
          <w:bCs/>
          <w:color w:val="auto"/>
          <w:sz w:val="48"/>
          <w:szCs w:val="36"/>
          <w:rtl/>
        </w:rPr>
      </w:pPr>
    </w:p>
    <w:p w14:paraId="7E7B2253" w14:textId="77777777" w:rsidR="003D08BA" w:rsidRDefault="003D08BA" w:rsidP="00E32711">
      <w:pPr>
        <w:spacing w:after="200"/>
        <w:rPr>
          <w:rFonts w:ascii="Sakkal Majalla" w:eastAsia="Times New Roman" w:hAnsi="Sakkal Majalla"/>
          <w:b/>
          <w:bCs/>
          <w:color w:val="auto"/>
          <w:sz w:val="48"/>
          <w:szCs w:val="36"/>
          <w:rtl/>
        </w:rPr>
      </w:pPr>
    </w:p>
    <w:p w14:paraId="4D27A92B" w14:textId="77777777" w:rsidR="003D08BA" w:rsidRDefault="003D08BA" w:rsidP="00E32711">
      <w:pPr>
        <w:spacing w:after="200"/>
        <w:rPr>
          <w:rFonts w:ascii="Sakkal Majalla" w:eastAsia="Times New Roman" w:hAnsi="Sakkal Majalla"/>
          <w:b/>
          <w:bCs/>
          <w:color w:val="auto"/>
          <w:sz w:val="48"/>
          <w:szCs w:val="36"/>
          <w:rtl/>
        </w:rPr>
      </w:pPr>
    </w:p>
    <w:p w14:paraId="439B347A" w14:textId="77777777" w:rsidR="003D08BA" w:rsidRDefault="003D08BA" w:rsidP="00E32711">
      <w:pPr>
        <w:spacing w:after="200"/>
        <w:rPr>
          <w:rFonts w:ascii="Sakkal Majalla" w:eastAsia="Times New Roman" w:hAnsi="Sakkal Majalla"/>
          <w:b/>
          <w:bCs/>
          <w:color w:val="auto"/>
          <w:sz w:val="48"/>
          <w:szCs w:val="36"/>
          <w:rtl/>
        </w:rPr>
      </w:pPr>
    </w:p>
    <w:p w14:paraId="08D3D9E9" w14:textId="77777777" w:rsidR="003D08BA" w:rsidRDefault="003D08BA" w:rsidP="00E32711">
      <w:pPr>
        <w:spacing w:after="200"/>
        <w:rPr>
          <w:rFonts w:ascii="Sakkal Majalla" w:eastAsia="Times New Roman" w:hAnsi="Sakkal Majalla"/>
          <w:b/>
          <w:bCs/>
          <w:color w:val="auto"/>
          <w:sz w:val="48"/>
          <w:szCs w:val="36"/>
          <w:rtl/>
        </w:rPr>
      </w:pPr>
    </w:p>
    <w:p w14:paraId="47B5B0F2" w14:textId="77777777" w:rsidR="003D08BA" w:rsidRDefault="003D08BA" w:rsidP="00E32711">
      <w:pPr>
        <w:spacing w:after="200"/>
        <w:rPr>
          <w:rFonts w:ascii="Sakkal Majalla" w:eastAsia="Times New Roman" w:hAnsi="Sakkal Majalla"/>
          <w:b/>
          <w:bCs/>
          <w:color w:val="auto"/>
          <w:sz w:val="48"/>
          <w:szCs w:val="36"/>
          <w:rtl/>
        </w:rPr>
      </w:pPr>
    </w:p>
    <w:p w14:paraId="05A1A567" w14:textId="77777777" w:rsidR="003D08BA" w:rsidRDefault="003D08BA" w:rsidP="00E32711">
      <w:pPr>
        <w:spacing w:after="200"/>
        <w:rPr>
          <w:rFonts w:ascii="Sakkal Majalla" w:eastAsia="Times New Roman" w:hAnsi="Sakkal Majalla"/>
          <w:b/>
          <w:bCs/>
          <w:color w:val="auto"/>
          <w:sz w:val="48"/>
          <w:szCs w:val="36"/>
          <w:rtl/>
        </w:rPr>
      </w:pPr>
    </w:p>
    <w:p w14:paraId="7FE9E174" w14:textId="77777777" w:rsidR="003D08BA" w:rsidRDefault="003D08BA" w:rsidP="00E32711">
      <w:pPr>
        <w:spacing w:after="200"/>
        <w:rPr>
          <w:rFonts w:ascii="Sakkal Majalla" w:eastAsia="Times New Roman" w:hAnsi="Sakkal Majalla"/>
          <w:b/>
          <w:bCs/>
          <w:color w:val="auto"/>
          <w:sz w:val="48"/>
          <w:szCs w:val="36"/>
          <w:rtl/>
        </w:rPr>
      </w:pPr>
    </w:p>
    <w:p w14:paraId="7076E466" w14:textId="77777777" w:rsidR="003D08BA" w:rsidRDefault="003D08BA" w:rsidP="00E32711">
      <w:pPr>
        <w:spacing w:after="200"/>
        <w:rPr>
          <w:rFonts w:ascii="Sakkal Majalla" w:eastAsia="Times New Roman" w:hAnsi="Sakkal Majalla"/>
          <w:b/>
          <w:bCs/>
          <w:color w:val="auto"/>
          <w:sz w:val="48"/>
          <w:szCs w:val="36"/>
          <w:rtl/>
        </w:rPr>
      </w:pPr>
    </w:p>
    <w:p w14:paraId="570B5CDB" w14:textId="77777777" w:rsidR="003D08BA" w:rsidRDefault="003D08BA" w:rsidP="00E32711">
      <w:pPr>
        <w:spacing w:after="200"/>
        <w:rPr>
          <w:rFonts w:ascii="Sakkal Majalla" w:eastAsia="Times New Roman" w:hAnsi="Sakkal Majalla"/>
          <w:b/>
          <w:bCs/>
          <w:color w:val="auto"/>
          <w:sz w:val="48"/>
          <w:szCs w:val="36"/>
          <w:rtl/>
        </w:rPr>
      </w:pPr>
    </w:p>
    <w:p w14:paraId="252DE4B7" w14:textId="77777777" w:rsidR="003D08BA" w:rsidRDefault="003D08BA" w:rsidP="00E32711">
      <w:pPr>
        <w:spacing w:after="200"/>
        <w:rPr>
          <w:rFonts w:ascii="Sakkal Majalla" w:eastAsia="Times New Roman" w:hAnsi="Sakkal Majalla"/>
          <w:b/>
          <w:bCs/>
          <w:color w:val="auto"/>
          <w:sz w:val="48"/>
          <w:szCs w:val="36"/>
          <w:rtl/>
        </w:rPr>
      </w:pPr>
    </w:p>
    <w:p w14:paraId="1D501D71" w14:textId="77777777" w:rsidR="003D08BA" w:rsidRDefault="003D08BA" w:rsidP="00E32711">
      <w:pPr>
        <w:spacing w:after="200"/>
        <w:rPr>
          <w:rFonts w:ascii="Sakkal Majalla" w:eastAsia="Times New Roman" w:hAnsi="Sakkal Majalla"/>
          <w:b/>
          <w:bCs/>
          <w:color w:val="auto"/>
          <w:sz w:val="48"/>
          <w:szCs w:val="36"/>
          <w:rtl/>
        </w:rPr>
      </w:pPr>
    </w:p>
    <w:p w14:paraId="2C1A73D9" w14:textId="77777777" w:rsidR="003D08BA" w:rsidRDefault="003D08BA" w:rsidP="00E32711">
      <w:pPr>
        <w:spacing w:after="200"/>
        <w:rPr>
          <w:rFonts w:ascii="Sakkal Majalla" w:eastAsia="Times New Roman" w:hAnsi="Sakkal Majalla"/>
          <w:b/>
          <w:bCs/>
          <w:color w:val="auto"/>
          <w:sz w:val="48"/>
          <w:szCs w:val="36"/>
          <w:rtl/>
        </w:rPr>
      </w:pPr>
    </w:p>
    <w:p w14:paraId="28D9E4D5" w14:textId="77777777" w:rsidR="003D08BA" w:rsidRDefault="003D08BA" w:rsidP="00E32711">
      <w:pPr>
        <w:spacing w:after="200"/>
        <w:rPr>
          <w:rFonts w:ascii="Sakkal Majalla" w:eastAsia="Times New Roman" w:hAnsi="Sakkal Majalla"/>
          <w:b/>
          <w:bCs/>
          <w:color w:val="auto"/>
          <w:sz w:val="48"/>
          <w:szCs w:val="36"/>
          <w:rtl/>
        </w:rPr>
      </w:pPr>
    </w:p>
    <w:p w14:paraId="2BDC4C92" w14:textId="77777777" w:rsidR="003D08BA" w:rsidRDefault="003D08BA" w:rsidP="00E32711">
      <w:pPr>
        <w:spacing w:after="200"/>
        <w:rPr>
          <w:rFonts w:ascii="Sakkal Majalla" w:eastAsia="Times New Roman" w:hAnsi="Sakkal Majalla"/>
          <w:b/>
          <w:bCs/>
          <w:color w:val="auto"/>
          <w:sz w:val="48"/>
          <w:szCs w:val="36"/>
          <w:rtl/>
        </w:rPr>
      </w:pPr>
    </w:p>
    <w:p w14:paraId="000D34F2" w14:textId="77777777" w:rsidR="00FB784B" w:rsidRPr="00FB784B" w:rsidRDefault="00FB784B" w:rsidP="00FB784B">
      <w:pPr>
        <w:spacing w:after="200" w:line="240" w:lineRule="auto"/>
        <w:jc w:val="center"/>
        <w:rPr>
          <w:rFonts w:ascii="Sakkal Majalla" w:eastAsia="Times New Roman" w:hAnsi="Sakkal Majalla"/>
          <w:b/>
          <w:bCs/>
          <w:color w:val="006666"/>
          <w:sz w:val="48"/>
          <w:szCs w:val="48"/>
          <w:lang w:val="en-GB"/>
        </w:rPr>
      </w:pPr>
      <w:r w:rsidRPr="00FB784B">
        <w:rPr>
          <w:rFonts w:ascii="Sakkal Majalla" w:eastAsia="Times New Roman" w:hAnsi="Sakkal Majalla"/>
          <w:b/>
          <w:bCs/>
          <w:color w:val="006666"/>
          <w:sz w:val="48"/>
          <w:szCs w:val="48"/>
          <w:rtl/>
        </w:rPr>
        <w:lastRenderedPageBreak/>
        <w:t>أولاً: البريد الإلكتروني الاحترافي</w:t>
      </w:r>
    </w:p>
    <w:p w14:paraId="5800899A"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يُعد البريد الإلكتروني من أكثر وسائل الاتصال استخدامًا في بيئة العمل الحديثة، حيث تعتمد المؤسسات عليه في تبادل المعلومات، وإرسال التعليمات، ومتابعة الأعمال، والتواصل مع العملاء والموردين والشركاء. ورغم انتشار تطبيقات المراسلة الفورية، ما زال البريد الإلكتروني يمثل القناة الرسمية الأولى للتواصل المهني داخل المؤسسات وخارجها</w:t>
      </w:r>
      <w:r w:rsidRPr="00FB784B">
        <w:rPr>
          <w:rFonts w:ascii="Sakkal Majalla" w:eastAsia="Times New Roman" w:hAnsi="Sakkal Majalla"/>
          <w:b/>
          <w:bCs/>
          <w:color w:val="auto"/>
          <w:sz w:val="36"/>
          <w:szCs w:val="36"/>
          <w:lang w:val="en-GB"/>
        </w:rPr>
        <w:t>.</w:t>
      </w:r>
    </w:p>
    <w:p w14:paraId="27ABBBA5"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ويعكس البريد الإلكتروني مستوى احترافية الموظف والمؤسسة، لذلك فإن إتقان مهارات كتابة وإدارة البريد الإلكتروني أصبح ضرورة أساسية لكل العاملين في مختلف المجالات</w:t>
      </w:r>
      <w:r w:rsidRPr="00FB784B">
        <w:rPr>
          <w:rFonts w:ascii="Sakkal Majalla" w:eastAsia="Times New Roman" w:hAnsi="Sakkal Majalla"/>
          <w:b/>
          <w:bCs/>
          <w:color w:val="auto"/>
          <w:sz w:val="36"/>
          <w:szCs w:val="36"/>
          <w:lang w:val="en-GB"/>
        </w:rPr>
        <w:t>.</w:t>
      </w:r>
    </w:p>
    <w:p w14:paraId="024A8362" w14:textId="77777777" w:rsidR="00FB784B" w:rsidRPr="00FB784B" w:rsidRDefault="00FB784B" w:rsidP="00FB784B">
      <w:pPr>
        <w:spacing w:after="200" w:line="240" w:lineRule="auto"/>
        <w:rPr>
          <w:rFonts w:ascii="Sakkal Majalla" w:eastAsia="Times New Roman" w:hAnsi="Sakkal Majalla"/>
          <w:b/>
          <w:bCs/>
          <w:color w:val="C00000"/>
          <w:sz w:val="36"/>
          <w:szCs w:val="36"/>
          <w:lang w:val="en-GB"/>
        </w:rPr>
      </w:pPr>
      <w:r w:rsidRPr="00FB784B">
        <w:rPr>
          <w:rFonts w:ascii="Sakkal Majalla" w:eastAsia="Times New Roman" w:hAnsi="Sakkal Majalla"/>
          <w:b/>
          <w:bCs/>
          <w:color w:val="C00000"/>
          <w:sz w:val="36"/>
          <w:szCs w:val="36"/>
          <w:rtl/>
        </w:rPr>
        <w:t>مفهوم البريد الإلكتروني الاحترافي</w:t>
      </w:r>
    </w:p>
    <w:p w14:paraId="7F9F034A"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البريد الإلكتروني الاحترافي هو</w:t>
      </w:r>
      <w:r w:rsidRPr="00FB784B">
        <w:rPr>
          <w:rFonts w:ascii="Sakkal Majalla" w:eastAsia="Times New Roman" w:hAnsi="Sakkal Majalla"/>
          <w:b/>
          <w:bCs/>
          <w:color w:val="auto"/>
          <w:sz w:val="36"/>
          <w:szCs w:val="36"/>
          <w:lang w:val="en-GB"/>
        </w:rPr>
        <w:t>:</w:t>
      </w:r>
    </w:p>
    <w:p w14:paraId="124E3309"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lang w:val="en-GB"/>
        </w:rPr>
        <w:t>"</w:t>
      </w:r>
      <w:r w:rsidRPr="00FB784B">
        <w:rPr>
          <w:rFonts w:ascii="Sakkal Majalla" w:eastAsia="Times New Roman" w:hAnsi="Sakkal Majalla"/>
          <w:b/>
          <w:bCs/>
          <w:color w:val="auto"/>
          <w:sz w:val="36"/>
          <w:szCs w:val="36"/>
          <w:rtl/>
        </w:rPr>
        <w:t>رسالة إلكترونية رسمية يتم إعدادها وإرسالها وفق قواعد مهنية ولغوية وتنظيمية تهدف إلى نقل المعلومات أو الطلبات أو القرارات بصورة واضحة ومحترمة وفعالة</w:t>
      </w:r>
      <w:r w:rsidRPr="00FB784B">
        <w:rPr>
          <w:rFonts w:ascii="Sakkal Majalla" w:eastAsia="Times New Roman" w:hAnsi="Sakkal Majalla"/>
          <w:b/>
          <w:bCs/>
          <w:color w:val="auto"/>
          <w:sz w:val="36"/>
          <w:szCs w:val="36"/>
          <w:lang w:val="en-GB"/>
        </w:rPr>
        <w:t>."</w:t>
      </w:r>
    </w:p>
    <w:p w14:paraId="5D08A221" w14:textId="77777777" w:rsidR="00FB784B" w:rsidRPr="00FB784B" w:rsidRDefault="00FB784B" w:rsidP="00FB784B">
      <w:pPr>
        <w:spacing w:after="200" w:line="240" w:lineRule="auto"/>
        <w:rPr>
          <w:rFonts w:ascii="Sakkal Majalla" w:eastAsia="Times New Roman" w:hAnsi="Sakkal Majalla"/>
          <w:b/>
          <w:bCs/>
          <w:color w:val="C00000"/>
          <w:sz w:val="36"/>
          <w:szCs w:val="36"/>
          <w:lang w:val="en-GB"/>
        </w:rPr>
      </w:pPr>
      <w:r w:rsidRPr="00FB784B">
        <w:rPr>
          <w:rFonts w:ascii="Sakkal Majalla" w:eastAsia="Times New Roman" w:hAnsi="Sakkal Majalla"/>
          <w:b/>
          <w:bCs/>
          <w:color w:val="C00000"/>
          <w:sz w:val="36"/>
          <w:szCs w:val="36"/>
          <w:rtl/>
        </w:rPr>
        <w:t>أهمية البريد الإلكتروني الاحترافي</w:t>
      </w:r>
    </w:p>
    <w:p w14:paraId="2F40BF3B" w14:textId="7A5D3B75" w:rsidR="00FB784B" w:rsidRPr="00FB784B" w:rsidRDefault="00FB784B"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FB784B">
        <w:rPr>
          <w:rFonts w:ascii="Sakkal Majalla" w:eastAsia="Times New Roman" w:hAnsi="Sakkal Majalla"/>
          <w:b/>
          <w:bCs/>
          <w:color w:val="auto"/>
          <w:sz w:val="36"/>
          <w:szCs w:val="36"/>
          <w:rtl/>
        </w:rPr>
        <w:t>توثيق المراسلات</w:t>
      </w:r>
    </w:p>
    <w:p w14:paraId="61F4FBD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يساعد على حفظ المعلومات والرجوع إليها عند الحاجة</w:t>
      </w:r>
      <w:r w:rsidRPr="00FB784B">
        <w:rPr>
          <w:rFonts w:ascii="Sakkal Majalla" w:eastAsia="Times New Roman" w:hAnsi="Sakkal Majalla"/>
          <w:b/>
          <w:bCs/>
          <w:color w:val="auto"/>
          <w:sz w:val="36"/>
          <w:szCs w:val="36"/>
          <w:lang w:val="en-GB"/>
        </w:rPr>
        <w:t>.</w:t>
      </w:r>
    </w:p>
    <w:p w14:paraId="0E6E7D44" w14:textId="1138E054" w:rsidR="00FB784B" w:rsidRPr="00FB784B" w:rsidRDefault="00FB784B"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FB784B">
        <w:rPr>
          <w:rFonts w:ascii="Sakkal Majalla" w:eastAsia="Times New Roman" w:hAnsi="Sakkal Majalla"/>
          <w:b/>
          <w:bCs/>
          <w:color w:val="auto"/>
          <w:sz w:val="36"/>
          <w:szCs w:val="36"/>
          <w:rtl/>
        </w:rPr>
        <w:t>تسهيل التواصل</w:t>
      </w:r>
    </w:p>
    <w:p w14:paraId="3FC84D7B"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يوفر وسيلة سريعة وآمنة لتبادل المعلومات</w:t>
      </w:r>
      <w:r w:rsidRPr="00FB784B">
        <w:rPr>
          <w:rFonts w:ascii="Sakkal Majalla" w:eastAsia="Times New Roman" w:hAnsi="Sakkal Majalla"/>
          <w:b/>
          <w:bCs/>
          <w:color w:val="auto"/>
          <w:sz w:val="36"/>
          <w:szCs w:val="36"/>
          <w:lang w:val="en-GB"/>
        </w:rPr>
        <w:t>.</w:t>
      </w:r>
    </w:p>
    <w:p w14:paraId="02512EDF" w14:textId="70E65A58" w:rsidR="00FB784B" w:rsidRPr="00FB784B" w:rsidRDefault="00FB784B"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FB784B">
        <w:rPr>
          <w:rFonts w:ascii="Sakkal Majalla" w:eastAsia="Times New Roman" w:hAnsi="Sakkal Majalla"/>
          <w:b/>
          <w:bCs/>
          <w:color w:val="auto"/>
          <w:sz w:val="36"/>
          <w:szCs w:val="36"/>
          <w:lang w:val="en-GB"/>
        </w:rPr>
        <w:t xml:space="preserve"> </w:t>
      </w:r>
      <w:r w:rsidRPr="00FB784B">
        <w:rPr>
          <w:rFonts w:ascii="Sakkal Majalla" w:eastAsia="Times New Roman" w:hAnsi="Sakkal Majalla"/>
          <w:b/>
          <w:bCs/>
          <w:color w:val="auto"/>
          <w:sz w:val="36"/>
          <w:szCs w:val="36"/>
          <w:rtl/>
        </w:rPr>
        <w:t>تعزيز الاحترافية</w:t>
      </w:r>
    </w:p>
    <w:p w14:paraId="7F7FC38D"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يعكس صورة إيجابية عن الموظف والمؤسسة</w:t>
      </w:r>
      <w:r w:rsidRPr="00FB784B">
        <w:rPr>
          <w:rFonts w:ascii="Sakkal Majalla" w:eastAsia="Times New Roman" w:hAnsi="Sakkal Majalla"/>
          <w:b/>
          <w:bCs/>
          <w:color w:val="auto"/>
          <w:sz w:val="36"/>
          <w:szCs w:val="36"/>
          <w:lang w:val="en-GB"/>
        </w:rPr>
        <w:t>.</w:t>
      </w:r>
    </w:p>
    <w:p w14:paraId="637DEE4F" w14:textId="2A57F346" w:rsidR="00FB784B" w:rsidRPr="00FB784B" w:rsidRDefault="00FB784B"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FB784B">
        <w:rPr>
          <w:rFonts w:ascii="Sakkal Majalla" w:eastAsia="Times New Roman" w:hAnsi="Sakkal Majalla"/>
          <w:b/>
          <w:bCs/>
          <w:color w:val="auto"/>
          <w:sz w:val="36"/>
          <w:szCs w:val="36"/>
          <w:lang w:val="en-GB"/>
        </w:rPr>
        <w:t xml:space="preserve"> </w:t>
      </w:r>
      <w:r w:rsidRPr="00FB784B">
        <w:rPr>
          <w:rFonts w:ascii="Sakkal Majalla" w:eastAsia="Times New Roman" w:hAnsi="Sakkal Majalla"/>
          <w:b/>
          <w:bCs/>
          <w:color w:val="auto"/>
          <w:sz w:val="36"/>
          <w:szCs w:val="36"/>
          <w:rtl/>
        </w:rPr>
        <w:t>دعم اتخاذ القرار</w:t>
      </w:r>
    </w:p>
    <w:p w14:paraId="712C47CE"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يُستخدم في نقل البيانات والتقارير اللازمة للإدارة</w:t>
      </w:r>
      <w:r w:rsidRPr="00FB784B">
        <w:rPr>
          <w:rFonts w:ascii="Sakkal Majalla" w:eastAsia="Times New Roman" w:hAnsi="Sakkal Majalla"/>
          <w:b/>
          <w:bCs/>
          <w:color w:val="auto"/>
          <w:sz w:val="36"/>
          <w:szCs w:val="36"/>
          <w:lang w:val="en-GB"/>
        </w:rPr>
        <w:t>.</w:t>
      </w:r>
    </w:p>
    <w:p w14:paraId="4ACB9462" w14:textId="505D1392" w:rsidR="00FB784B" w:rsidRPr="00FB784B" w:rsidRDefault="00FB784B"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5.</w:t>
      </w:r>
      <w:r w:rsidRPr="00FB784B">
        <w:rPr>
          <w:rFonts w:ascii="Sakkal Majalla" w:eastAsia="Times New Roman" w:hAnsi="Sakkal Majalla"/>
          <w:b/>
          <w:bCs/>
          <w:color w:val="auto"/>
          <w:sz w:val="36"/>
          <w:szCs w:val="36"/>
          <w:lang w:val="en-GB"/>
        </w:rPr>
        <w:t xml:space="preserve"> </w:t>
      </w:r>
      <w:r w:rsidRPr="00FB784B">
        <w:rPr>
          <w:rFonts w:ascii="Sakkal Majalla" w:eastAsia="Times New Roman" w:hAnsi="Sakkal Majalla"/>
          <w:b/>
          <w:bCs/>
          <w:color w:val="auto"/>
          <w:sz w:val="36"/>
          <w:szCs w:val="36"/>
          <w:rtl/>
        </w:rPr>
        <w:t>توفير الوقت والجهد</w:t>
      </w:r>
    </w:p>
    <w:p w14:paraId="7F0858D3"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lastRenderedPageBreak/>
        <w:t>يُسهل التواصل مع عدد كبير من الأشخاص في وقت واحد</w:t>
      </w:r>
      <w:r w:rsidRPr="00FB784B">
        <w:rPr>
          <w:rFonts w:ascii="Sakkal Majalla" w:eastAsia="Times New Roman" w:hAnsi="Sakkal Majalla"/>
          <w:b/>
          <w:bCs/>
          <w:color w:val="auto"/>
          <w:sz w:val="36"/>
          <w:szCs w:val="36"/>
          <w:lang w:val="en-GB"/>
        </w:rPr>
        <w:t>.</w:t>
      </w:r>
    </w:p>
    <w:p w14:paraId="7E44A610" w14:textId="77777777" w:rsidR="00FB784B" w:rsidRPr="00FB784B" w:rsidRDefault="00FB784B" w:rsidP="00FB784B">
      <w:pPr>
        <w:spacing w:after="200" w:line="240" w:lineRule="auto"/>
        <w:rPr>
          <w:rFonts w:ascii="Sakkal Majalla" w:eastAsia="Times New Roman" w:hAnsi="Sakkal Majalla"/>
          <w:b/>
          <w:bCs/>
          <w:color w:val="C00000"/>
          <w:sz w:val="36"/>
          <w:szCs w:val="36"/>
          <w:lang w:val="en-GB"/>
        </w:rPr>
      </w:pPr>
      <w:r w:rsidRPr="00FB784B">
        <w:rPr>
          <w:rFonts w:ascii="Sakkal Majalla" w:eastAsia="Times New Roman" w:hAnsi="Sakkal Majalla"/>
          <w:b/>
          <w:bCs/>
          <w:color w:val="C00000"/>
          <w:sz w:val="36"/>
          <w:szCs w:val="36"/>
          <w:rtl/>
        </w:rPr>
        <w:t>مكونات البريد الإلكتروني الاحترافي</w:t>
      </w:r>
    </w:p>
    <w:p w14:paraId="2AA3A721"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أولاً: عنوان الرسالة</w:t>
      </w:r>
      <w:r w:rsidRPr="00FB784B">
        <w:rPr>
          <w:rFonts w:ascii="Sakkal Majalla" w:eastAsia="Times New Roman" w:hAnsi="Sakkal Majalla"/>
          <w:b/>
          <w:bCs/>
          <w:color w:val="auto"/>
          <w:sz w:val="36"/>
          <w:szCs w:val="36"/>
          <w:lang w:val="en-GB"/>
        </w:rPr>
        <w:t xml:space="preserve"> (Subject)</w:t>
      </w:r>
    </w:p>
    <w:p w14:paraId="634F6571"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يجب أن يكون</w:t>
      </w:r>
      <w:r w:rsidRPr="00FB784B">
        <w:rPr>
          <w:rFonts w:ascii="Sakkal Majalla" w:eastAsia="Times New Roman" w:hAnsi="Sakkal Majalla"/>
          <w:b/>
          <w:bCs/>
          <w:color w:val="auto"/>
          <w:sz w:val="36"/>
          <w:szCs w:val="36"/>
          <w:lang w:val="en-GB"/>
        </w:rPr>
        <w:t>:</w:t>
      </w:r>
    </w:p>
    <w:p w14:paraId="77F392B0" w14:textId="77777777" w:rsidR="00FB784B" w:rsidRPr="00FB784B" w:rsidRDefault="00FB784B">
      <w:pPr>
        <w:numPr>
          <w:ilvl w:val="0"/>
          <w:numId w:val="123"/>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واضحًا</w:t>
      </w:r>
      <w:r w:rsidRPr="00FB784B">
        <w:rPr>
          <w:rFonts w:ascii="Sakkal Majalla" w:eastAsia="Times New Roman" w:hAnsi="Sakkal Majalla"/>
          <w:b/>
          <w:bCs/>
          <w:color w:val="auto"/>
          <w:sz w:val="36"/>
          <w:szCs w:val="36"/>
          <w:lang w:val="en-GB"/>
        </w:rPr>
        <w:t>.</w:t>
      </w:r>
    </w:p>
    <w:p w14:paraId="564F66B1" w14:textId="77777777" w:rsidR="00FB784B" w:rsidRPr="00FB784B" w:rsidRDefault="00FB784B">
      <w:pPr>
        <w:numPr>
          <w:ilvl w:val="0"/>
          <w:numId w:val="123"/>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مختصرًا</w:t>
      </w:r>
      <w:r w:rsidRPr="00FB784B">
        <w:rPr>
          <w:rFonts w:ascii="Sakkal Majalla" w:eastAsia="Times New Roman" w:hAnsi="Sakkal Majalla"/>
          <w:b/>
          <w:bCs/>
          <w:color w:val="auto"/>
          <w:sz w:val="36"/>
          <w:szCs w:val="36"/>
          <w:lang w:val="en-GB"/>
        </w:rPr>
        <w:t>.</w:t>
      </w:r>
    </w:p>
    <w:p w14:paraId="3F237EC6" w14:textId="77777777" w:rsidR="00FB784B" w:rsidRPr="00FB784B" w:rsidRDefault="00FB784B">
      <w:pPr>
        <w:numPr>
          <w:ilvl w:val="0"/>
          <w:numId w:val="123"/>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معبرًا عن محتوى الرسالة</w:t>
      </w:r>
      <w:r w:rsidRPr="00FB784B">
        <w:rPr>
          <w:rFonts w:ascii="Sakkal Majalla" w:eastAsia="Times New Roman" w:hAnsi="Sakkal Majalla"/>
          <w:b/>
          <w:bCs/>
          <w:color w:val="auto"/>
          <w:sz w:val="36"/>
          <w:szCs w:val="36"/>
          <w:lang w:val="en-GB"/>
        </w:rPr>
        <w:t>.</w:t>
      </w:r>
    </w:p>
    <w:p w14:paraId="4FC3500A"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أمثلة</w:t>
      </w:r>
      <w:r w:rsidRPr="00FB784B">
        <w:rPr>
          <w:rFonts w:ascii="Sakkal Majalla" w:eastAsia="Times New Roman" w:hAnsi="Sakkal Majalla"/>
          <w:b/>
          <w:bCs/>
          <w:color w:val="auto"/>
          <w:sz w:val="36"/>
          <w:szCs w:val="36"/>
          <w:lang w:val="en-GB"/>
        </w:rPr>
        <w:t>:</w:t>
      </w:r>
    </w:p>
    <w:p w14:paraId="12E26EDF" w14:textId="77777777" w:rsidR="00FB784B" w:rsidRPr="00FB784B" w:rsidRDefault="00FB784B">
      <w:pPr>
        <w:numPr>
          <w:ilvl w:val="0"/>
          <w:numId w:val="124"/>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طلب اعتماد خطة التدريب</w:t>
      </w:r>
      <w:r w:rsidRPr="00FB784B">
        <w:rPr>
          <w:rFonts w:ascii="Sakkal Majalla" w:eastAsia="Times New Roman" w:hAnsi="Sakkal Majalla"/>
          <w:b/>
          <w:bCs/>
          <w:color w:val="auto"/>
          <w:sz w:val="36"/>
          <w:szCs w:val="36"/>
          <w:lang w:val="en-GB"/>
        </w:rPr>
        <w:t>.</w:t>
      </w:r>
    </w:p>
    <w:p w14:paraId="13C40F52" w14:textId="77777777" w:rsidR="00FB784B" w:rsidRPr="00FB784B" w:rsidRDefault="00FB784B">
      <w:pPr>
        <w:numPr>
          <w:ilvl w:val="0"/>
          <w:numId w:val="124"/>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تقرير الأداء الشهري</w:t>
      </w:r>
      <w:r w:rsidRPr="00FB784B">
        <w:rPr>
          <w:rFonts w:ascii="Sakkal Majalla" w:eastAsia="Times New Roman" w:hAnsi="Sakkal Majalla"/>
          <w:b/>
          <w:bCs/>
          <w:color w:val="auto"/>
          <w:sz w:val="36"/>
          <w:szCs w:val="36"/>
          <w:lang w:val="en-GB"/>
        </w:rPr>
        <w:t>.</w:t>
      </w:r>
    </w:p>
    <w:p w14:paraId="638C7A01" w14:textId="77777777" w:rsidR="00FB784B" w:rsidRPr="00FB784B" w:rsidRDefault="00FB784B">
      <w:pPr>
        <w:numPr>
          <w:ilvl w:val="0"/>
          <w:numId w:val="124"/>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دعوة لحضور اجتماع</w:t>
      </w:r>
      <w:r w:rsidRPr="00FB784B">
        <w:rPr>
          <w:rFonts w:ascii="Sakkal Majalla" w:eastAsia="Times New Roman" w:hAnsi="Sakkal Majalla"/>
          <w:b/>
          <w:bCs/>
          <w:color w:val="auto"/>
          <w:sz w:val="36"/>
          <w:szCs w:val="36"/>
          <w:lang w:val="en-GB"/>
        </w:rPr>
        <w:t>.</w:t>
      </w:r>
    </w:p>
    <w:p w14:paraId="1F316191"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ثانياً: التحية المهنية</w:t>
      </w:r>
    </w:p>
    <w:p w14:paraId="4478AC0D"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مثل</w:t>
      </w:r>
      <w:r w:rsidRPr="00FB784B">
        <w:rPr>
          <w:rFonts w:ascii="Sakkal Majalla" w:eastAsia="Times New Roman" w:hAnsi="Sakkal Majalla"/>
          <w:b/>
          <w:bCs/>
          <w:color w:val="auto"/>
          <w:sz w:val="36"/>
          <w:szCs w:val="36"/>
          <w:lang w:val="en-GB"/>
        </w:rPr>
        <w:t>:</w:t>
      </w:r>
    </w:p>
    <w:p w14:paraId="646D4749" w14:textId="77777777" w:rsidR="00FB784B" w:rsidRPr="00FB784B" w:rsidRDefault="00FB784B">
      <w:pPr>
        <w:numPr>
          <w:ilvl w:val="0"/>
          <w:numId w:val="125"/>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السلام عليكم ورحمة الله وبركاته</w:t>
      </w:r>
      <w:r w:rsidRPr="00FB784B">
        <w:rPr>
          <w:rFonts w:ascii="Sakkal Majalla" w:eastAsia="Times New Roman" w:hAnsi="Sakkal Majalla"/>
          <w:b/>
          <w:bCs/>
          <w:color w:val="auto"/>
          <w:sz w:val="36"/>
          <w:szCs w:val="36"/>
          <w:lang w:val="en-GB"/>
        </w:rPr>
        <w:t>.</w:t>
      </w:r>
    </w:p>
    <w:p w14:paraId="4F54B02F" w14:textId="77777777" w:rsidR="00FB784B" w:rsidRPr="00FB784B" w:rsidRDefault="00FB784B">
      <w:pPr>
        <w:numPr>
          <w:ilvl w:val="0"/>
          <w:numId w:val="125"/>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السادة الكرام</w:t>
      </w:r>
      <w:r w:rsidRPr="00FB784B">
        <w:rPr>
          <w:rFonts w:ascii="Sakkal Majalla" w:eastAsia="Times New Roman" w:hAnsi="Sakkal Majalla"/>
          <w:b/>
          <w:bCs/>
          <w:color w:val="auto"/>
          <w:sz w:val="36"/>
          <w:szCs w:val="36"/>
          <w:lang w:val="en-GB"/>
        </w:rPr>
        <w:t>.</w:t>
      </w:r>
    </w:p>
    <w:p w14:paraId="7EF7CDCB" w14:textId="77777777" w:rsidR="00FB784B" w:rsidRPr="00FB784B" w:rsidRDefault="00FB784B">
      <w:pPr>
        <w:numPr>
          <w:ilvl w:val="0"/>
          <w:numId w:val="125"/>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الأستاذ/ .... المحترم</w:t>
      </w:r>
      <w:r w:rsidRPr="00FB784B">
        <w:rPr>
          <w:rFonts w:ascii="Sakkal Majalla" w:eastAsia="Times New Roman" w:hAnsi="Sakkal Majalla"/>
          <w:b/>
          <w:bCs/>
          <w:color w:val="auto"/>
          <w:sz w:val="36"/>
          <w:szCs w:val="36"/>
          <w:lang w:val="en-GB"/>
        </w:rPr>
        <w:t>.</w:t>
      </w:r>
    </w:p>
    <w:p w14:paraId="039ED2F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ثالثاً: مقدمة الرسالة</w:t>
      </w:r>
    </w:p>
    <w:p w14:paraId="7F102F0F"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توضح سبب التواصل بشكل مختصر</w:t>
      </w:r>
      <w:r w:rsidRPr="00FB784B">
        <w:rPr>
          <w:rFonts w:ascii="Sakkal Majalla" w:eastAsia="Times New Roman" w:hAnsi="Sakkal Majalla"/>
          <w:b/>
          <w:bCs/>
          <w:color w:val="auto"/>
          <w:sz w:val="36"/>
          <w:szCs w:val="36"/>
          <w:lang w:val="en-GB"/>
        </w:rPr>
        <w:t>.</w:t>
      </w:r>
    </w:p>
    <w:p w14:paraId="1BDC2267" w14:textId="77777777" w:rsidR="00FB784B" w:rsidRDefault="00FB784B" w:rsidP="00FB784B">
      <w:pPr>
        <w:spacing w:after="200" w:line="240" w:lineRule="auto"/>
        <w:rPr>
          <w:rFonts w:ascii="Sakkal Majalla" w:eastAsia="Times New Roman" w:hAnsi="Sakkal Majalla"/>
          <w:b/>
          <w:bCs/>
          <w:color w:val="auto"/>
          <w:sz w:val="36"/>
          <w:szCs w:val="36"/>
          <w:rtl/>
        </w:rPr>
      </w:pPr>
    </w:p>
    <w:p w14:paraId="682CE347" w14:textId="77777777" w:rsidR="00FB784B" w:rsidRDefault="00FB784B" w:rsidP="00FB784B">
      <w:pPr>
        <w:spacing w:after="200" w:line="240" w:lineRule="auto"/>
        <w:rPr>
          <w:rFonts w:ascii="Sakkal Majalla" w:eastAsia="Times New Roman" w:hAnsi="Sakkal Majalla"/>
          <w:b/>
          <w:bCs/>
          <w:color w:val="auto"/>
          <w:sz w:val="36"/>
          <w:szCs w:val="36"/>
          <w:rtl/>
        </w:rPr>
      </w:pPr>
    </w:p>
    <w:p w14:paraId="2AEA50C8" w14:textId="67209624"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lastRenderedPageBreak/>
        <w:t>رابعاً: صلب الرسالة</w:t>
      </w:r>
    </w:p>
    <w:p w14:paraId="7A29C5B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يتضمن</w:t>
      </w:r>
      <w:r w:rsidRPr="00FB784B">
        <w:rPr>
          <w:rFonts w:ascii="Sakkal Majalla" w:eastAsia="Times New Roman" w:hAnsi="Sakkal Majalla"/>
          <w:b/>
          <w:bCs/>
          <w:color w:val="auto"/>
          <w:sz w:val="36"/>
          <w:szCs w:val="36"/>
          <w:lang w:val="en-GB"/>
        </w:rPr>
        <w:t>:</w:t>
      </w:r>
    </w:p>
    <w:p w14:paraId="2F932579" w14:textId="77777777" w:rsidR="00FB784B" w:rsidRPr="00FB784B" w:rsidRDefault="00FB784B">
      <w:pPr>
        <w:numPr>
          <w:ilvl w:val="0"/>
          <w:numId w:val="126"/>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المعلومات الرئيسية</w:t>
      </w:r>
      <w:r w:rsidRPr="00FB784B">
        <w:rPr>
          <w:rFonts w:ascii="Sakkal Majalla" w:eastAsia="Times New Roman" w:hAnsi="Sakkal Majalla"/>
          <w:b/>
          <w:bCs/>
          <w:color w:val="auto"/>
          <w:sz w:val="36"/>
          <w:szCs w:val="36"/>
          <w:lang w:val="en-GB"/>
        </w:rPr>
        <w:t>.</w:t>
      </w:r>
    </w:p>
    <w:p w14:paraId="3B114FB9" w14:textId="77777777" w:rsidR="00FB784B" w:rsidRPr="00FB784B" w:rsidRDefault="00FB784B">
      <w:pPr>
        <w:numPr>
          <w:ilvl w:val="0"/>
          <w:numId w:val="126"/>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الطلبات</w:t>
      </w:r>
      <w:r w:rsidRPr="00FB784B">
        <w:rPr>
          <w:rFonts w:ascii="Sakkal Majalla" w:eastAsia="Times New Roman" w:hAnsi="Sakkal Majalla"/>
          <w:b/>
          <w:bCs/>
          <w:color w:val="auto"/>
          <w:sz w:val="36"/>
          <w:szCs w:val="36"/>
          <w:lang w:val="en-GB"/>
        </w:rPr>
        <w:t>.</w:t>
      </w:r>
    </w:p>
    <w:p w14:paraId="222C51F6" w14:textId="77777777" w:rsidR="00FB784B" w:rsidRPr="00FB784B" w:rsidRDefault="00FB784B">
      <w:pPr>
        <w:numPr>
          <w:ilvl w:val="0"/>
          <w:numId w:val="126"/>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التفاصيل الضرورية</w:t>
      </w:r>
      <w:r w:rsidRPr="00FB784B">
        <w:rPr>
          <w:rFonts w:ascii="Sakkal Majalla" w:eastAsia="Times New Roman" w:hAnsi="Sakkal Majalla"/>
          <w:b/>
          <w:bCs/>
          <w:color w:val="auto"/>
          <w:sz w:val="36"/>
          <w:szCs w:val="36"/>
          <w:lang w:val="en-GB"/>
        </w:rPr>
        <w:t>.</w:t>
      </w:r>
    </w:p>
    <w:p w14:paraId="19511779"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خامساً: الخاتمة</w:t>
      </w:r>
    </w:p>
    <w:p w14:paraId="56FE2CE9"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تشمل</w:t>
      </w:r>
      <w:r w:rsidRPr="00FB784B">
        <w:rPr>
          <w:rFonts w:ascii="Sakkal Majalla" w:eastAsia="Times New Roman" w:hAnsi="Sakkal Majalla"/>
          <w:b/>
          <w:bCs/>
          <w:color w:val="auto"/>
          <w:sz w:val="36"/>
          <w:szCs w:val="36"/>
          <w:lang w:val="en-GB"/>
        </w:rPr>
        <w:t>:</w:t>
      </w:r>
    </w:p>
    <w:p w14:paraId="700DCA12" w14:textId="77777777" w:rsidR="00FB784B" w:rsidRPr="00FB784B" w:rsidRDefault="00FB784B">
      <w:pPr>
        <w:numPr>
          <w:ilvl w:val="0"/>
          <w:numId w:val="127"/>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الشكر</w:t>
      </w:r>
      <w:r w:rsidRPr="00FB784B">
        <w:rPr>
          <w:rFonts w:ascii="Sakkal Majalla" w:eastAsia="Times New Roman" w:hAnsi="Sakkal Majalla"/>
          <w:b/>
          <w:bCs/>
          <w:color w:val="auto"/>
          <w:sz w:val="36"/>
          <w:szCs w:val="36"/>
          <w:lang w:val="en-GB"/>
        </w:rPr>
        <w:t>.</w:t>
      </w:r>
    </w:p>
    <w:p w14:paraId="5C0E162A" w14:textId="77777777" w:rsidR="00FB784B" w:rsidRPr="00FB784B" w:rsidRDefault="00FB784B">
      <w:pPr>
        <w:numPr>
          <w:ilvl w:val="0"/>
          <w:numId w:val="127"/>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التقدير</w:t>
      </w:r>
      <w:r w:rsidRPr="00FB784B">
        <w:rPr>
          <w:rFonts w:ascii="Sakkal Majalla" w:eastAsia="Times New Roman" w:hAnsi="Sakkal Majalla"/>
          <w:b/>
          <w:bCs/>
          <w:color w:val="auto"/>
          <w:sz w:val="36"/>
          <w:szCs w:val="36"/>
          <w:lang w:val="en-GB"/>
        </w:rPr>
        <w:t>.</w:t>
      </w:r>
    </w:p>
    <w:p w14:paraId="23752C64" w14:textId="77777777" w:rsidR="00FB784B" w:rsidRPr="00FB784B" w:rsidRDefault="00FB784B">
      <w:pPr>
        <w:numPr>
          <w:ilvl w:val="0"/>
          <w:numId w:val="127"/>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الإجراء المطلوب</w:t>
      </w:r>
      <w:r w:rsidRPr="00FB784B">
        <w:rPr>
          <w:rFonts w:ascii="Sakkal Majalla" w:eastAsia="Times New Roman" w:hAnsi="Sakkal Majalla"/>
          <w:b/>
          <w:bCs/>
          <w:color w:val="auto"/>
          <w:sz w:val="36"/>
          <w:szCs w:val="36"/>
          <w:lang w:val="en-GB"/>
        </w:rPr>
        <w:t>.</w:t>
      </w:r>
    </w:p>
    <w:p w14:paraId="6134B7B7"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سادساً: التوقيع</w:t>
      </w:r>
    </w:p>
    <w:p w14:paraId="3E78DAF2"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يحتوي على</w:t>
      </w:r>
      <w:r w:rsidRPr="00FB784B">
        <w:rPr>
          <w:rFonts w:ascii="Sakkal Majalla" w:eastAsia="Times New Roman" w:hAnsi="Sakkal Majalla"/>
          <w:b/>
          <w:bCs/>
          <w:color w:val="auto"/>
          <w:sz w:val="36"/>
          <w:szCs w:val="36"/>
          <w:lang w:val="en-GB"/>
        </w:rPr>
        <w:t>:</w:t>
      </w:r>
    </w:p>
    <w:p w14:paraId="3D744C3B" w14:textId="77777777" w:rsidR="00FB784B" w:rsidRPr="00FB784B" w:rsidRDefault="00FB784B">
      <w:pPr>
        <w:numPr>
          <w:ilvl w:val="0"/>
          <w:numId w:val="128"/>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الاسم</w:t>
      </w:r>
      <w:r w:rsidRPr="00FB784B">
        <w:rPr>
          <w:rFonts w:ascii="Sakkal Majalla" w:eastAsia="Times New Roman" w:hAnsi="Sakkal Majalla"/>
          <w:b/>
          <w:bCs/>
          <w:color w:val="auto"/>
          <w:sz w:val="36"/>
          <w:szCs w:val="36"/>
          <w:lang w:val="en-GB"/>
        </w:rPr>
        <w:t>.</w:t>
      </w:r>
    </w:p>
    <w:p w14:paraId="319D56DD" w14:textId="77777777" w:rsidR="00FB784B" w:rsidRPr="00FB784B" w:rsidRDefault="00FB784B">
      <w:pPr>
        <w:numPr>
          <w:ilvl w:val="0"/>
          <w:numId w:val="128"/>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المسمى الوظيفي</w:t>
      </w:r>
      <w:r w:rsidRPr="00FB784B">
        <w:rPr>
          <w:rFonts w:ascii="Sakkal Majalla" w:eastAsia="Times New Roman" w:hAnsi="Sakkal Majalla"/>
          <w:b/>
          <w:bCs/>
          <w:color w:val="auto"/>
          <w:sz w:val="36"/>
          <w:szCs w:val="36"/>
          <w:lang w:val="en-GB"/>
        </w:rPr>
        <w:t>.</w:t>
      </w:r>
    </w:p>
    <w:p w14:paraId="7C1A378B" w14:textId="77777777" w:rsidR="00FB784B" w:rsidRPr="00FB784B" w:rsidRDefault="00FB784B">
      <w:pPr>
        <w:numPr>
          <w:ilvl w:val="0"/>
          <w:numId w:val="128"/>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جهة العمل</w:t>
      </w:r>
      <w:r w:rsidRPr="00FB784B">
        <w:rPr>
          <w:rFonts w:ascii="Sakkal Majalla" w:eastAsia="Times New Roman" w:hAnsi="Sakkal Majalla"/>
          <w:b/>
          <w:bCs/>
          <w:color w:val="auto"/>
          <w:sz w:val="36"/>
          <w:szCs w:val="36"/>
          <w:lang w:val="en-GB"/>
        </w:rPr>
        <w:t>.</w:t>
      </w:r>
    </w:p>
    <w:p w14:paraId="14D1D8D8" w14:textId="77777777" w:rsidR="00FB784B" w:rsidRPr="00FB784B" w:rsidRDefault="00FB784B">
      <w:pPr>
        <w:numPr>
          <w:ilvl w:val="0"/>
          <w:numId w:val="128"/>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وسائل التواصل</w:t>
      </w:r>
      <w:r w:rsidRPr="00FB784B">
        <w:rPr>
          <w:rFonts w:ascii="Sakkal Majalla" w:eastAsia="Times New Roman" w:hAnsi="Sakkal Majalla"/>
          <w:b/>
          <w:bCs/>
          <w:color w:val="auto"/>
          <w:sz w:val="36"/>
          <w:szCs w:val="36"/>
          <w:lang w:val="en-GB"/>
        </w:rPr>
        <w:t>.</w:t>
      </w:r>
    </w:p>
    <w:p w14:paraId="517887FF" w14:textId="77777777" w:rsidR="00FB784B" w:rsidRPr="00FB784B" w:rsidRDefault="00FB784B" w:rsidP="00FB784B">
      <w:pPr>
        <w:spacing w:after="200" w:line="240" w:lineRule="auto"/>
        <w:rPr>
          <w:rFonts w:ascii="Sakkal Majalla" w:eastAsia="Times New Roman" w:hAnsi="Sakkal Majalla"/>
          <w:b/>
          <w:bCs/>
          <w:color w:val="C00000"/>
          <w:sz w:val="36"/>
          <w:szCs w:val="36"/>
          <w:lang w:val="en-GB"/>
        </w:rPr>
      </w:pPr>
      <w:r w:rsidRPr="00FB784B">
        <w:rPr>
          <w:rFonts w:ascii="Sakkal Majalla" w:eastAsia="Times New Roman" w:hAnsi="Sakkal Majalla"/>
          <w:b/>
          <w:bCs/>
          <w:color w:val="C00000"/>
          <w:sz w:val="36"/>
          <w:szCs w:val="36"/>
          <w:rtl/>
        </w:rPr>
        <w:t>قواعد كتابة البريد الإلكتروني الاحترافي</w:t>
      </w:r>
    </w:p>
    <w:p w14:paraId="18061DF3"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الوضوح</w:t>
      </w:r>
    </w:p>
    <w:p w14:paraId="3DB7C4BA"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استخدام لغة مباشرة وسهلة الفهم</w:t>
      </w:r>
      <w:r w:rsidRPr="00FB784B">
        <w:rPr>
          <w:rFonts w:ascii="Sakkal Majalla" w:eastAsia="Times New Roman" w:hAnsi="Sakkal Majalla"/>
          <w:b/>
          <w:bCs/>
          <w:color w:val="auto"/>
          <w:sz w:val="36"/>
          <w:szCs w:val="36"/>
          <w:lang w:val="en-GB"/>
        </w:rPr>
        <w:t>.</w:t>
      </w:r>
    </w:p>
    <w:p w14:paraId="4E02D80E"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الاختصار</w:t>
      </w:r>
    </w:p>
    <w:p w14:paraId="5E276BAC"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lastRenderedPageBreak/>
        <w:t>تجنب الإطالة غير الضرورية</w:t>
      </w:r>
      <w:r w:rsidRPr="00FB784B">
        <w:rPr>
          <w:rFonts w:ascii="Sakkal Majalla" w:eastAsia="Times New Roman" w:hAnsi="Sakkal Majalla"/>
          <w:b/>
          <w:bCs/>
          <w:color w:val="auto"/>
          <w:sz w:val="36"/>
          <w:szCs w:val="36"/>
          <w:lang w:val="en-GB"/>
        </w:rPr>
        <w:t>.</w:t>
      </w:r>
    </w:p>
    <w:p w14:paraId="295A967A"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الدقة</w:t>
      </w:r>
    </w:p>
    <w:p w14:paraId="134B9CDE"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مراجعة المعلومات قبل الإرسال</w:t>
      </w:r>
      <w:r w:rsidRPr="00FB784B">
        <w:rPr>
          <w:rFonts w:ascii="Sakkal Majalla" w:eastAsia="Times New Roman" w:hAnsi="Sakkal Majalla"/>
          <w:b/>
          <w:bCs/>
          <w:color w:val="auto"/>
          <w:sz w:val="36"/>
          <w:szCs w:val="36"/>
          <w:lang w:val="en-GB"/>
        </w:rPr>
        <w:t>.</w:t>
      </w:r>
    </w:p>
    <w:p w14:paraId="56CD9C41"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الرسمية</w:t>
      </w:r>
    </w:p>
    <w:p w14:paraId="28F05EE1"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استخدام لغة مهنية مناسبة</w:t>
      </w:r>
      <w:r w:rsidRPr="00FB784B">
        <w:rPr>
          <w:rFonts w:ascii="Sakkal Majalla" w:eastAsia="Times New Roman" w:hAnsi="Sakkal Majalla"/>
          <w:b/>
          <w:bCs/>
          <w:color w:val="auto"/>
          <w:sz w:val="36"/>
          <w:szCs w:val="36"/>
          <w:lang w:val="en-GB"/>
        </w:rPr>
        <w:t>.</w:t>
      </w:r>
    </w:p>
    <w:p w14:paraId="28749B7B"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التنظيم</w:t>
      </w:r>
    </w:p>
    <w:p w14:paraId="1C7D8AF0"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تقسيم المحتوى إلى فقرات واضحة</w:t>
      </w:r>
      <w:r w:rsidRPr="00FB784B">
        <w:rPr>
          <w:rFonts w:ascii="Sakkal Majalla" w:eastAsia="Times New Roman" w:hAnsi="Sakkal Majalla"/>
          <w:b/>
          <w:bCs/>
          <w:color w:val="auto"/>
          <w:sz w:val="36"/>
          <w:szCs w:val="36"/>
          <w:lang w:val="en-GB"/>
        </w:rPr>
        <w:t>.</w:t>
      </w:r>
    </w:p>
    <w:p w14:paraId="1747D715"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المراجعة</w:t>
      </w:r>
    </w:p>
    <w:p w14:paraId="3A12F574"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التأكد من خلو الرسالة من الأخطاء</w:t>
      </w:r>
      <w:r w:rsidRPr="00FB784B">
        <w:rPr>
          <w:rFonts w:ascii="Sakkal Majalla" w:eastAsia="Times New Roman" w:hAnsi="Sakkal Majalla"/>
          <w:b/>
          <w:bCs/>
          <w:color w:val="auto"/>
          <w:sz w:val="36"/>
          <w:szCs w:val="36"/>
          <w:lang w:val="en-GB"/>
        </w:rPr>
        <w:t>.</w:t>
      </w:r>
    </w:p>
    <w:p w14:paraId="045F3F28" w14:textId="77777777" w:rsidR="00FB784B" w:rsidRPr="00FB784B" w:rsidRDefault="00FB784B" w:rsidP="00FB784B">
      <w:pPr>
        <w:spacing w:after="200" w:line="240" w:lineRule="auto"/>
        <w:rPr>
          <w:rFonts w:ascii="Sakkal Majalla" w:eastAsia="Times New Roman" w:hAnsi="Sakkal Majalla"/>
          <w:b/>
          <w:bCs/>
          <w:color w:val="C00000"/>
          <w:sz w:val="36"/>
          <w:szCs w:val="36"/>
          <w:lang w:val="en-GB"/>
        </w:rPr>
      </w:pPr>
      <w:r w:rsidRPr="00FB784B">
        <w:rPr>
          <w:rFonts w:ascii="Sakkal Majalla" w:eastAsia="Times New Roman" w:hAnsi="Sakkal Majalla"/>
          <w:b/>
          <w:bCs/>
          <w:color w:val="C00000"/>
          <w:sz w:val="36"/>
          <w:szCs w:val="36"/>
          <w:rtl/>
        </w:rPr>
        <w:t>أخطاء شائعة</w:t>
      </w:r>
    </w:p>
    <w:p w14:paraId="5506971B" w14:textId="77777777" w:rsidR="00FB784B" w:rsidRPr="00FB784B" w:rsidRDefault="00FB784B">
      <w:pPr>
        <w:numPr>
          <w:ilvl w:val="0"/>
          <w:numId w:val="129"/>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إرسال رسالة بدون عنوان</w:t>
      </w:r>
      <w:r w:rsidRPr="00FB784B">
        <w:rPr>
          <w:rFonts w:ascii="Sakkal Majalla" w:eastAsia="Times New Roman" w:hAnsi="Sakkal Majalla"/>
          <w:b/>
          <w:bCs/>
          <w:color w:val="auto"/>
          <w:sz w:val="36"/>
          <w:szCs w:val="36"/>
          <w:lang w:val="en-GB"/>
        </w:rPr>
        <w:t>.</w:t>
      </w:r>
    </w:p>
    <w:p w14:paraId="78DFBBC6" w14:textId="77777777" w:rsidR="00FB784B" w:rsidRPr="00FB784B" w:rsidRDefault="00FB784B">
      <w:pPr>
        <w:numPr>
          <w:ilvl w:val="0"/>
          <w:numId w:val="129"/>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استخدام لغة عامية</w:t>
      </w:r>
      <w:r w:rsidRPr="00FB784B">
        <w:rPr>
          <w:rFonts w:ascii="Sakkal Majalla" w:eastAsia="Times New Roman" w:hAnsi="Sakkal Majalla"/>
          <w:b/>
          <w:bCs/>
          <w:color w:val="auto"/>
          <w:sz w:val="36"/>
          <w:szCs w:val="36"/>
          <w:lang w:val="en-GB"/>
        </w:rPr>
        <w:t>.</w:t>
      </w:r>
    </w:p>
    <w:p w14:paraId="3A339A62" w14:textId="77777777" w:rsidR="00FB784B" w:rsidRPr="00FB784B" w:rsidRDefault="00FB784B">
      <w:pPr>
        <w:numPr>
          <w:ilvl w:val="0"/>
          <w:numId w:val="129"/>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الأخطاء الإملائية</w:t>
      </w:r>
      <w:r w:rsidRPr="00FB784B">
        <w:rPr>
          <w:rFonts w:ascii="Sakkal Majalla" w:eastAsia="Times New Roman" w:hAnsi="Sakkal Majalla"/>
          <w:b/>
          <w:bCs/>
          <w:color w:val="auto"/>
          <w:sz w:val="36"/>
          <w:szCs w:val="36"/>
          <w:lang w:val="en-GB"/>
        </w:rPr>
        <w:t>.</w:t>
      </w:r>
    </w:p>
    <w:p w14:paraId="68B67A64" w14:textId="77777777" w:rsidR="00FB784B" w:rsidRPr="00FB784B" w:rsidRDefault="00FB784B">
      <w:pPr>
        <w:numPr>
          <w:ilvl w:val="0"/>
          <w:numId w:val="129"/>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الإرسال إلى أشخاص غير معنيين</w:t>
      </w:r>
      <w:r w:rsidRPr="00FB784B">
        <w:rPr>
          <w:rFonts w:ascii="Sakkal Majalla" w:eastAsia="Times New Roman" w:hAnsi="Sakkal Majalla"/>
          <w:b/>
          <w:bCs/>
          <w:color w:val="auto"/>
          <w:sz w:val="36"/>
          <w:szCs w:val="36"/>
          <w:lang w:val="en-GB"/>
        </w:rPr>
        <w:t>.</w:t>
      </w:r>
    </w:p>
    <w:p w14:paraId="3B823189" w14:textId="77777777" w:rsidR="00FB784B" w:rsidRPr="00FB784B" w:rsidRDefault="00FB784B">
      <w:pPr>
        <w:numPr>
          <w:ilvl w:val="0"/>
          <w:numId w:val="129"/>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نسيان المرفقات</w:t>
      </w:r>
      <w:r w:rsidRPr="00FB784B">
        <w:rPr>
          <w:rFonts w:ascii="Sakkal Majalla" w:eastAsia="Times New Roman" w:hAnsi="Sakkal Majalla"/>
          <w:b/>
          <w:bCs/>
          <w:color w:val="auto"/>
          <w:sz w:val="36"/>
          <w:szCs w:val="36"/>
          <w:lang w:val="en-GB"/>
        </w:rPr>
        <w:t>.</w:t>
      </w:r>
    </w:p>
    <w:p w14:paraId="0CB31B21" w14:textId="77777777" w:rsidR="00FB784B" w:rsidRPr="00FB784B" w:rsidRDefault="00FB784B">
      <w:pPr>
        <w:numPr>
          <w:ilvl w:val="0"/>
          <w:numId w:val="129"/>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استخدام عبارات غير مهنية</w:t>
      </w:r>
      <w:r w:rsidRPr="00FB784B">
        <w:rPr>
          <w:rFonts w:ascii="Sakkal Majalla" w:eastAsia="Times New Roman" w:hAnsi="Sakkal Majalla"/>
          <w:b/>
          <w:bCs/>
          <w:color w:val="auto"/>
          <w:sz w:val="36"/>
          <w:szCs w:val="36"/>
          <w:lang w:val="en-GB"/>
        </w:rPr>
        <w:t>.</w:t>
      </w:r>
    </w:p>
    <w:p w14:paraId="4E2489F8" w14:textId="71C51975" w:rsidR="00FB784B" w:rsidRDefault="00FB784B" w:rsidP="00FB784B">
      <w:pPr>
        <w:spacing w:after="200" w:line="240" w:lineRule="auto"/>
        <w:rPr>
          <w:rFonts w:ascii="Sakkal Majalla" w:eastAsia="Times New Roman" w:hAnsi="Sakkal Majalla"/>
          <w:b/>
          <w:bCs/>
          <w:color w:val="auto"/>
          <w:sz w:val="36"/>
          <w:szCs w:val="36"/>
          <w:rtl/>
          <w:lang w:val="en-GB"/>
        </w:rPr>
      </w:pPr>
    </w:p>
    <w:p w14:paraId="79633491" w14:textId="77777777" w:rsidR="00FB784B" w:rsidRDefault="00FB784B" w:rsidP="00FB784B">
      <w:pPr>
        <w:spacing w:after="200" w:line="240" w:lineRule="auto"/>
        <w:rPr>
          <w:rFonts w:ascii="Sakkal Majalla" w:eastAsia="Times New Roman" w:hAnsi="Sakkal Majalla"/>
          <w:b/>
          <w:bCs/>
          <w:color w:val="auto"/>
          <w:sz w:val="36"/>
          <w:szCs w:val="36"/>
          <w:rtl/>
          <w:lang w:val="en-GB"/>
        </w:rPr>
      </w:pPr>
    </w:p>
    <w:p w14:paraId="765C934F" w14:textId="77777777" w:rsidR="00FB784B" w:rsidRDefault="00FB784B" w:rsidP="00FB784B">
      <w:pPr>
        <w:spacing w:after="200" w:line="240" w:lineRule="auto"/>
        <w:rPr>
          <w:rFonts w:ascii="Sakkal Majalla" w:eastAsia="Times New Roman" w:hAnsi="Sakkal Majalla"/>
          <w:b/>
          <w:bCs/>
          <w:color w:val="auto"/>
          <w:sz w:val="36"/>
          <w:szCs w:val="36"/>
          <w:rtl/>
          <w:lang w:val="en-GB"/>
        </w:rPr>
      </w:pPr>
    </w:p>
    <w:p w14:paraId="1421BBD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p>
    <w:p w14:paraId="6ACDC5C9" w14:textId="77777777" w:rsidR="00FB784B" w:rsidRPr="00FB784B" w:rsidRDefault="00FB784B" w:rsidP="00FB784B">
      <w:pPr>
        <w:spacing w:after="200" w:line="240" w:lineRule="auto"/>
        <w:jc w:val="center"/>
        <w:rPr>
          <w:rFonts w:ascii="Sakkal Majalla" w:eastAsia="Times New Roman" w:hAnsi="Sakkal Majalla"/>
          <w:b/>
          <w:bCs/>
          <w:color w:val="006666"/>
          <w:sz w:val="48"/>
          <w:szCs w:val="48"/>
          <w:lang w:val="en-GB"/>
        </w:rPr>
      </w:pPr>
      <w:r w:rsidRPr="00FB784B">
        <w:rPr>
          <w:rFonts w:ascii="Sakkal Majalla" w:eastAsia="Times New Roman" w:hAnsi="Sakkal Majalla"/>
          <w:b/>
          <w:bCs/>
          <w:color w:val="006666"/>
          <w:sz w:val="48"/>
          <w:szCs w:val="48"/>
          <w:rtl/>
        </w:rPr>
        <w:lastRenderedPageBreak/>
        <w:t>ثانياً: آداب التواصل عبر المنصات الرقمية</w:t>
      </w:r>
    </w:p>
    <w:p w14:paraId="73298FED"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مقدمة</w:t>
      </w:r>
    </w:p>
    <w:p w14:paraId="1C83641F"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أصبحت المنصات الرقمية جزءًا أساسيًا من العمل اليومي داخل المؤسسات، سواء من خلال تطبيقات المراسلة الفورية أو أنظمة إدارة الأعمال أو المنصات التعاونية. ولذلك ظهرت الحاجة إلى مجموعة من القواعد والسلوكيات المهنية التي تنظم التواصل الرقمي وتحافظ على الاحترافية والاحترام المتبادل</w:t>
      </w:r>
      <w:r w:rsidRPr="00FB784B">
        <w:rPr>
          <w:rFonts w:ascii="Sakkal Majalla" w:eastAsia="Times New Roman" w:hAnsi="Sakkal Majalla"/>
          <w:b/>
          <w:bCs/>
          <w:color w:val="auto"/>
          <w:sz w:val="36"/>
          <w:szCs w:val="36"/>
          <w:lang w:val="en-GB"/>
        </w:rPr>
        <w:t>.</w:t>
      </w:r>
    </w:p>
    <w:p w14:paraId="77A4B7D3"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مفهوم آداب التواصل الرقمي</w:t>
      </w:r>
    </w:p>
    <w:p w14:paraId="2C5FEE3D"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lang w:val="en-GB"/>
        </w:rPr>
        <w:t>"</w:t>
      </w:r>
      <w:r w:rsidRPr="00FB784B">
        <w:rPr>
          <w:rFonts w:ascii="Sakkal Majalla" w:eastAsia="Times New Roman" w:hAnsi="Sakkal Majalla"/>
          <w:b/>
          <w:bCs/>
          <w:color w:val="auto"/>
          <w:sz w:val="36"/>
          <w:szCs w:val="36"/>
          <w:rtl/>
        </w:rPr>
        <w:t>مجموعة القواعد والسلوكيات المهنية التي تحكم استخدام الوسائل والمنصات الرقمية أثناء التواصل في بيئة العمل</w:t>
      </w:r>
      <w:r w:rsidRPr="00FB784B">
        <w:rPr>
          <w:rFonts w:ascii="Sakkal Majalla" w:eastAsia="Times New Roman" w:hAnsi="Sakkal Majalla"/>
          <w:b/>
          <w:bCs/>
          <w:color w:val="auto"/>
          <w:sz w:val="36"/>
          <w:szCs w:val="36"/>
          <w:lang w:val="en-GB"/>
        </w:rPr>
        <w:t>."</w:t>
      </w:r>
    </w:p>
    <w:p w14:paraId="7743610A" w14:textId="77777777" w:rsidR="00FB784B" w:rsidRPr="00FB784B" w:rsidRDefault="00FB784B" w:rsidP="00FB784B">
      <w:pPr>
        <w:spacing w:after="200" w:line="240" w:lineRule="auto"/>
        <w:rPr>
          <w:rFonts w:ascii="Sakkal Majalla" w:eastAsia="Times New Roman" w:hAnsi="Sakkal Majalla"/>
          <w:b/>
          <w:bCs/>
          <w:color w:val="C00000"/>
          <w:sz w:val="36"/>
          <w:szCs w:val="36"/>
          <w:lang w:val="en-GB"/>
        </w:rPr>
      </w:pPr>
      <w:r w:rsidRPr="00FB784B">
        <w:rPr>
          <w:rFonts w:ascii="Sakkal Majalla" w:eastAsia="Times New Roman" w:hAnsi="Sakkal Majalla"/>
          <w:b/>
          <w:bCs/>
          <w:color w:val="C00000"/>
          <w:sz w:val="36"/>
          <w:szCs w:val="36"/>
          <w:rtl/>
        </w:rPr>
        <w:t>أهمية آداب التواصل الرقمي</w:t>
      </w:r>
    </w:p>
    <w:p w14:paraId="6EEEB664" w14:textId="523EE7C2" w:rsidR="00FB784B" w:rsidRPr="00FB784B" w:rsidRDefault="00FB784B"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Pr="00FB784B">
        <w:rPr>
          <w:rFonts w:ascii="Sakkal Majalla" w:eastAsia="Times New Roman" w:hAnsi="Sakkal Majalla"/>
          <w:b/>
          <w:bCs/>
          <w:color w:val="auto"/>
          <w:sz w:val="36"/>
          <w:szCs w:val="36"/>
          <w:rtl/>
        </w:rPr>
        <w:t>تعزيز الاحترافية</w:t>
      </w:r>
    </w:p>
    <w:p w14:paraId="56D7FA9C"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تعكس صورة إيجابية عن الموظف</w:t>
      </w:r>
      <w:r w:rsidRPr="00FB784B">
        <w:rPr>
          <w:rFonts w:ascii="Sakkal Majalla" w:eastAsia="Times New Roman" w:hAnsi="Sakkal Majalla"/>
          <w:b/>
          <w:bCs/>
          <w:color w:val="auto"/>
          <w:sz w:val="36"/>
          <w:szCs w:val="36"/>
          <w:lang w:val="en-GB"/>
        </w:rPr>
        <w:t>.</w:t>
      </w:r>
    </w:p>
    <w:p w14:paraId="36B61C3F" w14:textId="56540A2E" w:rsidR="00FB784B" w:rsidRPr="00FB784B" w:rsidRDefault="00FB784B"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Pr="00FB784B">
        <w:rPr>
          <w:rFonts w:ascii="Sakkal Majalla" w:eastAsia="Times New Roman" w:hAnsi="Sakkal Majalla"/>
          <w:b/>
          <w:bCs/>
          <w:color w:val="auto"/>
          <w:sz w:val="36"/>
          <w:szCs w:val="36"/>
          <w:lang w:val="en-GB"/>
        </w:rPr>
        <w:t xml:space="preserve"> </w:t>
      </w:r>
      <w:r w:rsidRPr="00FB784B">
        <w:rPr>
          <w:rFonts w:ascii="Sakkal Majalla" w:eastAsia="Times New Roman" w:hAnsi="Sakkal Majalla"/>
          <w:b/>
          <w:bCs/>
          <w:color w:val="auto"/>
          <w:sz w:val="36"/>
          <w:szCs w:val="36"/>
          <w:rtl/>
        </w:rPr>
        <w:t>تحسين جودة التواصل</w:t>
      </w:r>
    </w:p>
    <w:p w14:paraId="0366741B"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تساعد على وضوح الرسائل</w:t>
      </w:r>
      <w:r w:rsidRPr="00FB784B">
        <w:rPr>
          <w:rFonts w:ascii="Sakkal Majalla" w:eastAsia="Times New Roman" w:hAnsi="Sakkal Majalla"/>
          <w:b/>
          <w:bCs/>
          <w:color w:val="auto"/>
          <w:sz w:val="36"/>
          <w:szCs w:val="36"/>
          <w:lang w:val="en-GB"/>
        </w:rPr>
        <w:t>.</w:t>
      </w:r>
    </w:p>
    <w:p w14:paraId="0C80F3C6" w14:textId="471EB80D" w:rsidR="00FB784B" w:rsidRPr="00FB784B" w:rsidRDefault="00FB784B"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Pr="00FB784B">
        <w:rPr>
          <w:rFonts w:ascii="Sakkal Majalla" w:eastAsia="Times New Roman" w:hAnsi="Sakkal Majalla"/>
          <w:b/>
          <w:bCs/>
          <w:color w:val="auto"/>
          <w:sz w:val="36"/>
          <w:szCs w:val="36"/>
          <w:lang w:val="en-GB"/>
        </w:rPr>
        <w:t xml:space="preserve"> </w:t>
      </w:r>
      <w:r w:rsidRPr="00FB784B">
        <w:rPr>
          <w:rFonts w:ascii="Sakkal Majalla" w:eastAsia="Times New Roman" w:hAnsi="Sakkal Majalla"/>
          <w:b/>
          <w:bCs/>
          <w:color w:val="auto"/>
          <w:sz w:val="36"/>
          <w:szCs w:val="36"/>
          <w:rtl/>
        </w:rPr>
        <w:t>تقليل سوء الفهم</w:t>
      </w:r>
    </w:p>
    <w:p w14:paraId="4A149CBD"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الالتزام بالقواعد المهنية يقلل من المشكلات</w:t>
      </w:r>
      <w:r w:rsidRPr="00FB784B">
        <w:rPr>
          <w:rFonts w:ascii="Sakkal Majalla" w:eastAsia="Times New Roman" w:hAnsi="Sakkal Majalla"/>
          <w:b/>
          <w:bCs/>
          <w:color w:val="auto"/>
          <w:sz w:val="36"/>
          <w:szCs w:val="36"/>
          <w:lang w:val="en-GB"/>
        </w:rPr>
        <w:t>.</w:t>
      </w:r>
    </w:p>
    <w:p w14:paraId="13CDE624" w14:textId="36E6463F" w:rsidR="00FB784B" w:rsidRPr="00FB784B" w:rsidRDefault="00FB784B"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Pr="00FB784B">
        <w:rPr>
          <w:rFonts w:ascii="Sakkal Majalla" w:eastAsia="Times New Roman" w:hAnsi="Sakkal Majalla"/>
          <w:b/>
          <w:bCs/>
          <w:color w:val="auto"/>
          <w:sz w:val="36"/>
          <w:szCs w:val="36"/>
          <w:lang w:val="en-GB"/>
        </w:rPr>
        <w:t xml:space="preserve"> </w:t>
      </w:r>
      <w:r w:rsidRPr="00FB784B">
        <w:rPr>
          <w:rFonts w:ascii="Sakkal Majalla" w:eastAsia="Times New Roman" w:hAnsi="Sakkal Majalla"/>
          <w:b/>
          <w:bCs/>
          <w:color w:val="auto"/>
          <w:sz w:val="36"/>
          <w:szCs w:val="36"/>
          <w:rtl/>
        </w:rPr>
        <w:t>المحافظة على العلاقات المهنية</w:t>
      </w:r>
    </w:p>
    <w:p w14:paraId="5D02A0A2"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تعزز الاحترام المتبادل</w:t>
      </w:r>
      <w:r w:rsidRPr="00FB784B">
        <w:rPr>
          <w:rFonts w:ascii="Sakkal Majalla" w:eastAsia="Times New Roman" w:hAnsi="Sakkal Majalla"/>
          <w:b/>
          <w:bCs/>
          <w:color w:val="auto"/>
          <w:sz w:val="36"/>
          <w:szCs w:val="36"/>
          <w:lang w:val="en-GB"/>
        </w:rPr>
        <w:t>.</w:t>
      </w:r>
    </w:p>
    <w:p w14:paraId="13A7F810" w14:textId="77777777" w:rsidR="00FB784B" w:rsidRDefault="00FB784B" w:rsidP="00FB784B">
      <w:pPr>
        <w:spacing w:after="200" w:line="240" w:lineRule="auto"/>
        <w:rPr>
          <w:rFonts w:ascii="Sakkal Majalla" w:eastAsia="Times New Roman" w:hAnsi="Sakkal Majalla"/>
          <w:b/>
          <w:bCs/>
          <w:color w:val="C00000"/>
          <w:sz w:val="36"/>
          <w:szCs w:val="36"/>
          <w:rtl/>
        </w:rPr>
      </w:pPr>
    </w:p>
    <w:p w14:paraId="258BBDD5" w14:textId="77777777" w:rsidR="00FB784B" w:rsidRDefault="00FB784B" w:rsidP="00FB784B">
      <w:pPr>
        <w:spacing w:after="200" w:line="240" w:lineRule="auto"/>
        <w:rPr>
          <w:rFonts w:ascii="Sakkal Majalla" w:eastAsia="Times New Roman" w:hAnsi="Sakkal Majalla"/>
          <w:b/>
          <w:bCs/>
          <w:color w:val="C00000"/>
          <w:sz w:val="36"/>
          <w:szCs w:val="36"/>
          <w:rtl/>
        </w:rPr>
      </w:pPr>
    </w:p>
    <w:p w14:paraId="470DF511" w14:textId="77777777" w:rsidR="00FB784B" w:rsidRDefault="00FB784B" w:rsidP="00FB784B">
      <w:pPr>
        <w:spacing w:after="200" w:line="240" w:lineRule="auto"/>
        <w:rPr>
          <w:rFonts w:ascii="Sakkal Majalla" w:eastAsia="Times New Roman" w:hAnsi="Sakkal Majalla"/>
          <w:b/>
          <w:bCs/>
          <w:color w:val="C00000"/>
          <w:sz w:val="36"/>
          <w:szCs w:val="36"/>
          <w:rtl/>
        </w:rPr>
      </w:pPr>
    </w:p>
    <w:p w14:paraId="48D95179" w14:textId="7CFE68F8" w:rsidR="00FB784B" w:rsidRPr="00FB784B" w:rsidRDefault="00FB784B" w:rsidP="00FB784B">
      <w:pPr>
        <w:spacing w:after="200" w:line="240" w:lineRule="auto"/>
        <w:rPr>
          <w:rFonts w:ascii="Sakkal Majalla" w:eastAsia="Times New Roman" w:hAnsi="Sakkal Majalla"/>
          <w:b/>
          <w:bCs/>
          <w:color w:val="C00000"/>
          <w:sz w:val="36"/>
          <w:szCs w:val="36"/>
          <w:lang w:val="en-GB"/>
        </w:rPr>
      </w:pPr>
      <w:r w:rsidRPr="00FB784B">
        <w:rPr>
          <w:rFonts w:ascii="Sakkal Majalla" w:eastAsia="Times New Roman" w:hAnsi="Sakkal Majalla"/>
          <w:b/>
          <w:bCs/>
          <w:color w:val="C00000"/>
          <w:sz w:val="36"/>
          <w:szCs w:val="36"/>
          <w:rtl/>
        </w:rPr>
        <w:lastRenderedPageBreak/>
        <w:t>قواعد التواصل عبر المنصات الرقمية</w:t>
      </w:r>
    </w:p>
    <w:p w14:paraId="54177B01"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احترام الآخرين</w:t>
      </w:r>
    </w:p>
    <w:p w14:paraId="23D6AC5B"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استخدام لغة مهذبة ومحترمة</w:t>
      </w:r>
      <w:r w:rsidRPr="00FB784B">
        <w:rPr>
          <w:rFonts w:ascii="Sakkal Majalla" w:eastAsia="Times New Roman" w:hAnsi="Sakkal Majalla"/>
          <w:b/>
          <w:bCs/>
          <w:color w:val="auto"/>
          <w:sz w:val="36"/>
          <w:szCs w:val="36"/>
          <w:lang w:val="en-GB"/>
        </w:rPr>
        <w:t>.</w:t>
      </w:r>
    </w:p>
    <w:p w14:paraId="7D9EF479"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اختيار الوقت المناسب</w:t>
      </w:r>
    </w:p>
    <w:p w14:paraId="5615C8DB"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تجنب إرسال الرسائل في أوقات غير مناسبة إلا للضرورة</w:t>
      </w:r>
      <w:r w:rsidRPr="00FB784B">
        <w:rPr>
          <w:rFonts w:ascii="Sakkal Majalla" w:eastAsia="Times New Roman" w:hAnsi="Sakkal Majalla"/>
          <w:b/>
          <w:bCs/>
          <w:color w:val="auto"/>
          <w:sz w:val="36"/>
          <w:szCs w:val="36"/>
          <w:lang w:val="en-GB"/>
        </w:rPr>
        <w:t>.</w:t>
      </w:r>
    </w:p>
    <w:p w14:paraId="1CC75FFD"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الوضوح</w:t>
      </w:r>
    </w:p>
    <w:p w14:paraId="27BA2C00"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صياغة الرسائل بطريقة مباشرة ومفهومة</w:t>
      </w:r>
      <w:r w:rsidRPr="00FB784B">
        <w:rPr>
          <w:rFonts w:ascii="Sakkal Majalla" w:eastAsia="Times New Roman" w:hAnsi="Sakkal Majalla"/>
          <w:b/>
          <w:bCs/>
          <w:color w:val="auto"/>
          <w:sz w:val="36"/>
          <w:szCs w:val="36"/>
          <w:lang w:val="en-GB"/>
        </w:rPr>
        <w:t>.</w:t>
      </w:r>
    </w:p>
    <w:p w14:paraId="2C36D39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الاختصار</w:t>
      </w:r>
    </w:p>
    <w:p w14:paraId="4E602EA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التركيز على النقاط المهمة</w:t>
      </w:r>
      <w:r w:rsidRPr="00FB784B">
        <w:rPr>
          <w:rFonts w:ascii="Sakkal Majalla" w:eastAsia="Times New Roman" w:hAnsi="Sakkal Majalla"/>
          <w:b/>
          <w:bCs/>
          <w:color w:val="auto"/>
          <w:sz w:val="36"/>
          <w:szCs w:val="36"/>
          <w:lang w:val="en-GB"/>
        </w:rPr>
        <w:t>.</w:t>
      </w:r>
    </w:p>
    <w:p w14:paraId="5AEAC4F6"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المحافظة على السرية</w:t>
      </w:r>
    </w:p>
    <w:p w14:paraId="7B92FAB7"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عدم مشاركة المعلومات الحساسة</w:t>
      </w:r>
      <w:r w:rsidRPr="00FB784B">
        <w:rPr>
          <w:rFonts w:ascii="Sakkal Majalla" w:eastAsia="Times New Roman" w:hAnsi="Sakkal Majalla"/>
          <w:b/>
          <w:bCs/>
          <w:color w:val="auto"/>
          <w:sz w:val="36"/>
          <w:szCs w:val="36"/>
          <w:lang w:val="en-GB"/>
        </w:rPr>
        <w:t>.</w:t>
      </w:r>
    </w:p>
    <w:p w14:paraId="50A9272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الاستجابة المناسبة</w:t>
      </w:r>
    </w:p>
    <w:p w14:paraId="044FF9EF"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الرد خلال فترة زمنية معقولة</w:t>
      </w:r>
      <w:r w:rsidRPr="00FB784B">
        <w:rPr>
          <w:rFonts w:ascii="Sakkal Majalla" w:eastAsia="Times New Roman" w:hAnsi="Sakkal Majalla"/>
          <w:b/>
          <w:bCs/>
          <w:color w:val="auto"/>
          <w:sz w:val="36"/>
          <w:szCs w:val="36"/>
          <w:lang w:val="en-GB"/>
        </w:rPr>
        <w:t>.</w:t>
      </w:r>
    </w:p>
    <w:p w14:paraId="0B33F57B"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استخدام الرموز التعبيرية بحذر</w:t>
      </w:r>
    </w:p>
    <w:p w14:paraId="635D373D"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في البيئات المهنية يجب استخدامها بشكل محدود جدًا</w:t>
      </w:r>
      <w:r w:rsidRPr="00FB784B">
        <w:rPr>
          <w:rFonts w:ascii="Sakkal Majalla" w:eastAsia="Times New Roman" w:hAnsi="Sakkal Majalla"/>
          <w:b/>
          <w:bCs/>
          <w:color w:val="auto"/>
          <w:sz w:val="36"/>
          <w:szCs w:val="36"/>
          <w:lang w:val="en-GB"/>
        </w:rPr>
        <w:t>.</w:t>
      </w:r>
    </w:p>
    <w:p w14:paraId="0A1D0AE9" w14:textId="77777777" w:rsidR="00FB784B" w:rsidRPr="00FB784B" w:rsidRDefault="00FB784B" w:rsidP="00FB784B">
      <w:pPr>
        <w:spacing w:after="200" w:line="240" w:lineRule="auto"/>
        <w:rPr>
          <w:rFonts w:ascii="Sakkal Majalla" w:eastAsia="Times New Roman" w:hAnsi="Sakkal Majalla"/>
          <w:b/>
          <w:bCs/>
          <w:color w:val="C00000"/>
          <w:sz w:val="36"/>
          <w:szCs w:val="36"/>
          <w:lang w:val="en-GB"/>
        </w:rPr>
      </w:pPr>
      <w:r w:rsidRPr="00FB784B">
        <w:rPr>
          <w:rFonts w:ascii="Sakkal Majalla" w:eastAsia="Times New Roman" w:hAnsi="Sakkal Majalla"/>
          <w:b/>
          <w:bCs/>
          <w:color w:val="C00000"/>
          <w:sz w:val="36"/>
          <w:szCs w:val="36"/>
          <w:rtl/>
        </w:rPr>
        <w:t>آداب الاجتماعات والمحادثات الرقمية</w:t>
      </w:r>
    </w:p>
    <w:p w14:paraId="173847C4" w14:textId="77777777" w:rsidR="00FB784B" w:rsidRPr="00FB784B" w:rsidRDefault="00FB784B">
      <w:pPr>
        <w:numPr>
          <w:ilvl w:val="0"/>
          <w:numId w:val="130"/>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الالتزام بالموضوع</w:t>
      </w:r>
      <w:r w:rsidRPr="00FB784B">
        <w:rPr>
          <w:rFonts w:ascii="Sakkal Majalla" w:eastAsia="Times New Roman" w:hAnsi="Sakkal Majalla"/>
          <w:b/>
          <w:bCs/>
          <w:color w:val="auto"/>
          <w:sz w:val="36"/>
          <w:szCs w:val="36"/>
          <w:lang w:val="en-GB"/>
        </w:rPr>
        <w:t>.</w:t>
      </w:r>
    </w:p>
    <w:p w14:paraId="6525E9BE" w14:textId="77777777" w:rsidR="00FB784B" w:rsidRPr="00FB784B" w:rsidRDefault="00FB784B">
      <w:pPr>
        <w:numPr>
          <w:ilvl w:val="0"/>
          <w:numId w:val="130"/>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تجنب الرسائل غير الضرورية</w:t>
      </w:r>
      <w:r w:rsidRPr="00FB784B">
        <w:rPr>
          <w:rFonts w:ascii="Sakkal Majalla" w:eastAsia="Times New Roman" w:hAnsi="Sakkal Majalla"/>
          <w:b/>
          <w:bCs/>
          <w:color w:val="auto"/>
          <w:sz w:val="36"/>
          <w:szCs w:val="36"/>
          <w:lang w:val="en-GB"/>
        </w:rPr>
        <w:t>.</w:t>
      </w:r>
    </w:p>
    <w:p w14:paraId="7A84F90F" w14:textId="77777777" w:rsidR="00FB784B" w:rsidRPr="00FB784B" w:rsidRDefault="00FB784B">
      <w:pPr>
        <w:numPr>
          <w:ilvl w:val="0"/>
          <w:numId w:val="130"/>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عدم المقاطعة</w:t>
      </w:r>
      <w:r w:rsidRPr="00FB784B">
        <w:rPr>
          <w:rFonts w:ascii="Sakkal Majalla" w:eastAsia="Times New Roman" w:hAnsi="Sakkal Majalla"/>
          <w:b/>
          <w:bCs/>
          <w:color w:val="auto"/>
          <w:sz w:val="36"/>
          <w:szCs w:val="36"/>
          <w:lang w:val="en-GB"/>
        </w:rPr>
        <w:t>.</w:t>
      </w:r>
    </w:p>
    <w:p w14:paraId="5A53A8E3" w14:textId="77777777" w:rsidR="00FB784B" w:rsidRPr="00FB784B" w:rsidRDefault="00FB784B">
      <w:pPr>
        <w:numPr>
          <w:ilvl w:val="0"/>
          <w:numId w:val="130"/>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احترام آراء الآخرين</w:t>
      </w:r>
      <w:r w:rsidRPr="00FB784B">
        <w:rPr>
          <w:rFonts w:ascii="Sakkal Majalla" w:eastAsia="Times New Roman" w:hAnsi="Sakkal Majalla"/>
          <w:b/>
          <w:bCs/>
          <w:color w:val="auto"/>
          <w:sz w:val="36"/>
          <w:szCs w:val="36"/>
          <w:lang w:val="en-GB"/>
        </w:rPr>
        <w:t>.</w:t>
      </w:r>
    </w:p>
    <w:p w14:paraId="5682F0CB" w14:textId="77777777" w:rsidR="00FB784B" w:rsidRPr="00FB784B" w:rsidRDefault="00FB784B">
      <w:pPr>
        <w:numPr>
          <w:ilvl w:val="0"/>
          <w:numId w:val="130"/>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lastRenderedPageBreak/>
        <w:t>استخدام اللغة المهنية</w:t>
      </w:r>
      <w:r w:rsidRPr="00FB784B">
        <w:rPr>
          <w:rFonts w:ascii="Sakkal Majalla" w:eastAsia="Times New Roman" w:hAnsi="Sakkal Majalla"/>
          <w:b/>
          <w:bCs/>
          <w:color w:val="auto"/>
          <w:sz w:val="36"/>
          <w:szCs w:val="36"/>
          <w:lang w:val="en-GB"/>
        </w:rPr>
        <w:t>.</w:t>
      </w:r>
    </w:p>
    <w:p w14:paraId="785C7DE6"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أخطاء شائعة</w:t>
      </w:r>
    </w:p>
    <w:p w14:paraId="0F56DED0" w14:textId="77777777" w:rsidR="00FB784B" w:rsidRPr="00FB784B" w:rsidRDefault="00FB784B">
      <w:pPr>
        <w:numPr>
          <w:ilvl w:val="0"/>
          <w:numId w:val="131"/>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إرسال رسائل غامضة</w:t>
      </w:r>
      <w:r w:rsidRPr="00FB784B">
        <w:rPr>
          <w:rFonts w:ascii="Sakkal Majalla" w:eastAsia="Times New Roman" w:hAnsi="Sakkal Majalla"/>
          <w:b/>
          <w:bCs/>
          <w:color w:val="auto"/>
          <w:sz w:val="36"/>
          <w:szCs w:val="36"/>
          <w:lang w:val="en-GB"/>
        </w:rPr>
        <w:t>.</w:t>
      </w:r>
    </w:p>
    <w:p w14:paraId="12AE8797" w14:textId="77777777" w:rsidR="00FB784B" w:rsidRPr="00FB784B" w:rsidRDefault="00FB784B">
      <w:pPr>
        <w:numPr>
          <w:ilvl w:val="0"/>
          <w:numId w:val="131"/>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تجاهل الرسائل المهمة</w:t>
      </w:r>
      <w:r w:rsidRPr="00FB784B">
        <w:rPr>
          <w:rFonts w:ascii="Sakkal Majalla" w:eastAsia="Times New Roman" w:hAnsi="Sakkal Majalla"/>
          <w:b/>
          <w:bCs/>
          <w:color w:val="auto"/>
          <w:sz w:val="36"/>
          <w:szCs w:val="36"/>
          <w:lang w:val="en-GB"/>
        </w:rPr>
        <w:t>.</w:t>
      </w:r>
    </w:p>
    <w:p w14:paraId="4C945DE8" w14:textId="77777777" w:rsidR="00FB784B" w:rsidRPr="00FB784B" w:rsidRDefault="00FB784B">
      <w:pPr>
        <w:numPr>
          <w:ilvl w:val="0"/>
          <w:numId w:val="131"/>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استخدام أسلوب غير رسمي</w:t>
      </w:r>
      <w:r w:rsidRPr="00FB784B">
        <w:rPr>
          <w:rFonts w:ascii="Sakkal Majalla" w:eastAsia="Times New Roman" w:hAnsi="Sakkal Majalla"/>
          <w:b/>
          <w:bCs/>
          <w:color w:val="auto"/>
          <w:sz w:val="36"/>
          <w:szCs w:val="36"/>
          <w:lang w:val="en-GB"/>
        </w:rPr>
        <w:t>.</w:t>
      </w:r>
    </w:p>
    <w:p w14:paraId="72E37401" w14:textId="77777777" w:rsidR="00FB784B" w:rsidRPr="00FB784B" w:rsidRDefault="00FB784B">
      <w:pPr>
        <w:numPr>
          <w:ilvl w:val="0"/>
          <w:numId w:val="131"/>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الإفراط في الرسائل المتكررة</w:t>
      </w:r>
      <w:r w:rsidRPr="00FB784B">
        <w:rPr>
          <w:rFonts w:ascii="Sakkal Majalla" w:eastAsia="Times New Roman" w:hAnsi="Sakkal Majalla"/>
          <w:b/>
          <w:bCs/>
          <w:color w:val="auto"/>
          <w:sz w:val="36"/>
          <w:szCs w:val="36"/>
          <w:lang w:val="en-GB"/>
        </w:rPr>
        <w:t>.</w:t>
      </w:r>
    </w:p>
    <w:p w14:paraId="0FF28C90" w14:textId="237EEFB8" w:rsidR="00FB784B" w:rsidRPr="00FB784B" w:rsidRDefault="00FB784B">
      <w:pPr>
        <w:numPr>
          <w:ilvl w:val="0"/>
          <w:numId w:val="131"/>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مشاركة معلومات سرية</w:t>
      </w:r>
      <w:r w:rsidRPr="00FB784B">
        <w:rPr>
          <w:rFonts w:ascii="Sakkal Majalla" w:eastAsia="Times New Roman" w:hAnsi="Sakkal Majalla"/>
          <w:b/>
          <w:bCs/>
          <w:color w:val="auto"/>
          <w:sz w:val="36"/>
          <w:szCs w:val="36"/>
          <w:lang w:val="en-GB"/>
        </w:rPr>
        <w:t>.</w:t>
      </w:r>
    </w:p>
    <w:p w14:paraId="670719D2" w14:textId="77777777" w:rsidR="00FB784B" w:rsidRPr="00FB784B" w:rsidRDefault="00FB784B" w:rsidP="00FB784B">
      <w:pPr>
        <w:spacing w:after="200" w:line="240" w:lineRule="auto"/>
        <w:jc w:val="center"/>
        <w:rPr>
          <w:rFonts w:ascii="Sakkal Majalla" w:eastAsia="Times New Roman" w:hAnsi="Sakkal Majalla"/>
          <w:b/>
          <w:bCs/>
          <w:color w:val="006666"/>
          <w:sz w:val="44"/>
          <w:szCs w:val="44"/>
          <w:lang w:val="en-GB"/>
        </w:rPr>
      </w:pPr>
      <w:r w:rsidRPr="00FB784B">
        <w:rPr>
          <w:rFonts w:ascii="Sakkal Majalla" w:eastAsia="Times New Roman" w:hAnsi="Sakkal Majalla"/>
          <w:b/>
          <w:bCs/>
          <w:color w:val="006666"/>
          <w:sz w:val="44"/>
          <w:szCs w:val="44"/>
          <w:rtl/>
        </w:rPr>
        <w:t>ثالثاً: الاجتماعات الافتراضية الفعالة</w:t>
      </w:r>
    </w:p>
    <w:p w14:paraId="5AFCC504"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شهدت بيئات العمل تحولًا كبيرًا نحو الاجتماعات الافتراضية نتيجة التطور التقني وانتشار العمل عن بُعد. وأصبحت الاجتماعات الإلكترونية وسيلة أساسية للتواصل والتنسيق واتخاذ القرارات بين الأفراد والفرق والإدارات</w:t>
      </w:r>
      <w:r w:rsidRPr="00FB784B">
        <w:rPr>
          <w:rFonts w:ascii="Sakkal Majalla" w:eastAsia="Times New Roman" w:hAnsi="Sakkal Majalla"/>
          <w:b/>
          <w:bCs/>
          <w:color w:val="auto"/>
          <w:sz w:val="36"/>
          <w:szCs w:val="36"/>
          <w:lang w:val="en-GB"/>
        </w:rPr>
        <w:t>.</w:t>
      </w:r>
    </w:p>
    <w:p w14:paraId="2E1F1394"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لكن نجاح الاجتماعات الافتراضية لا يعتمد فقط على التكنولوجيا، بل يتطلب مهارات تنظيمية وتواصلية تضمن تحقيق أهداف الاجتماع بكفاءة</w:t>
      </w:r>
      <w:r w:rsidRPr="00FB784B">
        <w:rPr>
          <w:rFonts w:ascii="Sakkal Majalla" w:eastAsia="Times New Roman" w:hAnsi="Sakkal Majalla"/>
          <w:b/>
          <w:bCs/>
          <w:color w:val="auto"/>
          <w:sz w:val="36"/>
          <w:szCs w:val="36"/>
          <w:lang w:val="en-GB"/>
        </w:rPr>
        <w:t>.</w:t>
      </w:r>
    </w:p>
    <w:p w14:paraId="793EE888" w14:textId="77777777" w:rsidR="00FB784B" w:rsidRPr="00FB784B" w:rsidRDefault="00FB784B" w:rsidP="00FB784B">
      <w:pPr>
        <w:spacing w:after="200" w:line="240" w:lineRule="auto"/>
        <w:rPr>
          <w:rFonts w:ascii="Sakkal Majalla" w:eastAsia="Times New Roman" w:hAnsi="Sakkal Majalla"/>
          <w:b/>
          <w:bCs/>
          <w:color w:val="002060"/>
          <w:sz w:val="36"/>
          <w:szCs w:val="36"/>
          <w:lang w:val="en-GB"/>
        </w:rPr>
      </w:pPr>
      <w:r w:rsidRPr="00FB784B">
        <w:rPr>
          <w:rFonts w:ascii="Sakkal Majalla" w:eastAsia="Times New Roman" w:hAnsi="Sakkal Majalla"/>
          <w:b/>
          <w:bCs/>
          <w:color w:val="002060"/>
          <w:sz w:val="36"/>
          <w:szCs w:val="36"/>
          <w:rtl/>
        </w:rPr>
        <w:t>مفهوم الاجتماعات الافتراضية</w:t>
      </w:r>
    </w:p>
    <w:p w14:paraId="7D6BAC74"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هي</w:t>
      </w:r>
      <w:r w:rsidRPr="00FB784B">
        <w:rPr>
          <w:rFonts w:ascii="Sakkal Majalla" w:eastAsia="Times New Roman" w:hAnsi="Sakkal Majalla"/>
          <w:b/>
          <w:bCs/>
          <w:color w:val="auto"/>
          <w:sz w:val="36"/>
          <w:szCs w:val="36"/>
          <w:lang w:val="en-GB"/>
        </w:rPr>
        <w:t>:</w:t>
      </w:r>
    </w:p>
    <w:p w14:paraId="26C3D282"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lang w:val="en-GB"/>
        </w:rPr>
        <w:t>"</w:t>
      </w:r>
      <w:r w:rsidRPr="00FB784B">
        <w:rPr>
          <w:rFonts w:ascii="Sakkal Majalla" w:eastAsia="Times New Roman" w:hAnsi="Sakkal Majalla"/>
          <w:b/>
          <w:bCs/>
          <w:color w:val="auto"/>
          <w:sz w:val="36"/>
          <w:szCs w:val="36"/>
          <w:rtl/>
        </w:rPr>
        <w:t>اجتماعات تُعقد باستخدام الوسائل الرقمية وتقنيات الاتصال المرئي أو الصوتي بهدف التواصل والتنسيق واتخاذ القرارات دون الحاجة إلى التواجد في مكان واحد</w:t>
      </w:r>
      <w:r w:rsidRPr="00FB784B">
        <w:rPr>
          <w:rFonts w:ascii="Sakkal Majalla" w:eastAsia="Times New Roman" w:hAnsi="Sakkal Majalla"/>
          <w:b/>
          <w:bCs/>
          <w:color w:val="auto"/>
          <w:sz w:val="36"/>
          <w:szCs w:val="36"/>
          <w:lang w:val="en-GB"/>
        </w:rPr>
        <w:t>."</w:t>
      </w:r>
    </w:p>
    <w:p w14:paraId="416F7C26"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مزايا الاجتماعات الافتراضية</w:t>
      </w:r>
    </w:p>
    <w:p w14:paraId="6CFA9D1C" w14:textId="77777777" w:rsidR="00FB784B" w:rsidRPr="00FB784B" w:rsidRDefault="00FB784B">
      <w:pPr>
        <w:numPr>
          <w:ilvl w:val="0"/>
          <w:numId w:val="132"/>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تقليل التكاليف</w:t>
      </w:r>
      <w:r w:rsidRPr="00FB784B">
        <w:rPr>
          <w:rFonts w:ascii="Sakkal Majalla" w:eastAsia="Times New Roman" w:hAnsi="Sakkal Majalla"/>
          <w:b/>
          <w:bCs/>
          <w:color w:val="auto"/>
          <w:sz w:val="36"/>
          <w:szCs w:val="36"/>
          <w:lang w:val="en-GB"/>
        </w:rPr>
        <w:t>.</w:t>
      </w:r>
    </w:p>
    <w:p w14:paraId="656A3D2C" w14:textId="77777777" w:rsidR="00FB784B" w:rsidRPr="00FB784B" w:rsidRDefault="00FB784B">
      <w:pPr>
        <w:numPr>
          <w:ilvl w:val="0"/>
          <w:numId w:val="132"/>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توفير الوقت</w:t>
      </w:r>
      <w:r w:rsidRPr="00FB784B">
        <w:rPr>
          <w:rFonts w:ascii="Sakkal Majalla" w:eastAsia="Times New Roman" w:hAnsi="Sakkal Majalla"/>
          <w:b/>
          <w:bCs/>
          <w:color w:val="auto"/>
          <w:sz w:val="36"/>
          <w:szCs w:val="36"/>
          <w:lang w:val="en-GB"/>
        </w:rPr>
        <w:t>.</w:t>
      </w:r>
    </w:p>
    <w:p w14:paraId="37B9A085" w14:textId="77777777" w:rsidR="00FB784B" w:rsidRPr="00FB784B" w:rsidRDefault="00FB784B">
      <w:pPr>
        <w:numPr>
          <w:ilvl w:val="0"/>
          <w:numId w:val="132"/>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سهولة المشاركة</w:t>
      </w:r>
      <w:r w:rsidRPr="00FB784B">
        <w:rPr>
          <w:rFonts w:ascii="Sakkal Majalla" w:eastAsia="Times New Roman" w:hAnsi="Sakkal Majalla"/>
          <w:b/>
          <w:bCs/>
          <w:color w:val="auto"/>
          <w:sz w:val="36"/>
          <w:szCs w:val="36"/>
          <w:lang w:val="en-GB"/>
        </w:rPr>
        <w:t>.</w:t>
      </w:r>
    </w:p>
    <w:p w14:paraId="674FD87E" w14:textId="77777777" w:rsidR="00FB784B" w:rsidRPr="00FB784B" w:rsidRDefault="00FB784B">
      <w:pPr>
        <w:numPr>
          <w:ilvl w:val="0"/>
          <w:numId w:val="132"/>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lastRenderedPageBreak/>
        <w:t>زيادة المرونة</w:t>
      </w:r>
      <w:r w:rsidRPr="00FB784B">
        <w:rPr>
          <w:rFonts w:ascii="Sakkal Majalla" w:eastAsia="Times New Roman" w:hAnsi="Sakkal Majalla"/>
          <w:b/>
          <w:bCs/>
          <w:color w:val="auto"/>
          <w:sz w:val="36"/>
          <w:szCs w:val="36"/>
          <w:lang w:val="en-GB"/>
        </w:rPr>
        <w:t>.</w:t>
      </w:r>
    </w:p>
    <w:p w14:paraId="7D31533B" w14:textId="77777777" w:rsidR="00FB784B" w:rsidRPr="00FB784B" w:rsidRDefault="00FB784B">
      <w:pPr>
        <w:numPr>
          <w:ilvl w:val="0"/>
          <w:numId w:val="132"/>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توسيع نطاق التعاون</w:t>
      </w:r>
      <w:r w:rsidRPr="00FB784B">
        <w:rPr>
          <w:rFonts w:ascii="Sakkal Majalla" w:eastAsia="Times New Roman" w:hAnsi="Sakkal Majalla"/>
          <w:b/>
          <w:bCs/>
          <w:color w:val="auto"/>
          <w:sz w:val="36"/>
          <w:szCs w:val="36"/>
          <w:lang w:val="en-GB"/>
        </w:rPr>
        <w:t>.</w:t>
      </w:r>
    </w:p>
    <w:p w14:paraId="6852E921" w14:textId="77777777" w:rsidR="00FB784B" w:rsidRPr="00FB784B" w:rsidRDefault="00FB784B" w:rsidP="00FB784B">
      <w:pPr>
        <w:spacing w:after="200" w:line="240" w:lineRule="auto"/>
        <w:rPr>
          <w:rFonts w:ascii="Sakkal Majalla" w:eastAsia="Times New Roman" w:hAnsi="Sakkal Majalla"/>
          <w:b/>
          <w:bCs/>
          <w:color w:val="002060"/>
          <w:sz w:val="36"/>
          <w:szCs w:val="36"/>
          <w:lang w:val="en-GB"/>
        </w:rPr>
      </w:pPr>
      <w:r w:rsidRPr="00FB784B">
        <w:rPr>
          <w:rFonts w:ascii="Sakkal Majalla" w:eastAsia="Times New Roman" w:hAnsi="Sakkal Majalla"/>
          <w:b/>
          <w:bCs/>
          <w:color w:val="002060"/>
          <w:sz w:val="36"/>
          <w:szCs w:val="36"/>
          <w:rtl/>
        </w:rPr>
        <w:t>خطوات تنظيم اجتماع افتراضي ناجح</w:t>
      </w:r>
    </w:p>
    <w:p w14:paraId="4FC68A01"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أولاً: تحديد الهدف</w:t>
      </w:r>
    </w:p>
    <w:p w14:paraId="0EA91B3D"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توضيح سبب الاجتماع والنتائج المطلوبة</w:t>
      </w:r>
      <w:r w:rsidRPr="00FB784B">
        <w:rPr>
          <w:rFonts w:ascii="Sakkal Majalla" w:eastAsia="Times New Roman" w:hAnsi="Sakkal Majalla"/>
          <w:b/>
          <w:bCs/>
          <w:color w:val="auto"/>
          <w:sz w:val="36"/>
          <w:szCs w:val="36"/>
          <w:lang w:val="en-GB"/>
        </w:rPr>
        <w:t>.</w:t>
      </w:r>
    </w:p>
    <w:p w14:paraId="0886A29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ثانياً: إعداد جدول الأعمال</w:t>
      </w:r>
    </w:p>
    <w:p w14:paraId="301853DF"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تحديد الموضوعات التي ستتم مناقشتها</w:t>
      </w:r>
      <w:r w:rsidRPr="00FB784B">
        <w:rPr>
          <w:rFonts w:ascii="Sakkal Majalla" w:eastAsia="Times New Roman" w:hAnsi="Sakkal Majalla"/>
          <w:b/>
          <w:bCs/>
          <w:color w:val="auto"/>
          <w:sz w:val="36"/>
          <w:szCs w:val="36"/>
          <w:lang w:val="en-GB"/>
        </w:rPr>
        <w:t>.</w:t>
      </w:r>
    </w:p>
    <w:p w14:paraId="305663C3" w14:textId="77777777" w:rsidR="00FB784B" w:rsidRPr="00FB784B" w:rsidRDefault="00FB784B" w:rsidP="00FB784B">
      <w:pPr>
        <w:spacing w:after="200" w:line="240" w:lineRule="auto"/>
        <w:rPr>
          <w:rFonts w:ascii="Sakkal Majalla" w:eastAsia="Times New Roman" w:hAnsi="Sakkal Majalla"/>
          <w:b/>
          <w:bCs/>
          <w:color w:val="002060"/>
          <w:sz w:val="36"/>
          <w:szCs w:val="36"/>
          <w:lang w:val="en-GB"/>
        </w:rPr>
      </w:pPr>
      <w:r w:rsidRPr="00FB784B">
        <w:rPr>
          <w:rFonts w:ascii="Sakkal Majalla" w:eastAsia="Times New Roman" w:hAnsi="Sakkal Majalla"/>
          <w:b/>
          <w:bCs/>
          <w:color w:val="002060"/>
          <w:sz w:val="36"/>
          <w:szCs w:val="36"/>
          <w:rtl/>
        </w:rPr>
        <w:t>ثالثاً: إرسال الدعوات مبكرًا</w:t>
      </w:r>
    </w:p>
    <w:p w14:paraId="7D3DE9D5"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مع تحديد</w:t>
      </w:r>
      <w:r w:rsidRPr="00FB784B">
        <w:rPr>
          <w:rFonts w:ascii="Sakkal Majalla" w:eastAsia="Times New Roman" w:hAnsi="Sakkal Majalla"/>
          <w:b/>
          <w:bCs/>
          <w:color w:val="auto"/>
          <w:sz w:val="36"/>
          <w:szCs w:val="36"/>
          <w:lang w:val="en-GB"/>
        </w:rPr>
        <w:t>:</w:t>
      </w:r>
    </w:p>
    <w:p w14:paraId="4B4080D9" w14:textId="77777777" w:rsidR="00FB784B" w:rsidRPr="00FB784B" w:rsidRDefault="00FB784B">
      <w:pPr>
        <w:numPr>
          <w:ilvl w:val="0"/>
          <w:numId w:val="133"/>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الموعد</w:t>
      </w:r>
      <w:r w:rsidRPr="00FB784B">
        <w:rPr>
          <w:rFonts w:ascii="Sakkal Majalla" w:eastAsia="Times New Roman" w:hAnsi="Sakkal Majalla"/>
          <w:b/>
          <w:bCs/>
          <w:color w:val="auto"/>
          <w:sz w:val="36"/>
          <w:szCs w:val="36"/>
          <w:lang w:val="en-GB"/>
        </w:rPr>
        <w:t>.</w:t>
      </w:r>
    </w:p>
    <w:p w14:paraId="049BD10A" w14:textId="77777777" w:rsidR="00FB784B" w:rsidRPr="00FB784B" w:rsidRDefault="00FB784B">
      <w:pPr>
        <w:numPr>
          <w:ilvl w:val="0"/>
          <w:numId w:val="133"/>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الرابط</w:t>
      </w:r>
      <w:r w:rsidRPr="00FB784B">
        <w:rPr>
          <w:rFonts w:ascii="Sakkal Majalla" w:eastAsia="Times New Roman" w:hAnsi="Sakkal Majalla"/>
          <w:b/>
          <w:bCs/>
          <w:color w:val="auto"/>
          <w:sz w:val="36"/>
          <w:szCs w:val="36"/>
          <w:lang w:val="en-GB"/>
        </w:rPr>
        <w:t>.</w:t>
      </w:r>
    </w:p>
    <w:p w14:paraId="68AF15B1" w14:textId="77777777" w:rsidR="00FB784B" w:rsidRPr="00FB784B" w:rsidRDefault="00FB784B">
      <w:pPr>
        <w:numPr>
          <w:ilvl w:val="0"/>
          <w:numId w:val="133"/>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جدول الأعمال</w:t>
      </w:r>
      <w:r w:rsidRPr="00FB784B">
        <w:rPr>
          <w:rFonts w:ascii="Sakkal Majalla" w:eastAsia="Times New Roman" w:hAnsi="Sakkal Majalla"/>
          <w:b/>
          <w:bCs/>
          <w:color w:val="auto"/>
          <w:sz w:val="36"/>
          <w:szCs w:val="36"/>
          <w:lang w:val="en-GB"/>
        </w:rPr>
        <w:t>.</w:t>
      </w:r>
    </w:p>
    <w:p w14:paraId="1FE015D3" w14:textId="77777777" w:rsidR="00FB784B" w:rsidRPr="00FB784B" w:rsidRDefault="00FB784B" w:rsidP="00FB784B">
      <w:pPr>
        <w:spacing w:after="200" w:line="240" w:lineRule="auto"/>
        <w:rPr>
          <w:rFonts w:ascii="Sakkal Majalla" w:eastAsia="Times New Roman" w:hAnsi="Sakkal Majalla"/>
          <w:b/>
          <w:bCs/>
          <w:color w:val="002060"/>
          <w:sz w:val="36"/>
          <w:szCs w:val="36"/>
          <w:lang w:val="en-GB"/>
        </w:rPr>
      </w:pPr>
      <w:r w:rsidRPr="00FB784B">
        <w:rPr>
          <w:rFonts w:ascii="Sakkal Majalla" w:eastAsia="Times New Roman" w:hAnsi="Sakkal Majalla"/>
          <w:b/>
          <w:bCs/>
          <w:color w:val="002060"/>
          <w:sz w:val="36"/>
          <w:szCs w:val="36"/>
          <w:rtl/>
        </w:rPr>
        <w:t>رابعاً: التأكد من الجاهزية التقنية</w:t>
      </w:r>
    </w:p>
    <w:p w14:paraId="72B1F00E"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فحص</w:t>
      </w:r>
      <w:r w:rsidRPr="00FB784B">
        <w:rPr>
          <w:rFonts w:ascii="Sakkal Majalla" w:eastAsia="Times New Roman" w:hAnsi="Sakkal Majalla"/>
          <w:b/>
          <w:bCs/>
          <w:color w:val="auto"/>
          <w:sz w:val="36"/>
          <w:szCs w:val="36"/>
          <w:lang w:val="en-GB"/>
        </w:rPr>
        <w:t>:</w:t>
      </w:r>
    </w:p>
    <w:p w14:paraId="2F532FF7" w14:textId="77777777" w:rsidR="00FB784B" w:rsidRPr="00FB784B" w:rsidRDefault="00FB784B">
      <w:pPr>
        <w:numPr>
          <w:ilvl w:val="0"/>
          <w:numId w:val="134"/>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الإنترنت</w:t>
      </w:r>
      <w:r w:rsidRPr="00FB784B">
        <w:rPr>
          <w:rFonts w:ascii="Sakkal Majalla" w:eastAsia="Times New Roman" w:hAnsi="Sakkal Majalla"/>
          <w:b/>
          <w:bCs/>
          <w:color w:val="auto"/>
          <w:sz w:val="36"/>
          <w:szCs w:val="36"/>
          <w:lang w:val="en-GB"/>
        </w:rPr>
        <w:t>.</w:t>
      </w:r>
    </w:p>
    <w:p w14:paraId="2563D958" w14:textId="77777777" w:rsidR="00FB784B" w:rsidRPr="00FB784B" w:rsidRDefault="00FB784B">
      <w:pPr>
        <w:numPr>
          <w:ilvl w:val="0"/>
          <w:numId w:val="134"/>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الصوت</w:t>
      </w:r>
      <w:r w:rsidRPr="00FB784B">
        <w:rPr>
          <w:rFonts w:ascii="Sakkal Majalla" w:eastAsia="Times New Roman" w:hAnsi="Sakkal Majalla"/>
          <w:b/>
          <w:bCs/>
          <w:color w:val="auto"/>
          <w:sz w:val="36"/>
          <w:szCs w:val="36"/>
          <w:lang w:val="en-GB"/>
        </w:rPr>
        <w:t>.</w:t>
      </w:r>
    </w:p>
    <w:p w14:paraId="0295CACE" w14:textId="77777777" w:rsidR="00FB784B" w:rsidRPr="00FB784B" w:rsidRDefault="00FB784B">
      <w:pPr>
        <w:numPr>
          <w:ilvl w:val="0"/>
          <w:numId w:val="134"/>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الكاميرا</w:t>
      </w:r>
      <w:r w:rsidRPr="00FB784B">
        <w:rPr>
          <w:rFonts w:ascii="Sakkal Majalla" w:eastAsia="Times New Roman" w:hAnsi="Sakkal Majalla"/>
          <w:b/>
          <w:bCs/>
          <w:color w:val="auto"/>
          <w:sz w:val="36"/>
          <w:szCs w:val="36"/>
          <w:lang w:val="en-GB"/>
        </w:rPr>
        <w:t>.</w:t>
      </w:r>
    </w:p>
    <w:p w14:paraId="4791FF67" w14:textId="77777777" w:rsidR="00FB784B" w:rsidRPr="00FB784B" w:rsidRDefault="00FB784B">
      <w:pPr>
        <w:numPr>
          <w:ilvl w:val="0"/>
          <w:numId w:val="134"/>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الملفات المطلوبة</w:t>
      </w:r>
      <w:r w:rsidRPr="00FB784B">
        <w:rPr>
          <w:rFonts w:ascii="Sakkal Majalla" w:eastAsia="Times New Roman" w:hAnsi="Sakkal Majalla"/>
          <w:b/>
          <w:bCs/>
          <w:color w:val="auto"/>
          <w:sz w:val="36"/>
          <w:szCs w:val="36"/>
          <w:lang w:val="en-GB"/>
        </w:rPr>
        <w:t>.</w:t>
      </w:r>
    </w:p>
    <w:p w14:paraId="46FFDF99"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خامساً: إدارة الاجتماع</w:t>
      </w:r>
    </w:p>
    <w:p w14:paraId="6131BE81"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تنظيم الوقت والمداخلات</w:t>
      </w:r>
      <w:r w:rsidRPr="00FB784B">
        <w:rPr>
          <w:rFonts w:ascii="Sakkal Majalla" w:eastAsia="Times New Roman" w:hAnsi="Sakkal Majalla"/>
          <w:b/>
          <w:bCs/>
          <w:color w:val="auto"/>
          <w:sz w:val="36"/>
          <w:szCs w:val="36"/>
          <w:lang w:val="en-GB"/>
        </w:rPr>
        <w:t>.</w:t>
      </w:r>
    </w:p>
    <w:p w14:paraId="4C66577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lastRenderedPageBreak/>
        <w:t>سادساً: توثيق النتائج</w:t>
      </w:r>
    </w:p>
    <w:p w14:paraId="0D36730F"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إرسال ملخص بالقرارات والإجراءات المتفق عليها</w:t>
      </w:r>
      <w:r w:rsidRPr="00FB784B">
        <w:rPr>
          <w:rFonts w:ascii="Sakkal Majalla" w:eastAsia="Times New Roman" w:hAnsi="Sakkal Majalla"/>
          <w:b/>
          <w:bCs/>
          <w:color w:val="auto"/>
          <w:sz w:val="36"/>
          <w:szCs w:val="36"/>
          <w:lang w:val="en-GB"/>
        </w:rPr>
        <w:t>.</w:t>
      </w:r>
    </w:p>
    <w:p w14:paraId="7CE8BF77"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قواعد المشاركة الفعالة</w:t>
      </w:r>
    </w:p>
    <w:p w14:paraId="08064134" w14:textId="77777777" w:rsidR="00FB784B" w:rsidRPr="00FB784B" w:rsidRDefault="00FB784B">
      <w:pPr>
        <w:numPr>
          <w:ilvl w:val="0"/>
          <w:numId w:val="135"/>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الدخول في الموعد المحدد</w:t>
      </w:r>
      <w:r w:rsidRPr="00FB784B">
        <w:rPr>
          <w:rFonts w:ascii="Sakkal Majalla" w:eastAsia="Times New Roman" w:hAnsi="Sakkal Majalla"/>
          <w:b/>
          <w:bCs/>
          <w:color w:val="auto"/>
          <w:sz w:val="36"/>
          <w:szCs w:val="36"/>
          <w:lang w:val="en-GB"/>
        </w:rPr>
        <w:t>.</w:t>
      </w:r>
    </w:p>
    <w:p w14:paraId="73001CDD" w14:textId="77777777" w:rsidR="00FB784B" w:rsidRPr="00FB784B" w:rsidRDefault="00FB784B">
      <w:pPr>
        <w:numPr>
          <w:ilvl w:val="0"/>
          <w:numId w:val="135"/>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إغلاق الميكروفون عند عدم التحدث</w:t>
      </w:r>
      <w:r w:rsidRPr="00FB784B">
        <w:rPr>
          <w:rFonts w:ascii="Sakkal Majalla" w:eastAsia="Times New Roman" w:hAnsi="Sakkal Majalla"/>
          <w:b/>
          <w:bCs/>
          <w:color w:val="auto"/>
          <w:sz w:val="36"/>
          <w:szCs w:val="36"/>
          <w:lang w:val="en-GB"/>
        </w:rPr>
        <w:t>.</w:t>
      </w:r>
    </w:p>
    <w:p w14:paraId="6660343B" w14:textId="77777777" w:rsidR="00FB784B" w:rsidRPr="00FB784B" w:rsidRDefault="00FB784B">
      <w:pPr>
        <w:numPr>
          <w:ilvl w:val="0"/>
          <w:numId w:val="135"/>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استخدام اسم واضح</w:t>
      </w:r>
      <w:r w:rsidRPr="00FB784B">
        <w:rPr>
          <w:rFonts w:ascii="Sakkal Majalla" w:eastAsia="Times New Roman" w:hAnsi="Sakkal Majalla"/>
          <w:b/>
          <w:bCs/>
          <w:color w:val="auto"/>
          <w:sz w:val="36"/>
          <w:szCs w:val="36"/>
          <w:lang w:val="en-GB"/>
        </w:rPr>
        <w:t>.</w:t>
      </w:r>
    </w:p>
    <w:p w14:paraId="13C0B5A5" w14:textId="77777777" w:rsidR="00FB784B" w:rsidRPr="00FB784B" w:rsidRDefault="00FB784B">
      <w:pPr>
        <w:numPr>
          <w:ilvl w:val="0"/>
          <w:numId w:val="135"/>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تجنب المشتتات</w:t>
      </w:r>
      <w:r w:rsidRPr="00FB784B">
        <w:rPr>
          <w:rFonts w:ascii="Sakkal Majalla" w:eastAsia="Times New Roman" w:hAnsi="Sakkal Majalla"/>
          <w:b/>
          <w:bCs/>
          <w:color w:val="auto"/>
          <w:sz w:val="36"/>
          <w:szCs w:val="36"/>
          <w:lang w:val="en-GB"/>
        </w:rPr>
        <w:t>.</w:t>
      </w:r>
    </w:p>
    <w:p w14:paraId="6305383B" w14:textId="77777777" w:rsidR="00FB784B" w:rsidRPr="00FB784B" w:rsidRDefault="00FB784B">
      <w:pPr>
        <w:numPr>
          <w:ilvl w:val="0"/>
          <w:numId w:val="135"/>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التركيز على موضوع الاجتماع</w:t>
      </w:r>
      <w:r w:rsidRPr="00FB784B">
        <w:rPr>
          <w:rFonts w:ascii="Sakkal Majalla" w:eastAsia="Times New Roman" w:hAnsi="Sakkal Majalla"/>
          <w:b/>
          <w:bCs/>
          <w:color w:val="auto"/>
          <w:sz w:val="36"/>
          <w:szCs w:val="36"/>
          <w:lang w:val="en-GB"/>
        </w:rPr>
        <w:t>.</w:t>
      </w:r>
    </w:p>
    <w:p w14:paraId="5A4B1F9A"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أخطاء شائعة</w:t>
      </w:r>
    </w:p>
    <w:p w14:paraId="0F082D91" w14:textId="77777777" w:rsidR="00FB784B" w:rsidRPr="00FB784B" w:rsidRDefault="00FB784B">
      <w:pPr>
        <w:numPr>
          <w:ilvl w:val="0"/>
          <w:numId w:val="136"/>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غياب جدول الأعمال</w:t>
      </w:r>
      <w:r w:rsidRPr="00FB784B">
        <w:rPr>
          <w:rFonts w:ascii="Sakkal Majalla" w:eastAsia="Times New Roman" w:hAnsi="Sakkal Majalla"/>
          <w:b/>
          <w:bCs/>
          <w:color w:val="auto"/>
          <w:sz w:val="36"/>
          <w:szCs w:val="36"/>
          <w:lang w:val="en-GB"/>
        </w:rPr>
        <w:t>.</w:t>
      </w:r>
    </w:p>
    <w:p w14:paraId="47C8C641" w14:textId="77777777" w:rsidR="00FB784B" w:rsidRPr="00FB784B" w:rsidRDefault="00FB784B">
      <w:pPr>
        <w:numPr>
          <w:ilvl w:val="0"/>
          <w:numId w:val="136"/>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ضعف إدارة الوقت</w:t>
      </w:r>
      <w:r w:rsidRPr="00FB784B">
        <w:rPr>
          <w:rFonts w:ascii="Sakkal Majalla" w:eastAsia="Times New Roman" w:hAnsi="Sakkal Majalla"/>
          <w:b/>
          <w:bCs/>
          <w:color w:val="auto"/>
          <w:sz w:val="36"/>
          <w:szCs w:val="36"/>
          <w:lang w:val="en-GB"/>
        </w:rPr>
        <w:t>.</w:t>
      </w:r>
    </w:p>
    <w:p w14:paraId="7C6A7663" w14:textId="77777777" w:rsidR="00FB784B" w:rsidRPr="00FB784B" w:rsidRDefault="00FB784B">
      <w:pPr>
        <w:numPr>
          <w:ilvl w:val="0"/>
          <w:numId w:val="136"/>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المقاطعات المتكررة</w:t>
      </w:r>
      <w:r w:rsidRPr="00FB784B">
        <w:rPr>
          <w:rFonts w:ascii="Sakkal Majalla" w:eastAsia="Times New Roman" w:hAnsi="Sakkal Majalla"/>
          <w:b/>
          <w:bCs/>
          <w:color w:val="auto"/>
          <w:sz w:val="36"/>
          <w:szCs w:val="36"/>
          <w:lang w:val="en-GB"/>
        </w:rPr>
        <w:t>.</w:t>
      </w:r>
    </w:p>
    <w:p w14:paraId="1B4CBECF" w14:textId="77777777" w:rsidR="00FB784B" w:rsidRPr="00FB784B" w:rsidRDefault="00FB784B">
      <w:pPr>
        <w:numPr>
          <w:ilvl w:val="0"/>
          <w:numId w:val="136"/>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المشكلات التقنية غير المعالجة</w:t>
      </w:r>
      <w:r w:rsidRPr="00FB784B">
        <w:rPr>
          <w:rFonts w:ascii="Sakkal Majalla" w:eastAsia="Times New Roman" w:hAnsi="Sakkal Majalla"/>
          <w:b/>
          <w:bCs/>
          <w:color w:val="auto"/>
          <w:sz w:val="36"/>
          <w:szCs w:val="36"/>
          <w:lang w:val="en-GB"/>
        </w:rPr>
        <w:t>.</w:t>
      </w:r>
    </w:p>
    <w:p w14:paraId="54385DFB" w14:textId="0A50F79E" w:rsidR="00FB784B" w:rsidRPr="00FB784B" w:rsidRDefault="00FB784B">
      <w:pPr>
        <w:numPr>
          <w:ilvl w:val="0"/>
          <w:numId w:val="136"/>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عدم توثيق القرارات</w:t>
      </w:r>
      <w:r w:rsidRPr="00FB784B">
        <w:rPr>
          <w:rFonts w:ascii="Sakkal Majalla" w:eastAsia="Times New Roman" w:hAnsi="Sakkal Majalla"/>
          <w:b/>
          <w:bCs/>
          <w:color w:val="auto"/>
          <w:sz w:val="36"/>
          <w:szCs w:val="36"/>
          <w:lang w:val="en-GB"/>
        </w:rPr>
        <w:t>.</w:t>
      </w:r>
    </w:p>
    <w:p w14:paraId="117A3F20" w14:textId="77777777" w:rsidR="00FB784B" w:rsidRPr="00FB784B" w:rsidRDefault="00FB784B" w:rsidP="00FB784B">
      <w:pPr>
        <w:spacing w:after="200" w:line="240" w:lineRule="auto"/>
        <w:jc w:val="center"/>
        <w:rPr>
          <w:rFonts w:ascii="Sakkal Majalla" w:eastAsia="Times New Roman" w:hAnsi="Sakkal Majalla"/>
          <w:b/>
          <w:bCs/>
          <w:color w:val="006666"/>
          <w:sz w:val="48"/>
          <w:szCs w:val="48"/>
          <w:lang w:val="en-GB"/>
        </w:rPr>
      </w:pPr>
      <w:r w:rsidRPr="00FB784B">
        <w:rPr>
          <w:rFonts w:ascii="Sakkal Majalla" w:eastAsia="Times New Roman" w:hAnsi="Sakkal Majalla"/>
          <w:b/>
          <w:bCs/>
          <w:color w:val="006666"/>
          <w:sz w:val="48"/>
          <w:szCs w:val="48"/>
          <w:rtl/>
        </w:rPr>
        <w:t>رابعاً: إدارة الاتصال عن بُعد</w:t>
      </w:r>
    </w:p>
    <w:p w14:paraId="19D4796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مقدمة</w:t>
      </w:r>
    </w:p>
    <w:p w14:paraId="074248E7"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مع انتشار نماذج العمل المرن والعمل عن بُعد، أصبح الاتصال الإلكتروني الوسيلة الأساسية للتنسيق وإدارة الأعمال. ولذلك تحتاج المؤسسات إلى تطوير أساليب فعالة لضمان استمرارية التواصل وتحقيق الإنتاجية رغم تباعد مواقع العاملين</w:t>
      </w:r>
      <w:r w:rsidRPr="00FB784B">
        <w:rPr>
          <w:rFonts w:ascii="Sakkal Majalla" w:eastAsia="Times New Roman" w:hAnsi="Sakkal Majalla"/>
          <w:b/>
          <w:bCs/>
          <w:color w:val="auto"/>
          <w:sz w:val="36"/>
          <w:szCs w:val="36"/>
          <w:lang w:val="en-GB"/>
        </w:rPr>
        <w:t>.</w:t>
      </w:r>
    </w:p>
    <w:p w14:paraId="14F36949"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مفهوم الاتصال عن بُعد</w:t>
      </w:r>
    </w:p>
    <w:p w14:paraId="591AE52B"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lastRenderedPageBreak/>
        <w:t>هو</w:t>
      </w:r>
      <w:r w:rsidRPr="00FB784B">
        <w:rPr>
          <w:rFonts w:ascii="Sakkal Majalla" w:eastAsia="Times New Roman" w:hAnsi="Sakkal Majalla"/>
          <w:b/>
          <w:bCs/>
          <w:color w:val="auto"/>
          <w:sz w:val="36"/>
          <w:szCs w:val="36"/>
          <w:lang w:val="en-GB"/>
        </w:rPr>
        <w:t>:</w:t>
      </w:r>
    </w:p>
    <w:p w14:paraId="77D67FAE"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lang w:val="en-GB"/>
        </w:rPr>
        <w:t>"</w:t>
      </w:r>
      <w:r w:rsidRPr="00FB784B">
        <w:rPr>
          <w:rFonts w:ascii="Sakkal Majalla" w:eastAsia="Times New Roman" w:hAnsi="Sakkal Majalla"/>
          <w:b/>
          <w:bCs/>
          <w:color w:val="auto"/>
          <w:sz w:val="36"/>
          <w:szCs w:val="36"/>
          <w:rtl/>
        </w:rPr>
        <w:t>إدارة عمليات التواصل والتنسيق بين الأفراد والفرق باستخدام الوسائل الرقمية دون الحاجة إلى التواجد المكاني المشترك</w:t>
      </w:r>
      <w:r w:rsidRPr="00FB784B">
        <w:rPr>
          <w:rFonts w:ascii="Sakkal Majalla" w:eastAsia="Times New Roman" w:hAnsi="Sakkal Majalla"/>
          <w:b/>
          <w:bCs/>
          <w:color w:val="auto"/>
          <w:sz w:val="36"/>
          <w:szCs w:val="36"/>
          <w:lang w:val="en-GB"/>
        </w:rPr>
        <w:t>."</w:t>
      </w:r>
    </w:p>
    <w:p w14:paraId="7AED26FA" w14:textId="77777777" w:rsidR="00FB784B" w:rsidRPr="000866F8" w:rsidRDefault="00FB784B" w:rsidP="00FB784B">
      <w:pPr>
        <w:spacing w:after="200" w:line="240" w:lineRule="auto"/>
        <w:rPr>
          <w:rFonts w:ascii="Sakkal Majalla" w:eastAsia="Times New Roman" w:hAnsi="Sakkal Majalla"/>
          <w:b/>
          <w:bCs/>
          <w:color w:val="C00000"/>
          <w:sz w:val="36"/>
          <w:szCs w:val="36"/>
          <w:lang w:val="en-GB"/>
        </w:rPr>
      </w:pPr>
      <w:r w:rsidRPr="000866F8">
        <w:rPr>
          <w:rFonts w:ascii="Sakkal Majalla" w:eastAsia="Times New Roman" w:hAnsi="Sakkal Majalla"/>
          <w:b/>
          <w:bCs/>
          <w:color w:val="C00000"/>
          <w:sz w:val="36"/>
          <w:szCs w:val="36"/>
          <w:rtl/>
        </w:rPr>
        <w:t>أهمية إدارة الاتصال عن بُعد</w:t>
      </w:r>
    </w:p>
    <w:p w14:paraId="76FD2CE5" w14:textId="633BE68C"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00FB784B" w:rsidRPr="00FB784B">
        <w:rPr>
          <w:rFonts w:ascii="Sakkal Majalla" w:eastAsia="Times New Roman" w:hAnsi="Sakkal Majalla"/>
          <w:b/>
          <w:bCs/>
          <w:color w:val="auto"/>
          <w:sz w:val="36"/>
          <w:szCs w:val="36"/>
          <w:lang w:val="en-GB"/>
        </w:rPr>
        <w:t xml:space="preserve"> </w:t>
      </w:r>
      <w:r w:rsidR="00FB784B" w:rsidRPr="00FB784B">
        <w:rPr>
          <w:rFonts w:ascii="Sakkal Majalla" w:eastAsia="Times New Roman" w:hAnsi="Sakkal Majalla"/>
          <w:b/>
          <w:bCs/>
          <w:color w:val="auto"/>
          <w:sz w:val="36"/>
          <w:szCs w:val="36"/>
          <w:rtl/>
        </w:rPr>
        <w:t>الحفاظ على استمرارية العمل</w:t>
      </w:r>
    </w:p>
    <w:p w14:paraId="69B03291"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ضمان تنفيذ المهام بغض النظر عن الموقع</w:t>
      </w:r>
      <w:r w:rsidRPr="00FB784B">
        <w:rPr>
          <w:rFonts w:ascii="Sakkal Majalla" w:eastAsia="Times New Roman" w:hAnsi="Sakkal Majalla"/>
          <w:b/>
          <w:bCs/>
          <w:color w:val="auto"/>
          <w:sz w:val="36"/>
          <w:szCs w:val="36"/>
          <w:lang w:val="en-GB"/>
        </w:rPr>
        <w:t>.</w:t>
      </w:r>
    </w:p>
    <w:p w14:paraId="2790DBBD" w14:textId="7F812206"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00FB784B" w:rsidRPr="00FB784B">
        <w:rPr>
          <w:rFonts w:ascii="Sakkal Majalla" w:eastAsia="Times New Roman" w:hAnsi="Sakkal Majalla"/>
          <w:b/>
          <w:bCs/>
          <w:color w:val="auto"/>
          <w:sz w:val="36"/>
          <w:szCs w:val="36"/>
          <w:rtl/>
        </w:rPr>
        <w:t>تعزيز التعاون</w:t>
      </w:r>
    </w:p>
    <w:p w14:paraId="7B4AAD2F"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ربط العاملين ببعضهم البعض</w:t>
      </w:r>
      <w:r w:rsidRPr="00FB784B">
        <w:rPr>
          <w:rFonts w:ascii="Sakkal Majalla" w:eastAsia="Times New Roman" w:hAnsi="Sakkal Majalla"/>
          <w:b/>
          <w:bCs/>
          <w:color w:val="auto"/>
          <w:sz w:val="36"/>
          <w:szCs w:val="36"/>
          <w:lang w:val="en-GB"/>
        </w:rPr>
        <w:t>.</w:t>
      </w:r>
    </w:p>
    <w:p w14:paraId="7AE2E7DF" w14:textId="0478A47B"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00FB784B" w:rsidRPr="00FB784B">
        <w:rPr>
          <w:rFonts w:ascii="Sakkal Majalla" w:eastAsia="Times New Roman" w:hAnsi="Sakkal Majalla"/>
          <w:b/>
          <w:bCs/>
          <w:color w:val="auto"/>
          <w:sz w:val="36"/>
          <w:szCs w:val="36"/>
          <w:lang w:val="en-GB"/>
        </w:rPr>
        <w:t xml:space="preserve"> </w:t>
      </w:r>
      <w:r w:rsidR="00FB784B" w:rsidRPr="00FB784B">
        <w:rPr>
          <w:rFonts w:ascii="Sakkal Majalla" w:eastAsia="Times New Roman" w:hAnsi="Sakkal Majalla"/>
          <w:b/>
          <w:bCs/>
          <w:color w:val="auto"/>
          <w:sz w:val="36"/>
          <w:szCs w:val="36"/>
          <w:rtl/>
        </w:rPr>
        <w:t>تحسين المتابعة</w:t>
      </w:r>
    </w:p>
    <w:p w14:paraId="6DE64354"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مراقبة التقدم والإنجاز</w:t>
      </w:r>
      <w:r w:rsidRPr="00FB784B">
        <w:rPr>
          <w:rFonts w:ascii="Sakkal Majalla" w:eastAsia="Times New Roman" w:hAnsi="Sakkal Majalla"/>
          <w:b/>
          <w:bCs/>
          <w:color w:val="auto"/>
          <w:sz w:val="36"/>
          <w:szCs w:val="36"/>
          <w:lang w:val="en-GB"/>
        </w:rPr>
        <w:t>.</w:t>
      </w:r>
    </w:p>
    <w:p w14:paraId="35B1EE51" w14:textId="4068FFA8"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00FB784B" w:rsidRPr="00FB784B">
        <w:rPr>
          <w:rFonts w:ascii="Sakkal Majalla" w:eastAsia="Times New Roman" w:hAnsi="Sakkal Majalla"/>
          <w:b/>
          <w:bCs/>
          <w:color w:val="auto"/>
          <w:sz w:val="36"/>
          <w:szCs w:val="36"/>
          <w:lang w:val="en-GB"/>
        </w:rPr>
        <w:t xml:space="preserve"> </w:t>
      </w:r>
      <w:r w:rsidR="00FB784B" w:rsidRPr="00FB784B">
        <w:rPr>
          <w:rFonts w:ascii="Sakkal Majalla" w:eastAsia="Times New Roman" w:hAnsi="Sakkal Majalla"/>
          <w:b/>
          <w:bCs/>
          <w:color w:val="auto"/>
          <w:sz w:val="36"/>
          <w:szCs w:val="36"/>
          <w:rtl/>
        </w:rPr>
        <w:t>دعم اتخاذ القرار</w:t>
      </w:r>
    </w:p>
    <w:p w14:paraId="06107C8F"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توفير المعلومات اللازمة في الوقت المناسب</w:t>
      </w:r>
      <w:r w:rsidRPr="00FB784B">
        <w:rPr>
          <w:rFonts w:ascii="Sakkal Majalla" w:eastAsia="Times New Roman" w:hAnsi="Sakkal Majalla"/>
          <w:b/>
          <w:bCs/>
          <w:color w:val="auto"/>
          <w:sz w:val="36"/>
          <w:szCs w:val="36"/>
          <w:lang w:val="en-GB"/>
        </w:rPr>
        <w:t>.</w:t>
      </w:r>
    </w:p>
    <w:p w14:paraId="41873957" w14:textId="77777777" w:rsidR="00FB784B" w:rsidRPr="000866F8" w:rsidRDefault="00FB784B" w:rsidP="00FB784B">
      <w:pPr>
        <w:spacing w:after="200" w:line="240" w:lineRule="auto"/>
        <w:rPr>
          <w:rFonts w:ascii="Sakkal Majalla" w:eastAsia="Times New Roman" w:hAnsi="Sakkal Majalla"/>
          <w:b/>
          <w:bCs/>
          <w:color w:val="C00000"/>
          <w:sz w:val="36"/>
          <w:szCs w:val="36"/>
          <w:lang w:val="en-GB"/>
        </w:rPr>
      </w:pPr>
      <w:r w:rsidRPr="000866F8">
        <w:rPr>
          <w:rFonts w:ascii="Sakkal Majalla" w:eastAsia="Times New Roman" w:hAnsi="Sakkal Majalla"/>
          <w:b/>
          <w:bCs/>
          <w:color w:val="C00000"/>
          <w:sz w:val="36"/>
          <w:szCs w:val="36"/>
          <w:rtl/>
        </w:rPr>
        <w:t>تحديات الاتصال عن بُعد</w:t>
      </w:r>
    </w:p>
    <w:p w14:paraId="7BAF8BB4" w14:textId="77777777" w:rsidR="00FB784B" w:rsidRPr="00FB784B" w:rsidRDefault="00FB784B">
      <w:pPr>
        <w:numPr>
          <w:ilvl w:val="0"/>
          <w:numId w:val="137"/>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ضعف التفاعل المباشر</w:t>
      </w:r>
      <w:r w:rsidRPr="00FB784B">
        <w:rPr>
          <w:rFonts w:ascii="Sakkal Majalla" w:eastAsia="Times New Roman" w:hAnsi="Sakkal Majalla"/>
          <w:b/>
          <w:bCs/>
          <w:color w:val="auto"/>
          <w:sz w:val="36"/>
          <w:szCs w:val="36"/>
          <w:lang w:val="en-GB"/>
        </w:rPr>
        <w:t>.</w:t>
      </w:r>
    </w:p>
    <w:p w14:paraId="188F7513" w14:textId="77777777" w:rsidR="00FB784B" w:rsidRPr="00FB784B" w:rsidRDefault="00FB784B">
      <w:pPr>
        <w:numPr>
          <w:ilvl w:val="0"/>
          <w:numId w:val="137"/>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سوء فهم الرسائل</w:t>
      </w:r>
      <w:r w:rsidRPr="00FB784B">
        <w:rPr>
          <w:rFonts w:ascii="Sakkal Majalla" w:eastAsia="Times New Roman" w:hAnsi="Sakkal Majalla"/>
          <w:b/>
          <w:bCs/>
          <w:color w:val="auto"/>
          <w:sz w:val="36"/>
          <w:szCs w:val="36"/>
          <w:lang w:val="en-GB"/>
        </w:rPr>
        <w:t>.</w:t>
      </w:r>
    </w:p>
    <w:p w14:paraId="528B16F8" w14:textId="77777777" w:rsidR="00FB784B" w:rsidRPr="00FB784B" w:rsidRDefault="00FB784B">
      <w:pPr>
        <w:numPr>
          <w:ilvl w:val="0"/>
          <w:numId w:val="137"/>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اختلاف المناطق الزمنية</w:t>
      </w:r>
      <w:r w:rsidRPr="00FB784B">
        <w:rPr>
          <w:rFonts w:ascii="Sakkal Majalla" w:eastAsia="Times New Roman" w:hAnsi="Sakkal Majalla"/>
          <w:b/>
          <w:bCs/>
          <w:color w:val="auto"/>
          <w:sz w:val="36"/>
          <w:szCs w:val="36"/>
          <w:lang w:val="en-GB"/>
        </w:rPr>
        <w:t>.</w:t>
      </w:r>
    </w:p>
    <w:p w14:paraId="3CFD035B" w14:textId="77777777" w:rsidR="00FB784B" w:rsidRPr="00FB784B" w:rsidRDefault="00FB784B">
      <w:pPr>
        <w:numPr>
          <w:ilvl w:val="0"/>
          <w:numId w:val="137"/>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ضعف المتابعة</w:t>
      </w:r>
      <w:r w:rsidRPr="00FB784B">
        <w:rPr>
          <w:rFonts w:ascii="Sakkal Majalla" w:eastAsia="Times New Roman" w:hAnsi="Sakkal Majalla"/>
          <w:b/>
          <w:bCs/>
          <w:color w:val="auto"/>
          <w:sz w:val="36"/>
          <w:szCs w:val="36"/>
          <w:lang w:val="en-GB"/>
        </w:rPr>
        <w:t>.</w:t>
      </w:r>
    </w:p>
    <w:p w14:paraId="51769D0A" w14:textId="77777777" w:rsidR="00FB784B" w:rsidRPr="00FB784B" w:rsidRDefault="00FB784B">
      <w:pPr>
        <w:numPr>
          <w:ilvl w:val="0"/>
          <w:numId w:val="137"/>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المشكلات التقنية</w:t>
      </w:r>
      <w:r w:rsidRPr="00FB784B">
        <w:rPr>
          <w:rFonts w:ascii="Sakkal Majalla" w:eastAsia="Times New Roman" w:hAnsi="Sakkal Majalla"/>
          <w:b/>
          <w:bCs/>
          <w:color w:val="auto"/>
          <w:sz w:val="36"/>
          <w:szCs w:val="36"/>
          <w:lang w:val="en-GB"/>
        </w:rPr>
        <w:t>.</w:t>
      </w:r>
    </w:p>
    <w:p w14:paraId="72A46F0F" w14:textId="77777777" w:rsidR="000866F8" w:rsidRDefault="000866F8" w:rsidP="00FB784B">
      <w:pPr>
        <w:spacing w:after="200" w:line="240" w:lineRule="auto"/>
        <w:rPr>
          <w:rFonts w:ascii="Sakkal Majalla" w:eastAsia="Times New Roman" w:hAnsi="Sakkal Majalla"/>
          <w:b/>
          <w:bCs/>
          <w:color w:val="C00000"/>
          <w:sz w:val="36"/>
          <w:szCs w:val="36"/>
          <w:rtl/>
        </w:rPr>
      </w:pPr>
    </w:p>
    <w:p w14:paraId="69468E62" w14:textId="77777777" w:rsidR="000866F8" w:rsidRDefault="000866F8" w:rsidP="00FB784B">
      <w:pPr>
        <w:spacing w:after="200" w:line="240" w:lineRule="auto"/>
        <w:rPr>
          <w:rFonts w:ascii="Sakkal Majalla" w:eastAsia="Times New Roman" w:hAnsi="Sakkal Majalla"/>
          <w:b/>
          <w:bCs/>
          <w:color w:val="C00000"/>
          <w:sz w:val="36"/>
          <w:szCs w:val="36"/>
          <w:rtl/>
        </w:rPr>
      </w:pPr>
    </w:p>
    <w:p w14:paraId="4E736073" w14:textId="2945792D" w:rsidR="00FB784B" w:rsidRPr="000866F8" w:rsidRDefault="00FB784B" w:rsidP="00FB784B">
      <w:pPr>
        <w:spacing w:after="200" w:line="240" w:lineRule="auto"/>
        <w:rPr>
          <w:rFonts w:ascii="Sakkal Majalla" w:eastAsia="Times New Roman" w:hAnsi="Sakkal Majalla"/>
          <w:b/>
          <w:bCs/>
          <w:color w:val="C00000"/>
          <w:sz w:val="36"/>
          <w:szCs w:val="36"/>
          <w:lang w:val="en-GB"/>
        </w:rPr>
      </w:pPr>
      <w:r w:rsidRPr="000866F8">
        <w:rPr>
          <w:rFonts w:ascii="Sakkal Majalla" w:eastAsia="Times New Roman" w:hAnsi="Sakkal Majalla"/>
          <w:b/>
          <w:bCs/>
          <w:color w:val="C00000"/>
          <w:sz w:val="36"/>
          <w:szCs w:val="36"/>
          <w:rtl/>
        </w:rPr>
        <w:lastRenderedPageBreak/>
        <w:t>استراتيجيات إدارة الاتصال عن بُعد</w:t>
      </w:r>
    </w:p>
    <w:p w14:paraId="3B47F11F"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تحديد قنوات الاتصال</w:t>
      </w:r>
    </w:p>
    <w:p w14:paraId="51FA07D4"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توضيح الوسيلة المناسبة لكل نوع من التواصل</w:t>
      </w:r>
      <w:r w:rsidRPr="00FB784B">
        <w:rPr>
          <w:rFonts w:ascii="Sakkal Majalla" w:eastAsia="Times New Roman" w:hAnsi="Sakkal Majalla"/>
          <w:b/>
          <w:bCs/>
          <w:color w:val="auto"/>
          <w:sz w:val="36"/>
          <w:szCs w:val="36"/>
          <w:lang w:val="en-GB"/>
        </w:rPr>
        <w:t>.</w:t>
      </w:r>
    </w:p>
    <w:p w14:paraId="000B3A7E"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وضع قواعد واضحة</w:t>
      </w:r>
    </w:p>
    <w:p w14:paraId="49CFAB85"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تنظيم أوقات التواصل والاستجابة</w:t>
      </w:r>
      <w:r w:rsidRPr="00FB784B">
        <w:rPr>
          <w:rFonts w:ascii="Sakkal Majalla" w:eastAsia="Times New Roman" w:hAnsi="Sakkal Majalla"/>
          <w:b/>
          <w:bCs/>
          <w:color w:val="auto"/>
          <w:sz w:val="36"/>
          <w:szCs w:val="36"/>
          <w:lang w:val="en-GB"/>
        </w:rPr>
        <w:t>.</w:t>
      </w:r>
    </w:p>
    <w:p w14:paraId="3EF3EC8D"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الاجتماعات الدورية</w:t>
      </w:r>
    </w:p>
    <w:p w14:paraId="2EC6BF8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لضمان المتابعة المستمرة</w:t>
      </w:r>
      <w:r w:rsidRPr="00FB784B">
        <w:rPr>
          <w:rFonts w:ascii="Sakkal Majalla" w:eastAsia="Times New Roman" w:hAnsi="Sakkal Majalla"/>
          <w:b/>
          <w:bCs/>
          <w:color w:val="auto"/>
          <w:sz w:val="36"/>
          <w:szCs w:val="36"/>
          <w:lang w:val="en-GB"/>
        </w:rPr>
        <w:t>.</w:t>
      </w:r>
    </w:p>
    <w:p w14:paraId="19AE83E0"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توثيق المعلومات</w:t>
      </w:r>
    </w:p>
    <w:p w14:paraId="5705D615"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حفظ القرارات والمهام بصورة منظمة</w:t>
      </w:r>
      <w:r w:rsidRPr="00FB784B">
        <w:rPr>
          <w:rFonts w:ascii="Sakkal Majalla" w:eastAsia="Times New Roman" w:hAnsi="Sakkal Majalla"/>
          <w:b/>
          <w:bCs/>
          <w:color w:val="auto"/>
          <w:sz w:val="36"/>
          <w:szCs w:val="36"/>
          <w:lang w:val="en-GB"/>
        </w:rPr>
        <w:t>.</w:t>
      </w:r>
    </w:p>
    <w:p w14:paraId="15F2B5D4"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تعزيز التواصل الإنساني</w:t>
      </w:r>
    </w:p>
    <w:p w14:paraId="1B364376"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الاهتمام بالعلاقات المهنية رغم البعد الجغرافي</w:t>
      </w:r>
      <w:r w:rsidRPr="00FB784B">
        <w:rPr>
          <w:rFonts w:ascii="Sakkal Majalla" w:eastAsia="Times New Roman" w:hAnsi="Sakkal Majalla"/>
          <w:b/>
          <w:bCs/>
          <w:color w:val="auto"/>
          <w:sz w:val="36"/>
          <w:szCs w:val="36"/>
          <w:lang w:val="en-GB"/>
        </w:rPr>
        <w:t>.</w:t>
      </w:r>
    </w:p>
    <w:p w14:paraId="0BC6B740" w14:textId="77777777" w:rsidR="00FB784B" w:rsidRPr="000866F8" w:rsidRDefault="00FB784B" w:rsidP="00FB784B">
      <w:pPr>
        <w:spacing w:after="200" w:line="240" w:lineRule="auto"/>
        <w:rPr>
          <w:rFonts w:ascii="Sakkal Majalla" w:eastAsia="Times New Roman" w:hAnsi="Sakkal Majalla"/>
          <w:b/>
          <w:bCs/>
          <w:color w:val="C00000"/>
          <w:sz w:val="36"/>
          <w:szCs w:val="36"/>
          <w:lang w:val="en-GB"/>
        </w:rPr>
      </w:pPr>
      <w:r w:rsidRPr="000866F8">
        <w:rPr>
          <w:rFonts w:ascii="Sakkal Majalla" w:eastAsia="Times New Roman" w:hAnsi="Sakkal Majalla"/>
          <w:b/>
          <w:bCs/>
          <w:color w:val="C00000"/>
          <w:sz w:val="36"/>
          <w:szCs w:val="36"/>
          <w:rtl/>
        </w:rPr>
        <w:t>مهارات مهمة للاتصال عن بُعد</w:t>
      </w:r>
    </w:p>
    <w:p w14:paraId="6170BA43" w14:textId="77777777" w:rsidR="00FB784B" w:rsidRPr="00FB784B" w:rsidRDefault="00FB784B">
      <w:pPr>
        <w:numPr>
          <w:ilvl w:val="0"/>
          <w:numId w:val="138"/>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إدارة الوقت</w:t>
      </w:r>
      <w:r w:rsidRPr="00FB784B">
        <w:rPr>
          <w:rFonts w:ascii="Sakkal Majalla" w:eastAsia="Times New Roman" w:hAnsi="Sakkal Majalla"/>
          <w:b/>
          <w:bCs/>
          <w:color w:val="auto"/>
          <w:sz w:val="36"/>
          <w:szCs w:val="36"/>
          <w:lang w:val="en-GB"/>
        </w:rPr>
        <w:t>.</w:t>
      </w:r>
    </w:p>
    <w:p w14:paraId="3CA67608" w14:textId="77777777" w:rsidR="00FB784B" w:rsidRPr="00FB784B" w:rsidRDefault="00FB784B">
      <w:pPr>
        <w:numPr>
          <w:ilvl w:val="0"/>
          <w:numId w:val="138"/>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التواصل الكتابي</w:t>
      </w:r>
      <w:r w:rsidRPr="00FB784B">
        <w:rPr>
          <w:rFonts w:ascii="Sakkal Majalla" w:eastAsia="Times New Roman" w:hAnsi="Sakkal Majalla"/>
          <w:b/>
          <w:bCs/>
          <w:color w:val="auto"/>
          <w:sz w:val="36"/>
          <w:szCs w:val="36"/>
          <w:lang w:val="en-GB"/>
        </w:rPr>
        <w:t>.</w:t>
      </w:r>
    </w:p>
    <w:p w14:paraId="590AD4A4" w14:textId="77777777" w:rsidR="00FB784B" w:rsidRPr="00FB784B" w:rsidRDefault="00FB784B">
      <w:pPr>
        <w:numPr>
          <w:ilvl w:val="0"/>
          <w:numId w:val="138"/>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المتابعة</w:t>
      </w:r>
      <w:r w:rsidRPr="00FB784B">
        <w:rPr>
          <w:rFonts w:ascii="Sakkal Majalla" w:eastAsia="Times New Roman" w:hAnsi="Sakkal Majalla"/>
          <w:b/>
          <w:bCs/>
          <w:color w:val="auto"/>
          <w:sz w:val="36"/>
          <w:szCs w:val="36"/>
          <w:lang w:val="en-GB"/>
        </w:rPr>
        <w:t>.</w:t>
      </w:r>
    </w:p>
    <w:p w14:paraId="0F8C7937" w14:textId="77777777" w:rsidR="00FB784B" w:rsidRPr="00FB784B" w:rsidRDefault="00FB784B">
      <w:pPr>
        <w:numPr>
          <w:ilvl w:val="0"/>
          <w:numId w:val="138"/>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التنظيم</w:t>
      </w:r>
      <w:r w:rsidRPr="00FB784B">
        <w:rPr>
          <w:rFonts w:ascii="Sakkal Majalla" w:eastAsia="Times New Roman" w:hAnsi="Sakkal Majalla"/>
          <w:b/>
          <w:bCs/>
          <w:color w:val="auto"/>
          <w:sz w:val="36"/>
          <w:szCs w:val="36"/>
          <w:lang w:val="en-GB"/>
        </w:rPr>
        <w:t>.</w:t>
      </w:r>
    </w:p>
    <w:p w14:paraId="1B12DA18" w14:textId="77777777" w:rsidR="00FB784B" w:rsidRPr="00FB784B" w:rsidRDefault="00FB784B">
      <w:pPr>
        <w:numPr>
          <w:ilvl w:val="0"/>
          <w:numId w:val="138"/>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استخدام التكنولوجيا</w:t>
      </w:r>
      <w:r w:rsidRPr="00FB784B">
        <w:rPr>
          <w:rFonts w:ascii="Sakkal Majalla" w:eastAsia="Times New Roman" w:hAnsi="Sakkal Majalla"/>
          <w:b/>
          <w:bCs/>
          <w:color w:val="auto"/>
          <w:sz w:val="36"/>
          <w:szCs w:val="36"/>
          <w:lang w:val="en-GB"/>
        </w:rPr>
        <w:t>.</w:t>
      </w:r>
    </w:p>
    <w:p w14:paraId="3D459D84" w14:textId="52D13A0A" w:rsidR="00FB784B" w:rsidRDefault="00FB784B" w:rsidP="00FB784B">
      <w:pPr>
        <w:spacing w:after="200" w:line="240" w:lineRule="auto"/>
        <w:rPr>
          <w:rFonts w:ascii="Sakkal Majalla" w:eastAsia="Times New Roman" w:hAnsi="Sakkal Majalla"/>
          <w:b/>
          <w:bCs/>
          <w:color w:val="auto"/>
          <w:sz w:val="36"/>
          <w:szCs w:val="36"/>
          <w:rtl/>
          <w:lang w:val="en-GB"/>
        </w:rPr>
      </w:pPr>
    </w:p>
    <w:p w14:paraId="563080C8" w14:textId="77777777" w:rsidR="000866F8" w:rsidRDefault="000866F8" w:rsidP="00FB784B">
      <w:pPr>
        <w:spacing w:after="200" w:line="240" w:lineRule="auto"/>
        <w:rPr>
          <w:rFonts w:ascii="Sakkal Majalla" w:eastAsia="Times New Roman" w:hAnsi="Sakkal Majalla"/>
          <w:b/>
          <w:bCs/>
          <w:color w:val="auto"/>
          <w:sz w:val="36"/>
          <w:szCs w:val="36"/>
          <w:rtl/>
          <w:lang w:val="en-GB"/>
        </w:rPr>
      </w:pPr>
    </w:p>
    <w:p w14:paraId="506018F2" w14:textId="77777777" w:rsidR="000866F8" w:rsidRDefault="000866F8" w:rsidP="00FB784B">
      <w:pPr>
        <w:spacing w:after="200" w:line="240" w:lineRule="auto"/>
        <w:rPr>
          <w:rFonts w:ascii="Sakkal Majalla" w:eastAsia="Times New Roman" w:hAnsi="Sakkal Majalla"/>
          <w:b/>
          <w:bCs/>
          <w:color w:val="auto"/>
          <w:sz w:val="36"/>
          <w:szCs w:val="36"/>
          <w:rtl/>
          <w:lang w:val="en-GB"/>
        </w:rPr>
      </w:pPr>
    </w:p>
    <w:p w14:paraId="32B89FC7" w14:textId="77777777" w:rsidR="00FB784B" w:rsidRPr="000866F8" w:rsidRDefault="00FB784B" w:rsidP="000866F8">
      <w:pPr>
        <w:spacing w:after="200" w:line="240" w:lineRule="auto"/>
        <w:jc w:val="center"/>
        <w:rPr>
          <w:rFonts w:ascii="Sakkal Majalla" w:eastAsia="Times New Roman" w:hAnsi="Sakkal Majalla"/>
          <w:b/>
          <w:bCs/>
          <w:color w:val="006666"/>
          <w:sz w:val="44"/>
          <w:szCs w:val="44"/>
          <w:lang w:val="en-GB"/>
        </w:rPr>
      </w:pPr>
      <w:r w:rsidRPr="000866F8">
        <w:rPr>
          <w:rFonts w:ascii="Sakkal Majalla" w:eastAsia="Times New Roman" w:hAnsi="Sakkal Majalla"/>
          <w:b/>
          <w:bCs/>
          <w:color w:val="006666"/>
          <w:sz w:val="44"/>
          <w:szCs w:val="44"/>
          <w:rtl/>
        </w:rPr>
        <w:lastRenderedPageBreak/>
        <w:t>خامساً: تجنب أخطاء التواصل الإلكتروني</w:t>
      </w:r>
    </w:p>
    <w:p w14:paraId="6FD6726D"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مقدمة</w:t>
      </w:r>
    </w:p>
    <w:p w14:paraId="10F0B756"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رغم سهولة وسرعة التواصل الإلكتروني، إلا أنه يحمل العديد من المخاطر إذا لم يتم استخدامه بطريقة صحيحة. فالأخطاء البسيطة قد تؤدي إلى سوء فهم أو مشكلات مهنية أو حتى الإضرار بسمعة المؤسسة</w:t>
      </w:r>
      <w:r w:rsidRPr="00FB784B">
        <w:rPr>
          <w:rFonts w:ascii="Sakkal Majalla" w:eastAsia="Times New Roman" w:hAnsi="Sakkal Majalla"/>
          <w:b/>
          <w:bCs/>
          <w:color w:val="auto"/>
          <w:sz w:val="36"/>
          <w:szCs w:val="36"/>
          <w:lang w:val="en-GB"/>
        </w:rPr>
        <w:t>.</w:t>
      </w:r>
    </w:p>
    <w:p w14:paraId="7DB61BE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أهمية تجنب الأخطاء</w:t>
      </w:r>
    </w:p>
    <w:p w14:paraId="4E597FED" w14:textId="77777777" w:rsidR="00FB784B" w:rsidRPr="00FB784B" w:rsidRDefault="00FB784B">
      <w:pPr>
        <w:numPr>
          <w:ilvl w:val="0"/>
          <w:numId w:val="139"/>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تحسين جودة التواصل</w:t>
      </w:r>
      <w:r w:rsidRPr="00FB784B">
        <w:rPr>
          <w:rFonts w:ascii="Sakkal Majalla" w:eastAsia="Times New Roman" w:hAnsi="Sakkal Majalla"/>
          <w:b/>
          <w:bCs/>
          <w:color w:val="auto"/>
          <w:sz w:val="36"/>
          <w:szCs w:val="36"/>
          <w:lang w:val="en-GB"/>
        </w:rPr>
        <w:t>.</w:t>
      </w:r>
    </w:p>
    <w:p w14:paraId="5A8D8F9F" w14:textId="77777777" w:rsidR="00FB784B" w:rsidRPr="00FB784B" w:rsidRDefault="00FB784B">
      <w:pPr>
        <w:numPr>
          <w:ilvl w:val="0"/>
          <w:numId w:val="139"/>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تقليل سوء الفهم</w:t>
      </w:r>
      <w:r w:rsidRPr="00FB784B">
        <w:rPr>
          <w:rFonts w:ascii="Sakkal Majalla" w:eastAsia="Times New Roman" w:hAnsi="Sakkal Majalla"/>
          <w:b/>
          <w:bCs/>
          <w:color w:val="auto"/>
          <w:sz w:val="36"/>
          <w:szCs w:val="36"/>
          <w:lang w:val="en-GB"/>
        </w:rPr>
        <w:t>.</w:t>
      </w:r>
    </w:p>
    <w:p w14:paraId="03CBAF84" w14:textId="77777777" w:rsidR="00FB784B" w:rsidRPr="00FB784B" w:rsidRDefault="00FB784B">
      <w:pPr>
        <w:numPr>
          <w:ilvl w:val="0"/>
          <w:numId w:val="139"/>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تعزيز الاحترافية</w:t>
      </w:r>
      <w:r w:rsidRPr="00FB784B">
        <w:rPr>
          <w:rFonts w:ascii="Sakkal Majalla" w:eastAsia="Times New Roman" w:hAnsi="Sakkal Majalla"/>
          <w:b/>
          <w:bCs/>
          <w:color w:val="auto"/>
          <w:sz w:val="36"/>
          <w:szCs w:val="36"/>
          <w:lang w:val="en-GB"/>
        </w:rPr>
        <w:t>.</w:t>
      </w:r>
    </w:p>
    <w:p w14:paraId="38190BE2" w14:textId="77777777" w:rsidR="00FB784B" w:rsidRPr="00FB784B" w:rsidRDefault="00FB784B">
      <w:pPr>
        <w:numPr>
          <w:ilvl w:val="0"/>
          <w:numId w:val="139"/>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حماية المعلومات</w:t>
      </w:r>
      <w:r w:rsidRPr="00FB784B">
        <w:rPr>
          <w:rFonts w:ascii="Sakkal Majalla" w:eastAsia="Times New Roman" w:hAnsi="Sakkal Majalla"/>
          <w:b/>
          <w:bCs/>
          <w:color w:val="auto"/>
          <w:sz w:val="36"/>
          <w:szCs w:val="36"/>
          <w:lang w:val="en-GB"/>
        </w:rPr>
        <w:t>.</w:t>
      </w:r>
    </w:p>
    <w:p w14:paraId="33E9A808" w14:textId="77777777" w:rsidR="00FB784B" w:rsidRPr="00FB784B" w:rsidRDefault="00FB784B">
      <w:pPr>
        <w:numPr>
          <w:ilvl w:val="0"/>
          <w:numId w:val="139"/>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دعم العلاقات المهنية</w:t>
      </w:r>
      <w:r w:rsidRPr="00FB784B">
        <w:rPr>
          <w:rFonts w:ascii="Sakkal Majalla" w:eastAsia="Times New Roman" w:hAnsi="Sakkal Majalla"/>
          <w:b/>
          <w:bCs/>
          <w:color w:val="auto"/>
          <w:sz w:val="36"/>
          <w:szCs w:val="36"/>
          <w:lang w:val="en-GB"/>
        </w:rPr>
        <w:t>.</w:t>
      </w:r>
    </w:p>
    <w:p w14:paraId="25E006F6" w14:textId="77777777" w:rsidR="00FB784B" w:rsidRPr="000866F8" w:rsidRDefault="00FB784B" w:rsidP="00FB784B">
      <w:pPr>
        <w:spacing w:after="200" w:line="240" w:lineRule="auto"/>
        <w:rPr>
          <w:rFonts w:ascii="Sakkal Majalla" w:eastAsia="Times New Roman" w:hAnsi="Sakkal Majalla"/>
          <w:b/>
          <w:bCs/>
          <w:color w:val="C00000"/>
          <w:sz w:val="36"/>
          <w:szCs w:val="36"/>
          <w:lang w:val="en-GB"/>
        </w:rPr>
      </w:pPr>
      <w:r w:rsidRPr="000866F8">
        <w:rPr>
          <w:rFonts w:ascii="Sakkal Majalla" w:eastAsia="Times New Roman" w:hAnsi="Sakkal Majalla"/>
          <w:b/>
          <w:bCs/>
          <w:color w:val="C00000"/>
          <w:sz w:val="36"/>
          <w:szCs w:val="36"/>
          <w:rtl/>
        </w:rPr>
        <w:t>أبرز أخطاء التواصل الإلكتروني</w:t>
      </w:r>
    </w:p>
    <w:p w14:paraId="1E77CCDB" w14:textId="5AB1C862"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w:t>
      </w:r>
      <w:r w:rsidR="00FB784B" w:rsidRPr="00FB784B">
        <w:rPr>
          <w:rFonts w:ascii="Sakkal Majalla" w:eastAsia="Times New Roman" w:hAnsi="Sakkal Majalla"/>
          <w:b/>
          <w:bCs/>
          <w:color w:val="auto"/>
          <w:sz w:val="36"/>
          <w:szCs w:val="36"/>
          <w:lang w:val="en-GB"/>
        </w:rPr>
        <w:t xml:space="preserve"> </w:t>
      </w:r>
      <w:r w:rsidR="00FB784B" w:rsidRPr="00FB784B">
        <w:rPr>
          <w:rFonts w:ascii="Sakkal Majalla" w:eastAsia="Times New Roman" w:hAnsi="Sakkal Majalla"/>
          <w:b/>
          <w:bCs/>
          <w:color w:val="auto"/>
          <w:sz w:val="36"/>
          <w:szCs w:val="36"/>
          <w:rtl/>
        </w:rPr>
        <w:t>الغموض في الرسائل</w:t>
      </w:r>
    </w:p>
    <w:p w14:paraId="74FABDF4"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إرسال رسائل غير واضحة أو ناقصة</w:t>
      </w:r>
      <w:r w:rsidRPr="00FB784B">
        <w:rPr>
          <w:rFonts w:ascii="Sakkal Majalla" w:eastAsia="Times New Roman" w:hAnsi="Sakkal Majalla"/>
          <w:b/>
          <w:bCs/>
          <w:color w:val="auto"/>
          <w:sz w:val="36"/>
          <w:szCs w:val="36"/>
          <w:lang w:val="en-GB"/>
        </w:rPr>
        <w:t>.</w:t>
      </w:r>
    </w:p>
    <w:p w14:paraId="52563605" w14:textId="657B01B0"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2.</w:t>
      </w:r>
      <w:r w:rsidR="00FB784B" w:rsidRPr="00FB784B">
        <w:rPr>
          <w:rFonts w:ascii="Sakkal Majalla" w:eastAsia="Times New Roman" w:hAnsi="Sakkal Majalla"/>
          <w:b/>
          <w:bCs/>
          <w:color w:val="auto"/>
          <w:sz w:val="36"/>
          <w:szCs w:val="36"/>
          <w:lang w:val="en-GB"/>
        </w:rPr>
        <w:t xml:space="preserve"> </w:t>
      </w:r>
      <w:r w:rsidR="00FB784B" w:rsidRPr="00FB784B">
        <w:rPr>
          <w:rFonts w:ascii="Sakkal Majalla" w:eastAsia="Times New Roman" w:hAnsi="Sakkal Majalla"/>
          <w:b/>
          <w:bCs/>
          <w:color w:val="auto"/>
          <w:sz w:val="36"/>
          <w:szCs w:val="36"/>
          <w:rtl/>
        </w:rPr>
        <w:t>الأخطاء اللغوية والإملائية</w:t>
      </w:r>
    </w:p>
    <w:p w14:paraId="50634BBC"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تؤثر على الاحترافية والمصداقية</w:t>
      </w:r>
      <w:r w:rsidRPr="00FB784B">
        <w:rPr>
          <w:rFonts w:ascii="Sakkal Majalla" w:eastAsia="Times New Roman" w:hAnsi="Sakkal Majalla"/>
          <w:b/>
          <w:bCs/>
          <w:color w:val="auto"/>
          <w:sz w:val="36"/>
          <w:szCs w:val="36"/>
          <w:lang w:val="en-GB"/>
        </w:rPr>
        <w:t>.</w:t>
      </w:r>
    </w:p>
    <w:p w14:paraId="0C5D570C" w14:textId="6F1225BB"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3.</w:t>
      </w:r>
      <w:r w:rsidR="00FB784B" w:rsidRPr="00FB784B">
        <w:rPr>
          <w:rFonts w:ascii="Sakkal Majalla" w:eastAsia="Times New Roman" w:hAnsi="Sakkal Majalla"/>
          <w:b/>
          <w:bCs/>
          <w:color w:val="auto"/>
          <w:sz w:val="36"/>
          <w:szCs w:val="36"/>
          <w:lang w:val="en-GB"/>
        </w:rPr>
        <w:t xml:space="preserve"> </w:t>
      </w:r>
      <w:r w:rsidR="00FB784B" w:rsidRPr="00FB784B">
        <w:rPr>
          <w:rFonts w:ascii="Sakkal Majalla" w:eastAsia="Times New Roman" w:hAnsi="Sakkal Majalla"/>
          <w:b/>
          <w:bCs/>
          <w:color w:val="auto"/>
          <w:sz w:val="36"/>
          <w:szCs w:val="36"/>
          <w:rtl/>
        </w:rPr>
        <w:t>التأخير في الرد</w:t>
      </w:r>
    </w:p>
    <w:p w14:paraId="73E1227A"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قد يسبب تعطيل الأعمال</w:t>
      </w:r>
      <w:r w:rsidRPr="00FB784B">
        <w:rPr>
          <w:rFonts w:ascii="Sakkal Majalla" w:eastAsia="Times New Roman" w:hAnsi="Sakkal Majalla"/>
          <w:b/>
          <w:bCs/>
          <w:color w:val="auto"/>
          <w:sz w:val="36"/>
          <w:szCs w:val="36"/>
          <w:lang w:val="en-GB"/>
        </w:rPr>
        <w:t>.</w:t>
      </w:r>
    </w:p>
    <w:p w14:paraId="1EF4883A" w14:textId="58256337"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4.</w:t>
      </w:r>
      <w:r w:rsidR="00FB784B" w:rsidRPr="00FB784B">
        <w:rPr>
          <w:rFonts w:ascii="Sakkal Majalla" w:eastAsia="Times New Roman" w:hAnsi="Sakkal Majalla"/>
          <w:b/>
          <w:bCs/>
          <w:color w:val="auto"/>
          <w:sz w:val="36"/>
          <w:szCs w:val="36"/>
          <w:lang w:val="en-GB"/>
        </w:rPr>
        <w:t xml:space="preserve"> </w:t>
      </w:r>
      <w:r w:rsidR="00FB784B" w:rsidRPr="00FB784B">
        <w:rPr>
          <w:rFonts w:ascii="Sakkal Majalla" w:eastAsia="Times New Roman" w:hAnsi="Sakkal Majalla"/>
          <w:b/>
          <w:bCs/>
          <w:color w:val="auto"/>
          <w:sz w:val="36"/>
          <w:szCs w:val="36"/>
          <w:rtl/>
        </w:rPr>
        <w:t>استخدام نبرة غير مناسبة</w:t>
      </w:r>
    </w:p>
    <w:p w14:paraId="261ACDBF"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بعض العبارات قد تُفهم بصورة سلبية</w:t>
      </w:r>
      <w:r w:rsidRPr="00FB784B">
        <w:rPr>
          <w:rFonts w:ascii="Sakkal Majalla" w:eastAsia="Times New Roman" w:hAnsi="Sakkal Majalla"/>
          <w:b/>
          <w:bCs/>
          <w:color w:val="auto"/>
          <w:sz w:val="36"/>
          <w:szCs w:val="36"/>
          <w:lang w:val="en-GB"/>
        </w:rPr>
        <w:t>.</w:t>
      </w:r>
    </w:p>
    <w:p w14:paraId="6D53E676" w14:textId="3B669DBD"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lastRenderedPageBreak/>
        <w:t>5.</w:t>
      </w:r>
      <w:r w:rsidR="00FB784B" w:rsidRPr="00FB784B">
        <w:rPr>
          <w:rFonts w:ascii="Sakkal Majalla" w:eastAsia="Times New Roman" w:hAnsi="Sakkal Majalla"/>
          <w:b/>
          <w:bCs/>
          <w:color w:val="auto"/>
          <w:sz w:val="36"/>
          <w:szCs w:val="36"/>
          <w:rtl/>
        </w:rPr>
        <w:t>الإفراط في استخدام النسخ للجميع</w:t>
      </w:r>
      <w:r w:rsidR="00FB784B" w:rsidRPr="00FB784B">
        <w:rPr>
          <w:rFonts w:ascii="Sakkal Majalla" w:eastAsia="Times New Roman" w:hAnsi="Sakkal Majalla"/>
          <w:b/>
          <w:bCs/>
          <w:color w:val="auto"/>
          <w:sz w:val="36"/>
          <w:szCs w:val="36"/>
          <w:lang w:val="en-GB"/>
        </w:rPr>
        <w:t xml:space="preserve"> (CC)</w:t>
      </w:r>
    </w:p>
    <w:p w14:paraId="46BD210C"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يؤدي إلى إزعاج الآخرين وزيادة الرسائل غير الضرورية</w:t>
      </w:r>
      <w:r w:rsidRPr="00FB784B">
        <w:rPr>
          <w:rFonts w:ascii="Sakkal Majalla" w:eastAsia="Times New Roman" w:hAnsi="Sakkal Majalla"/>
          <w:b/>
          <w:bCs/>
          <w:color w:val="auto"/>
          <w:sz w:val="36"/>
          <w:szCs w:val="36"/>
          <w:lang w:val="en-GB"/>
        </w:rPr>
        <w:t>.</w:t>
      </w:r>
    </w:p>
    <w:p w14:paraId="60A99DA7" w14:textId="5D678D2D"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6.</w:t>
      </w:r>
      <w:r w:rsidR="00FB784B" w:rsidRPr="00FB784B">
        <w:rPr>
          <w:rFonts w:ascii="Sakkal Majalla" w:eastAsia="Times New Roman" w:hAnsi="Sakkal Majalla"/>
          <w:b/>
          <w:bCs/>
          <w:color w:val="auto"/>
          <w:sz w:val="36"/>
          <w:szCs w:val="36"/>
          <w:lang w:val="en-GB"/>
        </w:rPr>
        <w:t xml:space="preserve"> </w:t>
      </w:r>
      <w:r w:rsidR="00FB784B" w:rsidRPr="00FB784B">
        <w:rPr>
          <w:rFonts w:ascii="Sakkal Majalla" w:eastAsia="Times New Roman" w:hAnsi="Sakkal Majalla"/>
          <w:b/>
          <w:bCs/>
          <w:color w:val="auto"/>
          <w:sz w:val="36"/>
          <w:szCs w:val="36"/>
          <w:rtl/>
        </w:rPr>
        <w:t>إرسال معلومات غير دقيقة</w:t>
      </w:r>
    </w:p>
    <w:p w14:paraId="6611F6C4"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قد يؤدي إلى اتخاذ قرارات خاطئة</w:t>
      </w:r>
      <w:r w:rsidRPr="00FB784B">
        <w:rPr>
          <w:rFonts w:ascii="Sakkal Majalla" w:eastAsia="Times New Roman" w:hAnsi="Sakkal Majalla"/>
          <w:b/>
          <w:bCs/>
          <w:color w:val="auto"/>
          <w:sz w:val="36"/>
          <w:szCs w:val="36"/>
          <w:lang w:val="en-GB"/>
        </w:rPr>
        <w:t>.</w:t>
      </w:r>
    </w:p>
    <w:p w14:paraId="5A34BB02" w14:textId="46E6F5F3"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7.</w:t>
      </w:r>
      <w:r w:rsidR="00FB784B" w:rsidRPr="00FB784B">
        <w:rPr>
          <w:rFonts w:ascii="Sakkal Majalla" w:eastAsia="Times New Roman" w:hAnsi="Sakkal Majalla"/>
          <w:b/>
          <w:bCs/>
          <w:color w:val="auto"/>
          <w:sz w:val="36"/>
          <w:szCs w:val="36"/>
          <w:lang w:val="en-GB"/>
        </w:rPr>
        <w:t xml:space="preserve"> </w:t>
      </w:r>
      <w:r w:rsidR="00FB784B" w:rsidRPr="00FB784B">
        <w:rPr>
          <w:rFonts w:ascii="Sakkal Majalla" w:eastAsia="Times New Roman" w:hAnsi="Sakkal Majalla"/>
          <w:b/>
          <w:bCs/>
          <w:color w:val="auto"/>
          <w:sz w:val="36"/>
          <w:szCs w:val="36"/>
          <w:rtl/>
        </w:rPr>
        <w:t>نسيان المرفقات</w:t>
      </w:r>
    </w:p>
    <w:p w14:paraId="33F7149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من أكثر الأخطاء شيوعًا في البريد الإلكتروني</w:t>
      </w:r>
      <w:r w:rsidRPr="00FB784B">
        <w:rPr>
          <w:rFonts w:ascii="Sakkal Majalla" w:eastAsia="Times New Roman" w:hAnsi="Sakkal Majalla"/>
          <w:b/>
          <w:bCs/>
          <w:color w:val="auto"/>
          <w:sz w:val="36"/>
          <w:szCs w:val="36"/>
          <w:lang w:val="en-GB"/>
        </w:rPr>
        <w:t>.</w:t>
      </w:r>
    </w:p>
    <w:p w14:paraId="28DDCF08" w14:textId="39A3842C"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8.</w:t>
      </w:r>
      <w:r w:rsidR="00FB784B" w:rsidRPr="00FB784B">
        <w:rPr>
          <w:rFonts w:ascii="Sakkal Majalla" w:eastAsia="Times New Roman" w:hAnsi="Sakkal Majalla"/>
          <w:b/>
          <w:bCs/>
          <w:color w:val="auto"/>
          <w:sz w:val="36"/>
          <w:szCs w:val="36"/>
          <w:lang w:val="en-GB"/>
        </w:rPr>
        <w:t xml:space="preserve"> </w:t>
      </w:r>
      <w:r w:rsidR="00FB784B" w:rsidRPr="00FB784B">
        <w:rPr>
          <w:rFonts w:ascii="Sakkal Majalla" w:eastAsia="Times New Roman" w:hAnsi="Sakkal Majalla"/>
          <w:b/>
          <w:bCs/>
          <w:color w:val="auto"/>
          <w:sz w:val="36"/>
          <w:szCs w:val="36"/>
          <w:rtl/>
        </w:rPr>
        <w:t>مشاركة معلومات سرية</w:t>
      </w:r>
    </w:p>
    <w:p w14:paraId="605C2824"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قد يسبب أضرارًا قانونية أو تنظيمية</w:t>
      </w:r>
      <w:r w:rsidRPr="00FB784B">
        <w:rPr>
          <w:rFonts w:ascii="Sakkal Majalla" w:eastAsia="Times New Roman" w:hAnsi="Sakkal Majalla"/>
          <w:b/>
          <w:bCs/>
          <w:color w:val="auto"/>
          <w:sz w:val="36"/>
          <w:szCs w:val="36"/>
          <w:lang w:val="en-GB"/>
        </w:rPr>
        <w:t>.</w:t>
      </w:r>
    </w:p>
    <w:p w14:paraId="4A7CDCCC" w14:textId="5346592A"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9.</w:t>
      </w:r>
      <w:r w:rsidR="00FB784B" w:rsidRPr="00FB784B">
        <w:rPr>
          <w:rFonts w:ascii="Sakkal Majalla" w:eastAsia="Times New Roman" w:hAnsi="Sakkal Majalla"/>
          <w:b/>
          <w:bCs/>
          <w:color w:val="auto"/>
          <w:sz w:val="36"/>
          <w:szCs w:val="36"/>
          <w:lang w:val="en-GB"/>
        </w:rPr>
        <w:t xml:space="preserve"> </w:t>
      </w:r>
      <w:r w:rsidR="00FB784B" w:rsidRPr="00FB784B">
        <w:rPr>
          <w:rFonts w:ascii="Sakkal Majalla" w:eastAsia="Times New Roman" w:hAnsi="Sakkal Majalla"/>
          <w:b/>
          <w:bCs/>
          <w:color w:val="auto"/>
          <w:sz w:val="36"/>
          <w:szCs w:val="36"/>
          <w:rtl/>
        </w:rPr>
        <w:t>الرد أثناء الانفعال</w:t>
      </w:r>
    </w:p>
    <w:p w14:paraId="332F5148"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الرسائل المكتوبة أثناء الغضب غالبًا تسبب مشكلات كبيرة</w:t>
      </w:r>
      <w:r w:rsidRPr="00FB784B">
        <w:rPr>
          <w:rFonts w:ascii="Sakkal Majalla" w:eastAsia="Times New Roman" w:hAnsi="Sakkal Majalla"/>
          <w:b/>
          <w:bCs/>
          <w:color w:val="auto"/>
          <w:sz w:val="36"/>
          <w:szCs w:val="36"/>
          <w:lang w:val="en-GB"/>
        </w:rPr>
        <w:t>.</w:t>
      </w:r>
    </w:p>
    <w:p w14:paraId="394E0276" w14:textId="0A076626" w:rsidR="00FB784B" w:rsidRPr="00FB784B" w:rsidRDefault="000866F8" w:rsidP="00FB784B">
      <w:pPr>
        <w:spacing w:after="200" w:line="240" w:lineRule="auto"/>
        <w:rPr>
          <w:rFonts w:ascii="Sakkal Majalla" w:eastAsia="Times New Roman" w:hAnsi="Sakkal Majalla"/>
          <w:b/>
          <w:bCs/>
          <w:color w:val="auto"/>
          <w:sz w:val="36"/>
          <w:szCs w:val="36"/>
          <w:lang w:val="en-GB"/>
        </w:rPr>
      </w:pPr>
      <w:r>
        <w:rPr>
          <w:rFonts w:ascii="Sakkal Majalla" w:eastAsia="Times New Roman" w:hAnsi="Sakkal Majalla" w:hint="cs"/>
          <w:b/>
          <w:bCs/>
          <w:color w:val="auto"/>
          <w:sz w:val="36"/>
          <w:szCs w:val="36"/>
          <w:rtl/>
          <w:lang w:val="en-GB"/>
        </w:rPr>
        <w:t>10.</w:t>
      </w:r>
      <w:r w:rsidR="00FB784B" w:rsidRPr="00FB784B">
        <w:rPr>
          <w:rFonts w:ascii="Sakkal Majalla" w:eastAsia="Times New Roman" w:hAnsi="Sakkal Majalla"/>
          <w:b/>
          <w:bCs/>
          <w:color w:val="auto"/>
          <w:sz w:val="36"/>
          <w:szCs w:val="36"/>
          <w:rtl/>
        </w:rPr>
        <w:t>عدم مراجعة الرسالة قبل الإرسال</w:t>
      </w:r>
    </w:p>
    <w:p w14:paraId="00C13167"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قد يؤدي إلى أخطاء محرجة أو مؤثرة</w:t>
      </w:r>
      <w:r w:rsidRPr="00FB784B">
        <w:rPr>
          <w:rFonts w:ascii="Sakkal Majalla" w:eastAsia="Times New Roman" w:hAnsi="Sakkal Majalla"/>
          <w:b/>
          <w:bCs/>
          <w:color w:val="auto"/>
          <w:sz w:val="36"/>
          <w:szCs w:val="36"/>
          <w:lang w:val="en-GB"/>
        </w:rPr>
        <w:t>.</w:t>
      </w:r>
    </w:p>
    <w:p w14:paraId="0E90E94E" w14:textId="77777777" w:rsidR="00FB784B" w:rsidRPr="000866F8" w:rsidRDefault="00FB784B" w:rsidP="00FB784B">
      <w:pPr>
        <w:spacing w:after="200" w:line="240" w:lineRule="auto"/>
        <w:rPr>
          <w:rFonts w:ascii="Sakkal Majalla" w:eastAsia="Times New Roman" w:hAnsi="Sakkal Majalla"/>
          <w:b/>
          <w:bCs/>
          <w:color w:val="C00000"/>
          <w:sz w:val="36"/>
          <w:szCs w:val="36"/>
          <w:lang w:val="en-GB"/>
        </w:rPr>
      </w:pPr>
      <w:r w:rsidRPr="000866F8">
        <w:rPr>
          <w:rFonts w:ascii="Sakkal Majalla" w:eastAsia="Times New Roman" w:hAnsi="Sakkal Majalla"/>
          <w:b/>
          <w:bCs/>
          <w:color w:val="C00000"/>
          <w:sz w:val="36"/>
          <w:szCs w:val="36"/>
          <w:rtl/>
        </w:rPr>
        <w:t>خطوات تجنب الأخطاء</w:t>
      </w:r>
    </w:p>
    <w:p w14:paraId="6853013E"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المراجعة قبل الإرسال</w:t>
      </w:r>
    </w:p>
    <w:p w14:paraId="53639DCC"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التأكد من</w:t>
      </w:r>
      <w:r w:rsidRPr="00FB784B">
        <w:rPr>
          <w:rFonts w:ascii="Sakkal Majalla" w:eastAsia="Times New Roman" w:hAnsi="Sakkal Majalla"/>
          <w:b/>
          <w:bCs/>
          <w:color w:val="auto"/>
          <w:sz w:val="36"/>
          <w:szCs w:val="36"/>
          <w:lang w:val="en-GB"/>
        </w:rPr>
        <w:t>:</w:t>
      </w:r>
    </w:p>
    <w:p w14:paraId="2FA97D6B" w14:textId="77777777" w:rsidR="00FB784B" w:rsidRPr="00FB784B" w:rsidRDefault="00FB784B">
      <w:pPr>
        <w:numPr>
          <w:ilvl w:val="0"/>
          <w:numId w:val="140"/>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المحتوى</w:t>
      </w:r>
      <w:r w:rsidRPr="00FB784B">
        <w:rPr>
          <w:rFonts w:ascii="Sakkal Majalla" w:eastAsia="Times New Roman" w:hAnsi="Sakkal Majalla"/>
          <w:b/>
          <w:bCs/>
          <w:color w:val="auto"/>
          <w:sz w:val="36"/>
          <w:szCs w:val="36"/>
          <w:lang w:val="en-GB"/>
        </w:rPr>
        <w:t>.</w:t>
      </w:r>
    </w:p>
    <w:p w14:paraId="143D3157" w14:textId="77777777" w:rsidR="00FB784B" w:rsidRPr="00FB784B" w:rsidRDefault="00FB784B">
      <w:pPr>
        <w:numPr>
          <w:ilvl w:val="0"/>
          <w:numId w:val="140"/>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الأسماء</w:t>
      </w:r>
      <w:r w:rsidRPr="00FB784B">
        <w:rPr>
          <w:rFonts w:ascii="Sakkal Majalla" w:eastAsia="Times New Roman" w:hAnsi="Sakkal Majalla"/>
          <w:b/>
          <w:bCs/>
          <w:color w:val="auto"/>
          <w:sz w:val="36"/>
          <w:szCs w:val="36"/>
          <w:lang w:val="en-GB"/>
        </w:rPr>
        <w:t>.</w:t>
      </w:r>
    </w:p>
    <w:p w14:paraId="0A9A8451" w14:textId="77777777" w:rsidR="00FB784B" w:rsidRPr="00FB784B" w:rsidRDefault="00FB784B">
      <w:pPr>
        <w:numPr>
          <w:ilvl w:val="0"/>
          <w:numId w:val="140"/>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المرفقات</w:t>
      </w:r>
      <w:r w:rsidRPr="00FB784B">
        <w:rPr>
          <w:rFonts w:ascii="Sakkal Majalla" w:eastAsia="Times New Roman" w:hAnsi="Sakkal Majalla"/>
          <w:b/>
          <w:bCs/>
          <w:color w:val="auto"/>
          <w:sz w:val="36"/>
          <w:szCs w:val="36"/>
          <w:lang w:val="en-GB"/>
        </w:rPr>
        <w:t>.</w:t>
      </w:r>
    </w:p>
    <w:p w14:paraId="64D2C342" w14:textId="77777777" w:rsidR="00FB784B" w:rsidRPr="00FB784B" w:rsidRDefault="00FB784B">
      <w:pPr>
        <w:numPr>
          <w:ilvl w:val="0"/>
          <w:numId w:val="140"/>
        </w:num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المستلمين</w:t>
      </w:r>
      <w:r w:rsidRPr="00FB784B">
        <w:rPr>
          <w:rFonts w:ascii="Sakkal Majalla" w:eastAsia="Times New Roman" w:hAnsi="Sakkal Majalla"/>
          <w:b/>
          <w:bCs/>
          <w:color w:val="auto"/>
          <w:sz w:val="36"/>
          <w:szCs w:val="36"/>
          <w:lang w:val="en-GB"/>
        </w:rPr>
        <w:t>.</w:t>
      </w:r>
    </w:p>
    <w:p w14:paraId="1B2F2AD9" w14:textId="77777777" w:rsidR="000866F8" w:rsidRDefault="000866F8" w:rsidP="00FB784B">
      <w:pPr>
        <w:spacing w:after="200" w:line="240" w:lineRule="auto"/>
        <w:rPr>
          <w:rFonts w:ascii="Sakkal Majalla" w:eastAsia="Times New Roman" w:hAnsi="Sakkal Majalla"/>
          <w:b/>
          <w:bCs/>
          <w:color w:val="auto"/>
          <w:sz w:val="36"/>
          <w:szCs w:val="36"/>
          <w:rtl/>
        </w:rPr>
      </w:pPr>
    </w:p>
    <w:p w14:paraId="04999EC9" w14:textId="58E66EA2"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lastRenderedPageBreak/>
        <w:t>التفكير قبل الكتابة</w:t>
      </w:r>
    </w:p>
    <w:p w14:paraId="146D3666"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اختيار الكلمات المناسبة</w:t>
      </w:r>
      <w:r w:rsidRPr="00FB784B">
        <w:rPr>
          <w:rFonts w:ascii="Sakkal Majalla" w:eastAsia="Times New Roman" w:hAnsi="Sakkal Majalla"/>
          <w:b/>
          <w:bCs/>
          <w:color w:val="auto"/>
          <w:sz w:val="36"/>
          <w:szCs w:val="36"/>
          <w:lang w:val="en-GB"/>
        </w:rPr>
        <w:t>.</w:t>
      </w:r>
    </w:p>
    <w:p w14:paraId="3CCCB56E"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استخدام لغة واضحة</w:t>
      </w:r>
    </w:p>
    <w:p w14:paraId="145916A7"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تجنب العبارات المبهمة</w:t>
      </w:r>
      <w:r w:rsidRPr="00FB784B">
        <w:rPr>
          <w:rFonts w:ascii="Sakkal Majalla" w:eastAsia="Times New Roman" w:hAnsi="Sakkal Majalla"/>
          <w:b/>
          <w:bCs/>
          <w:color w:val="auto"/>
          <w:sz w:val="36"/>
          <w:szCs w:val="36"/>
          <w:lang w:val="en-GB"/>
        </w:rPr>
        <w:t>.</w:t>
      </w:r>
    </w:p>
    <w:p w14:paraId="38C6C867"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المحافظة على المهنية</w:t>
      </w:r>
    </w:p>
    <w:p w14:paraId="3D02F90D"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في جميع الرسائل والمنصات</w:t>
      </w:r>
      <w:r w:rsidRPr="00FB784B">
        <w:rPr>
          <w:rFonts w:ascii="Sakkal Majalla" w:eastAsia="Times New Roman" w:hAnsi="Sakkal Majalla"/>
          <w:b/>
          <w:bCs/>
          <w:color w:val="auto"/>
          <w:sz w:val="36"/>
          <w:szCs w:val="36"/>
          <w:lang w:val="en-GB"/>
        </w:rPr>
        <w:t>.</w:t>
      </w:r>
    </w:p>
    <w:p w14:paraId="36193533"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حماية المعلومات</w:t>
      </w:r>
    </w:p>
    <w:p w14:paraId="001AB854" w14:textId="77777777" w:rsidR="00FB784B" w:rsidRPr="00FB784B" w:rsidRDefault="00FB784B" w:rsidP="00FB784B">
      <w:pPr>
        <w:spacing w:after="200" w:line="240" w:lineRule="auto"/>
        <w:rPr>
          <w:rFonts w:ascii="Sakkal Majalla" w:eastAsia="Times New Roman" w:hAnsi="Sakkal Majalla"/>
          <w:b/>
          <w:bCs/>
          <w:color w:val="auto"/>
          <w:sz w:val="36"/>
          <w:szCs w:val="36"/>
          <w:lang w:val="en-GB"/>
        </w:rPr>
      </w:pPr>
      <w:r w:rsidRPr="00FB784B">
        <w:rPr>
          <w:rFonts w:ascii="Sakkal Majalla" w:eastAsia="Times New Roman" w:hAnsi="Sakkal Majalla"/>
          <w:b/>
          <w:bCs/>
          <w:color w:val="auto"/>
          <w:sz w:val="36"/>
          <w:szCs w:val="36"/>
          <w:rtl/>
        </w:rPr>
        <w:t>الالتزام بسياسات السرية والأمن المعلوماتي</w:t>
      </w:r>
      <w:r w:rsidRPr="00FB784B">
        <w:rPr>
          <w:rFonts w:ascii="Sakkal Majalla" w:eastAsia="Times New Roman" w:hAnsi="Sakkal Majalla"/>
          <w:b/>
          <w:bCs/>
          <w:color w:val="auto"/>
          <w:sz w:val="36"/>
          <w:szCs w:val="36"/>
          <w:lang w:val="en-GB"/>
        </w:rPr>
        <w:t>.</w:t>
      </w:r>
    </w:p>
    <w:p w14:paraId="62543742" w14:textId="77777777" w:rsidR="003D08BA" w:rsidRPr="00FB784B" w:rsidRDefault="003D08BA" w:rsidP="00E32711">
      <w:pPr>
        <w:spacing w:after="200"/>
        <w:rPr>
          <w:rFonts w:ascii="Sakkal Majalla" w:eastAsia="Times New Roman" w:hAnsi="Sakkal Majalla"/>
          <w:b/>
          <w:bCs/>
          <w:color w:val="auto"/>
          <w:sz w:val="48"/>
          <w:szCs w:val="36"/>
          <w:rtl/>
          <w:lang w:val="en-GB"/>
        </w:rPr>
      </w:pPr>
    </w:p>
    <w:p w14:paraId="406FCAF9" w14:textId="77777777" w:rsidR="003D08BA" w:rsidRDefault="003D08BA" w:rsidP="00E32711">
      <w:pPr>
        <w:spacing w:after="200"/>
        <w:rPr>
          <w:rFonts w:ascii="Sakkal Majalla" w:eastAsia="Times New Roman" w:hAnsi="Sakkal Majalla"/>
          <w:b/>
          <w:bCs/>
          <w:color w:val="auto"/>
          <w:sz w:val="48"/>
          <w:szCs w:val="36"/>
          <w:rtl/>
        </w:rPr>
      </w:pPr>
    </w:p>
    <w:p w14:paraId="4224EBEC" w14:textId="77777777" w:rsidR="003D08BA" w:rsidRDefault="003D08BA" w:rsidP="00E32711">
      <w:pPr>
        <w:spacing w:after="200"/>
        <w:rPr>
          <w:rFonts w:ascii="Sakkal Majalla" w:eastAsia="Times New Roman" w:hAnsi="Sakkal Majalla"/>
          <w:b/>
          <w:bCs/>
          <w:color w:val="auto"/>
          <w:sz w:val="48"/>
          <w:szCs w:val="36"/>
          <w:rtl/>
        </w:rPr>
      </w:pPr>
    </w:p>
    <w:p w14:paraId="29F8CF51" w14:textId="77777777" w:rsidR="003D08BA" w:rsidRDefault="003D08BA" w:rsidP="00E32711">
      <w:pPr>
        <w:spacing w:after="200"/>
        <w:rPr>
          <w:rFonts w:ascii="Sakkal Majalla" w:eastAsia="Times New Roman" w:hAnsi="Sakkal Majalla"/>
          <w:b/>
          <w:bCs/>
          <w:color w:val="auto"/>
          <w:sz w:val="48"/>
          <w:szCs w:val="36"/>
          <w:rtl/>
        </w:rPr>
      </w:pPr>
    </w:p>
    <w:p w14:paraId="3C45D0A3" w14:textId="77777777" w:rsidR="003D08BA" w:rsidRDefault="003D08BA" w:rsidP="00E32711">
      <w:pPr>
        <w:spacing w:after="200"/>
        <w:rPr>
          <w:rFonts w:ascii="Sakkal Majalla" w:eastAsia="Times New Roman" w:hAnsi="Sakkal Majalla"/>
          <w:b/>
          <w:bCs/>
          <w:color w:val="auto"/>
          <w:sz w:val="48"/>
          <w:szCs w:val="36"/>
          <w:rtl/>
        </w:rPr>
      </w:pPr>
    </w:p>
    <w:p w14:paraId="0E3BFD7C" w14:textId="77777777" w:rsidR="003D08BA" w:rsidRDefault="003D08BA" w:rsidP="00E32711">
      <w:pPr>
        <w:spacing w:after="200"/>
        <w:rPr>
          <w:rFonts w:ascii="Sakkal Majalla" w:eastAsia="Times New Roman" w:hAnsi="Sakkal Majalla"/>
          <w:b/>
          <w:bCs/>
          <w:color w:val="auto"/>
          <w:sz w:val="48"/>
          <w:szCs w:val="36"/>
          <w:rtl/>
        </w:rPr>
      </w:pPr>
    </w:p>
    <w:p w14:paraId="54B76BDA" w14:textId="77777777" w:rsidR="003D08BA" w:rsidRDefault="003D08BA" w:rsidP="00E32711">
      <w:pPr>
        <w:spacing w:after="200"/>
        <w:rPr>
          <w:rFonts w:ascii="Sakkal Majalla" w:eastAsia="Times New Roman" w:hAnsi="Sakkal Majalla"/>
          <w:b/>
          <w:bCs/>
          <w:color w:val="auto"/>
          <w:sz w:val="48"/>
          <w:szCs w:val="36"/>
          <w:rtl/>
        </w:rPr>
      </w:pPr>
    </w:p>
    <w:p w14:paraId="7DF30EF9" w14:textId="77777777" w:rsidR="003D08BA" w:rsidRDefault="003D08BA" w:rsidP="00E32711">
      <w:pPr>
        <w:spacing w:after="200"/>
        <w:rPr>
          <w:rFonts w:ascii="Sakkal Majalla" w:eastAsia="Times New Roman" w:hAnsi="Sakkal Majalla"/>
          <w:b/>
          <w:bCs/>
          <w:color w:val="auto"/>
          <w:sz w:val="48"/>
          <w:szCs w:val="36"/>
          <w:rtl/>
        </w:rPr>
      </w:pPr>
    </w:p>
    <w:p w14:paraId="3D3F5EB5" w14:textId="77777777" w:rsidR="003D08BA" w:rsidRDefault="003D08BA" w:rsidP="00E32711">
      <w:pPr>
        <w:spacing w:after="200"/>
        <w:rPr>
          <w:rFonts w:ascii="Sakkal Majalla" w:eastAsia="Times New Roman" w:hAnsi="Sakkal Majalla"/>
          <w:b/>
          <w:bCs/>
          <w:color w:val="auto"/>
          <w:sz w:val="48"/>
          <w:szCs w:val="36"/>
          <w:rtl/>
        </w:rPr>
      </w:pPr>
    </w:p>
    <w:p w14:paraId="69EB0EB2" w14:textId="77777777" w:rsidR="003D08BA" w:rsidRDefault="003D08BA" w:rsidP="00E32711">
      <w:pPr>
        <w:spacing w:after="200"/>
        <w:rPr>
          <w:rFonts w:ascii="Sakkal Majalla" w:eastAsia="Times New Roman" w:hAnsi="Sakkal Majalla"/>
          <w:b/>
          <w:bCs/>
          <w:color w:val="auto"/>
          <w:sz w:val="48"/>
          <w:szCs w:val="36"/>
          <w:rtl/>
        </w:rPr>
      </w:pPr>
    </w:p>
    <w:p w14:paraId="01318E41" w14:textId="77777777" w:rsidR="003D08BA" w:rsidRDefault="003D08BA" w:rsidP="00E32711">
      <w:pPr>
        <w:spacing w:after="200"/>
        <w:rPr>
          <w:rFonts w:ascii="Sakkal Majalla" w:eastAsia="Times New Roman" w:hAnsi="Sakkal Majalla"/>
          <w:b/>
          <w:bCs/>
          <w:color w:val="auto"/>
          <w:sz w:val="48"/>
          <w:szCs w:val="36"/>
          <w:rtl/>
        </w:rPr>
      </w:pPr>
    </w:p>
    <w:p w14:paraId="404E3CEC" w14:textId="2D7861C7" w:rsidR="003D08BA" w:rsidRDefault="00BD7A76" w:rsidP="00E32711">
      <w:pPr>
        <w:spacing w:after="200"/>
        <w:rPr>
          <w:rFonts w:ascii="Sakkal Majalla" w:eastAsia="Times New Roman" w:hAnsi="Sakkal Majalla"/>
          <w:b/>
          <w:bCs/>
          <w:color w:val="auto"/>
          <w:sz w:val="48"/>
          <w:szCs w:val="36"/>
          <w:rtl/>
        </w:rPr>
      </w:pPr>
      <w:r w:rsidRPr="00BD7A76">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32128" behindDoc="0" locked="0" layoutInCell="1" allowOverlap="1" wp14:anchorId="7E4BEAED" wp14:editId="077F7AE5">
                <wp:simplePos x="0" y="0"/>
                <wp:positionH relativeFrom="page">
                  <wp:align>left</wp:align>
                </wp:positionH>
                <wp:positionV relativeFrom="paragraph">
                  <wp:posOffset>-190500</wp:posOffset>
                </wp:positionV>
                <wp:extent cx="7496262" cy="9724208"/>
                <wp:effectExtent l="0" t="0" r="0" b="0"/>
                <wp:wrapNone/>
                <wp:docPr id="218386787" name="Group 522"/>
                <wp:cNvGraphicFramePr/>
                <a:graphic xmlns:a="http://schemas.openxmlformats.org/drawingml/2006/main">
                  <a:graphicData uri="http://schemas.microsoft.com/office/word/2010/wordprocessingGroup">
                    <wpg:wgp>
                      <wpg:cNvGrpSpPr/>
                      <wpg:grpSpPr>
                        <a:xfrm>
                          <a:off x="0" y="0"/>
                          <a:ext cx="7496262" cy="9724208"/>
                          <a:chOff x="-924948" y="-65858"/>
                          <a:chExt cx="7496262" cy="9724208"/>
                        </a:xfrm>
                      </wpg:grpSpPr>
                      <wpg:grpSp>
                        <wpg:cNvPr id="29080650" name="Group 29080650"/>
                        <wpg:cNvGrpSpPr/>
                        <wpg:grpSpPr>
                          <a:xfrm>
                            <a:off x="-924948" y="-65858"/>
                            <a:ext cx="7496262" cy="9724208"/>
                            <a:chOff x="-1334538" y="-370658"/>
                            <a:chExt cx="7496384" cy="9724208"/>
                          </a:xfrm>
                        </wpg:grpSpPr>
                        <wpg:grpSp>
                          <wpg:cNvPr id="879563913" name="Group 879563913"/>
                          <wpg:cNvGrpSpPr/>
                          <wpg:grpSpPr>
                            <a:xfrm>
                              <a:off x="-1334538" y="2571750"/>
                              <a:ext cx="7030588" cy="6781800"/>
                              <a:chOff x="-1496485" y="0"/>
                              <a:chExt cx="7030681" cy="6782280"/>
                            </a:xfrm>
                          </wpg:grpSpPr>
                          <wpg:grpSp>
                            <wpg:cNvPr id="245875714" name="Group 25"/>
                            <wpg:cNvGrpSpPr/>
                            <wpg:grpSpPr>
                              <a:xfrm>
                                <a:off x="3129275" y="0"/>
                                <a:ext cx="2263094" cy="515506"/>
                                <a:chOff x="3848901" y="0"/>
                                <a:chExt cx="2263094" cy="515506"/>
                              </a:xfrm>
                            </wpg:grpSpPr>
                            <wpg:grpSp>
                              <wpg:cNvPr id="189576916" name="Group 189576916"/>
                              <wpg:cNvGrpSpPr/>
                              <wpg:grpSpPr>
                                <a:xfrm>
                                  <a:off x="5606227" y="0"/>
                                  <a:ext cx="505768" cy="515506"/>
                                  <a:chOff x="5606227" y="0"/>
                                  <a:chExt cx="505768" cy="515506"/>
                                </a:xfrm>
                              </wpg:grpSpPr>
                              <wps:wsp>
                                <wps:cNvPr id="1129832243" name="Oval 1129832243"/>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626687874" name="Picture 1626687874" descr="Target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890202318" name="TextBox 34"/>
                              <wps:cNvSpPr txBox="1"/>
                              <wps:spPr>
                                <a:xfrm>
                                  <a:off x="3848901" y="69514"/>
                                  <a:ext cx="1755192" cy="441357"/>
                                </a:xfrm>
                                <a:prstGeom prst="rect">
                                  <a:avLst/>
                                </a:prstGeom>
                                <a:noFill/>
                              </wps:spPr>
                              <wps:txbx>
                                <w:txbxContent>
                                  <w:p w14:paraId="10D2CF0F" w14:textId="77777777" w:rsidR="00BD7A76" w:rsidRPr="00BC6FB1" w:rsidRDefault="00BD7A76" w:rsidP="00BD7A7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166248090" name="Group 26"/>
                            <wpg:cNvGrpSpPr/>
                            <wpg:grpSpPr>
                              <a:xfrm>
                                <a:off x="-251" y="9939"/>
                                <a:ext cx="2261486" cy="514985"/>
                                <a:chOff x="-251" y="0"/>
                                <a:chExt cx="2261794" cy="515506"/>
                              </a:xfrm>
                            </wpg:grpSpPr>
                            <wps:wsp>
                              <wps:cNvPr id="1706377612" name="Oval 1706377612"/>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827909156" name="TextBox 34"/>
                              <wps:cNvSpPr txBox="1"/>
                              <wps:spPr>
                                <a:xfrm>
                                  <a:off x="-251" y="69511"/>
                                  <a:ext cx="1756066" cy="441803"/>
                                </a:xfrm>
                                <a:prstGeom prst="rect">
                                  <a:avLst/>
                                </a:prstGeom>
                                <a:noFill/>
                              </wps:spPr>
                              <wps:txbx>
                                <w:txbxContent>
                                  <w:p w14:paraId="025E3ECE" w14:textId="77777777" w:rsidR="00BD7A76" w:rsidRPr="00BC6FB1" w:rsidRDefault="00BD7A76" w:rsidP="00BD7A7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402829091" name="Picture 402829091" descr="Note "/>
                                <pic:cNvPicPr>
                                  <a:picLocks noChangeAspect="1" noChangeArrowheads="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760321106" name="Text Box 760321106"/>
                            <wps:cNvSpPr txBox="1"/>
                            <wps:spPr>
                              <a:xfrm>
                                <a:off x="2720955" y="874272"/>
                                <a:ext cx="2813241" cy="5908008"/>
                              </a:xfrm>
                              <a:prstGeom prst="rect">
                                <a:avLst/>
                              </a:prstGeom>
                              <a:noFill/>
                              <a:ln w="6350">
                                <a:noFill/>
                              </a:ln>
                            </wps:spPr>
                            <wps:txbx>
                              <w:txbxContent>
                                <w:p w14:paraId="749C1BD5" w14:textId="77777777" w:rsidR="00BD7A76" w:rsidRPr="00DE31C3" w:rsidRDefault="00BD7A76" w:rsidP="00BD7A76">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23E4A0A9" w14:textId="77777777" w:rsidR="00BD7A76" w:rsidRPr="00CC5668" w:rsidRDefault="00BD7A76" w:rsidP="00BD7A76">
                                  <w:pPr>
                                    <w:spacing w:line="240" w:lineRule="auto"/>
                                    <w:rPr>
                                      <w:rFonts w:ascii="Sakkal Majalla" w:eastAsia="GE Dinar One" w:hAnsi="Sakkal Majalla"/>
                                      <w:kern w:val="24"/>
                                      <w:sz w:val="40"/>
                                      <w:szCs w:val="40"/>
                                    </w:rPr>
                                  </w:pPr>
                                  <w:r w:rsidRPr="008D5AD8">
                                    <w:rPr>
                                      <w:rFonts w:ascii="Sakkal Majalla" w:eastAsia="GE Dinar One" w:hAnsi="Sakkal Majalla"/>
                                      <w:kern w:val="24"/>
                                      <w:sz w:val="40"/>
                                      <w:szCs w:val="40"/>
                                      <w:rtl/>
                                    </w:rPr>
                                    <w:t>تحديد نقاط القوة وفرص التحسين</w:t>
                                  </w:r>
                                  <w:r w:rsidRPr="00CC5668">
                                    <w:rPr>
                                      <w:rFonts w:ascii="Sakkal Majalla" w:eastAsia="GE Dinar One" w:hAnsi="Sakkal Majalla"/>
                                      <w:kern w:val="24"/>
                                      <w:sz w:val="40"/>
                                      <w:szCs w:val="40"/>
                                      <w:rtl/>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418555706" name="Text Box 418555706"/>
                            <wps:cNvSpPr txBox="1"/>
                            <wps:spPr>
                              <a:xfrm>
                                <a:off x="-1496485" y="770812"/>
                                <a:ext cx="3810113" cy="5203047"/>
                              </a:xfrm>
                              <a:prstGeom prst="rect">
                                <a:avLst/>
                              </a:prstGeom>
                              <a:noFill/>
                              <a:ln w="6350">
                                <a:noFill/>
                              </a:ln>
                            </wps:spPr>
                            <wps:txbx>
                              <w:txbxContent>
                                <w:p w14:paraId="14F43B8E" w14:textId="77777777" w:rsidR="00BD7A76" w:rsidRPr="008D5AD8" w:rsidRDefault="00BD7A76">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تقييم مهارات التواصل الحالية.</w:t>
                                  </w:r>
                                </w:p>
                                <w:p w14:paraId="789D66FD" w14:textId="77777777" w:rsidR="00BD7A76" w:rsidRPr="008D5AD8" w:rsidRDefault="00BD7A76">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تحديد نقاط القوة وفرص التحسين.</w:t>
                                  </w:r>
                                </w:p>
                                <w:p w14:paraId="4984DEC9" w14:textId="77777777" w:rsidR="00BD7A76" w:rsidRPr="008D5AD8" w:rsidRDefault="00BD7A76">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إعداد خطة تطوير شخصية.</w:t>
                                  </w:r>
                                </w:p>
                                <w:p w14:paraId="0963ADFF" w14:textId="77777777" w:rsidR="00BD7A76" w:rsidRPr="008D5AD8" w:rsidRDefault="00BD7A76">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مؤشرات قياس التحسن.</w:t>
                                  </w:r>
                                </w:p>
                                <w:p w14:paraId="5016D578" w14:textId="77777777" w:rsidR="00BD7A76" w:rsidRPr="00902E99" w:rsidRDefault="00BD7A76">
                                  <w:pPr>
                                    <w:pStyle w:val="a5"/>
                                    <w:numPr>
                                      <w:ilvl w:val="0"/>
                                      <w:numId w:val="17"/>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الممارسات اليومية للتطوير المستمر.</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1227827200" name="Group 1227827200"/>
                          <wpg:cNvGrpSpPr/>
                          <wpg:grpSpPr>
                            <a:xfrm>
                              <a:off x="-463831" y="-370658"/>
                              <a:ext cx="6625677" cy="1946090"/>
                              <a:chOff x="-463831" y="-370658"/>
                              <a:chExt cx="6625677" cy="1946090"/>
                            </a:xfrm>
                          </wpg:grpSpPr>
                          <pic:pic xmlns:pic="http://schemas.openxmlformats.org/drawingml/2006/picture">
                            <pic:nvPicPr>
                              <pic:cNvPr id="628938139" name="Picture 628938139" descr="Calendar "/>
                              <pic:cNvPicPr>
                                <a:picLocks noChangeAspect="1"/>
                              </pic:cNvPicPr>
                            </pic:nvPicPr>
                            <pic:blipFill>
                              <a:blip r:embed="rId42"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1530262378" name="TextBox 34"/>
                            <wps:cNvSpPr txBox="1"/>
                            <wps:spPr>
                              <a:xfrm>
                                <a:off x="5009302" y="709292"/>
                                <a:ext cx="1152544" cy="866140"/>
                              </a:xfrm>
                              <a:prstGeom prst="rect">
                                <a:avLst/>
                              </a:prstGeom>
                              <a:noFill/>
                            </wps:spPr>
                            <wps:txbx>
                              <w:txbxContent>
                                <w:p w14:paraId="17084186" w14:textId="77777777" w:rsidR="00BD7A76" w:rsidRPr="00BD7A76" w:rsidRDefault="00BD7A76" w:rsidP="00BD7A76">
                                  <w:pPr>
                                    <w:spacing w:line="240" w:lineRule="auto"/>
                                    <w:jc w:val="center"/>
                                    <w:rPr>
                                      <w:rFonts w:ascii="Adobe Arabic" w:eastAsia="GE Dinar One" w:hAnsi="Adobe Arabic" w:cs="Adobe Arabic"/>
                                      <w:b/>
                                      <w:bCs/>
                                      <w:color w:val="C00000"/>
                                      <w:kern w:val="24"/>
                                      <w:sz w:val="56"/>
                                      <w:szCs w:val="56"/>
                                      <w:lang w:bidi="ar-SY"/>
                                    </w:rPr>
                                  </w:pPr>
                                  <w:r w:rsidRPr="00BD7A76">
                                    <w:rPr>
                                      <w:rFonts w:ascii="Adobe Arabic" w:eastAsia="GE Dinar One" w:hAnsi="Adobe Arabic" w:cs="Adobe Arabic" w:hint="cs"/>
                                      <w:b/>
                                      <w:bCs/>
                                      <w:color w:val="C00000"/>
                                      <w:kern w:val="24"/>
                                      <w:sz w:val="56"/>
                                      <w:szCs w:val="56"/>
                                      <w:rtl/>
                                      <w:lang w:bidi="ar-SY"/>
                                    </w:rPr>
                                    <w:t xml:space="preserve">اليوم الخامس </w:t>
                                  </w:r>
                                </w:p>
                              </w:txbxContent>
                            </wps:txbx>
                            <wps:bodyPr wrap="square" rtlCol="0">
                              <a:spAutoFit/>
                            </wps:bodyPr>
                          </wps:wsp>
                          <wps:wsp>
                            <wps:cNvPr id="1067359575" name="TextBox 34"/>
                            <wps:cNvSpPr txBox="1"/>
                            <wps:spPr>
                              <a:xfrm>
                                <a:off x="2484762" y="-370658"/>
                                <a:ext cx="2429550" cy="662305"/>
                              </a:xfrm>
                              <a:prstGeom prst="rect">
                                <a:avLst/>
                              </a:prstGeom>
                              <a:noFill/>
                            </wps:spPr>
                            <wps:txbx>
                              <w:txbxContent>
                                <w:p w14:paraId="32C67EDB" w14:textId="77777777" w:rsidR="00BD7A76" w:rsidRPr="00CA7C57" w:rsidRDefault="00BD7A76" w:rsidP="00BD7A76">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الثانية</w:t>
                                  </w:r>
                                </w:p>
                              </w:txbxContent>
                            </wps:txbx>
                            <wps:bodyPr wrap="square" rtlCol="0">
                              <a:spAutoFit/>
                            </wps:bodyPr>
                          </wps:wsp>
                          <wps:wsp>
                            <wps:cNvPr id="2009116057" name="TextBox 34"/>
                            <wps:cNvSpPr txBox="1"/>
                            <wps:spPr>
                              <a:xfrm>
                                <a:off x="-463831" y="719015"/>
                                <a:ext cx="5447754" cy="554990"/>
                              </a:xfrm>
                              <a:prstGeom prst="rect">
                                <a:avLst/>
                              </a:prstGeom>
                              <a:noFill/>
                            </wps:spPr>
                            <wps:txbx>
                              <w:txbxContent>
                                <w:p w14:paraId="03FD74D9" w14:textId="77777777" w:rsidR="00BD7A76" w:rsidRPr="0075673C" w:rsidRDefault="00BD7A76" w:rsidP="00BD7A76">
                                  <w:pPr>
                                    <w:jc w:val="center"/>
                                    <w:rPr>
                                      <w:rFonts w:asciiTheme="majorHAnsi" w:eastAsia="GE Dinar One" w:hAnsiTheme="majorHAnsi" w:cstheme="majorHAnsi"/>
                                      <w:b/>
                                      <w:bCs/>
                                      <w:kern w:val="24"/>
                                      <w:sz w:val="52"/>
                                      <w:szCs w:val="52"/>
                                      <w:lang w:bidi="ar-SY"/>
                                    </w:rPr>
                                  </w:pPr>
                                  <w:r w:rsidRPr="008D5AD8">
                                    <w:rPr>
                                      <w:rFonts w:asciiTheme="majorHAnsi" w:eastAsia="GE Dinar One" w:hAnsiTheme="majorHAnsi" w:cs="Calibri Light"/>
                                      <w:b/>
                                      <w:bCs/>
                                      <w:kern w:val="24"/>
                                      <w:sz w:val="52"/>
                                      <w:szCs w:val="52"/>
                                      <w:rtl/>
                                      <w:lang w:bidi="ar-SY"/>
                                    </w:rPr>
                                    <w:t>بناء خطة تطوير مهارات التواصل</w:t>
                                  </w:r>
                                </w:p>
                              </w:txbxContent>
                            </wps:txbx>
                            <wps:bodyPr wrap="square" rtlCol="0">
                              <a:spAutoFit/>
                            </wps:bodyPr>
                          </wps:wsp>
                        </wpg:grpSp>
                      </wpg:grpSp>
                      <pic:pic xmlns:pic="http://schemas.openxmlformats.org/drawingml/2006/picture">
                        <pic:nvPicPr>
                          <pic:cNvPr id="2131859959" name="Picture 9"/>
                          <pic:cNvPicPr>
                            <a:picLocks noChangeAspect="1"/>
                          </pic:cNvPicPr>
                        </pic:nvPicPr>
                        <pic:blipFill rotWithShape="1">
                          <a:blip r:embed="rId46">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7E4BEAED" id="_x0000_s1308" style="position:absolute;left:0;text-align:left;margin-left:0;margin-top:-15pt;width:590.25pt;height:765.7pt;z-index:253232128;mso-position-horizontal:left;mso-position-horizontal-relative:page;mso-position-vertical-relative:text;mso-width-relative:margin;mso-height-relative:margin" coordorigin="-9249,-658" coordsize="74962,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">
                <v:group id="Group 29080650" o:spid="_x0000_s1309" style="position:absolute;left:-9249;top:-658;width:74962;height:97241" coordorigin="-13345,-3706" coordsize="74963,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">
                  <v:group id="Group 879563913" o:spid="_x0000_s1310" style="position:absolute;left:-13345;top:25717;width:70305;height:67818" coordorigin="-14964" coordsize="70306,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">
                    <v:group id="Group 25" o:spid="_x0000_s1311" style="position:absolute;left:31292;width:22631;height:5155" coordorigin="38489" coordsize="22630,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">
                      <v:group id="Group 189576916" o:spid="_x0000_s131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">
                        <v:oval id="Oval 1129832243" o:spid="_x0000_s131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" fillcolor="#168489" stroked="f" strokeweight="1pt">
                          <v:fill opacity="49087f"/>
                          <v:stroke joinstyle="miter"/>
                        </v:oval>
                        <v:shape id="Picture 1626687874" o:spid="_x0000_s131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">
                          <v:imagedata r:id="rId43" o:title="Target " gain="19661f" blacklevel="22938f"/>
                        </v:shape>
                      </v:group>
                      <v:shape id="TextBox 34" o:spid="_x0000_s1315" type="#_x0000_t202" style="position:absolute;left:38489;top:695;width:17551;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" filled="f" stroked="f">
                        <v:textbox style="mso-fit-shape-to-text:t">
                          <w:txbxContent>
                            <w:p w14:paraId="10D2CF0F" w14:textId="77777777" w:rsidR="00BD7A76" w:rsidRPr="00BC6FB1" w:rsidRDefault="00BD7A76" w:rsidP="00BD7A7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316" style="position:absolute;left:-2;top:99;width:22614;height:5150" coordorigin="-2" coordsize="2261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">
                      <v:oval id="Oval 1706377612" o:spid="_x0000_s131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" fillcolor="#168489" stroked="f" strokeweight="1pt">
                        <v:fill opacity="49087f"/>
                        <v:stroke joinstyle="miter"/>
                      </v:oval>
                      <v:shape id="TextBox 34" o:spid="_x0000_s1318" type="#_x0000_t202" style="position:absolute;left:-2;top:695;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" filled="f" stroked="f">
                        <v:textbox style="mso-fit-shape-to-text:t">
                          <w:txbxContent>
                            <w:p w14:paraId="025E3ECE" w14:textId="77777777" w:rsidR="00BD7A76" w:rsidRPr="00BC6FB1" w:rsidRDefault="00BD7A76" w:rsidP="00BD7A76">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402829091" o:spid="_x0000_s131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">
                        <v:imagedata r:id="rId44" o:title="Note " gain="19661f" blacklevel="22938f"/>
                      </v:shape>
                    </v:group>
                    <v:shape id="Text Box 760321106" o:spid="_x0000_s1320"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" filled="f" stroked="f" strokeweight=".5pt">
                      <v:textbox>
                        <w:txbxContent>
                          <w:p w14:paraId="749C1BD5" w14:textId="77777777" w:rsidR="00BD7A76" w:rsidRPr="00DE31C3" w:rsidRDefault="00BD7A76" w:rsidP="00BD7A76">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23E4A0A9" w14:textId="77777777" w:rsidR="00BD7A76" w:rsidRPr="00CC5668" w:rsidRDefault="00BD7A76" w:rsidP="00BD7A76">
                            <w:pPr>
                              <w:spacing w:line="240" w:lineRule="auto"/>
                              <w:rPr>
                                <w:rFonts w:ascii="Sakkal Majalla" w:eastAsia="GE Dinar One" w:hAnsi="Sakkal Majalla"/>
                                <w:kern w:val="24"/>
                                <w:sz w:val="40"/>
                                <w:szCs w:val="40"/>
                              </w:rPr>
                            </w:pPr>
                            <w:r w:rsidRPr="008D5AD8">
                              <w:rPr>
                                <w:rFonts w:ascii="Sakkal Majalla" w:eastAsia="GE Dinar One" w:hAnsi="Sakkal Majalla"/>
                                <w:kern w:val="24"/>
                                <w:sz w:val="40"/>
                                <w:szCs w:val="40"/>
                                <w:rtl/>
                              </w:rPr>
                              <w:t>تحديد نقاط القوة وفرص التحسين</w:t>
                            </w:r>
                            <w:r w:rsidRPr="00CC5668">
                              <w:rPr>
                                <w:rFonts w:ascii="Sakkal Majalla" w:eastAsia="GE Dinar One" w:hAnsi="Sakkal Majalla"/>
                                <w:kern w:val="24"/>
                                <w:sz w:val="40"/>
                                <w:szCs w:val="40"/>
                                <w:rtl/>
                              </w:rPr>
                              <w:t>.</w:t>
                            </w:r>
                          </w:p>
                        </w:txbxContent>
                      </v:textbox>
                    </v:shape>
                    <v:shape id="Text Box 418555706" o:spid="_x0000_s1321" type="#_x0000_t202" style="position:absolute;left:-14964;top:7708;width:38100;height:52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" filled="f" stroked="f" strokeweight=".5pt">
                      <v:textbox>
                        <w:txbxContent>
                          <w:p w14:paraId="14F43B8E" w14:textId="77777777" w:rsidR="00BD7A76" w:rsidRPr="008D5AD8" w:rsidRDefault="00BD7A76">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تقييم مهارات التواصل الحالية.</w:t>
                            </w:r>
                          </w:p>
                          <w:p w14:paraId="789D66FD" w14:textId="77777777" w:rsidR="00BD7A76" w:rsidRPr="008D5AD8" w:rsidRDefault="00BD7A76">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تحديد نقاط القوة وفرص التحسين.</w:t>
                            </w:r>
                          </w:p>
                          <w:p w14:paraId="4984DEC9" w14:textId="77777777" w:rsidR="00BD7A76" w:rsidRPr="008D5AD8" w:rsidRDefault="00BD7A76">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إعداد خطة تطوير شخصية.</w:t>
                            </w:r>
                          </w:p>
                          <w:p w14:paraId="0963ADFF" w14:textId="77777777" w:rsidR="00BD7A76" w:rsidRPr="008D5AD8" w:rsidRDefault="00BD7A76">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مؤشرات قياس التحسن.</w:t>
                            </w:r>
                          </w:p>
                          <w:p w14:paraId="5016D578" w14:textId="77777777" w:rsidR="00BD7A76" w:rsidRPr="00902E99" w:rsidRDefault="00BD7A76">
                            <w:pPr>
                              <w:pStyle w:val="a5"/>
                              <w:numPr>
                                <w:ilvl w:val="0"/>
                                <w:numId w:val="17"/>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الممارسات اليومية للتطوير المستمر.</w:t>
                            </w:r>
                          </w:p>
                        </w:txbxContent>
                      </v:textbox>
                    </v:shape>
                  </v:group>
                  <v:group id="Group 1227827200" o:spid="_x0000_s1322" style="position:absolute;left:-4638;top:-3706;width:66256;height:19460" coordorigin="-4638,-3706" coordsize="66256,1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">
                    <v:shape id="Picture 628938139" o:spid="_x0000_s1323"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">
                      <v:imagedata r:id="rId45" o:title="Calendar " recolortarget="black"/>
                    </v:shape>
                    <v:shape id="TextBox 34" o:spid="_x0000_s1324" type="#_x0000_t202" style="position:absolute;left:50093;top:7092;width:11525;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" filled="f" stroked="f">
                      <v:textbox style="mso-fit-shape-to-text:t">
                        <w:txbxContent>
                          <w:p w14:paraId="17084186" w14:textId="77777777" w:rsidR="00BD7A76" w:rsidRPr="00BD7A76" w:rsidRDefault="00BD7A76" w:rsidP="00BD7A76">
                            <w:pPr>
                              <w:spacing w:line="240" w:lineRule="auto"/>
                              <w:jc w:val="center"/>
                              <w:rPr>
                                <w:rFonts w:ascii="Adobe Arabic" w:eastAsia="GE Dinar One" w:hAnsi="Adobe Arabic" w:cs="Adobe Arabic"/>
                                <w:b/>
                                <w:bCs/>
                                <w:color w:val="C00000"/>
                                <w:kern w:val="24"/>
                                <w:sz w:val="56"/>
                                <w:szCs w:val="56"/>
                                <w:lang w:bidi="ar-SY"/>
                              </w:rPr>
                            </w:pPr>
                            <w:r w:rsidRPr="00BD7A76">
                              <w:rPr>
                                <w:rFonts w:ascii="Adobe Arabic" w:eastAsia="GE Dinar One" w:hAnsi="Adobe Arabic" w:cs="Adobe Arabic" w:hint="cs"/>
                                <w:b/>
                                <w:bCs/>
                                <w:color w:val="C00000"/>
                                <w:kern w:val="24"/>
                                <w:sz w:val="56"/>
                                <w:szCs w:val="56"/>
                                <w:rtl/>
                                <w:lang w:bidi="ar-SY"/>
                              </w:rPr>
                              <w:t xml:space="preserve">اليوم الخامس </w:t>
                            </w:r>
                          </w:p>
                        </w:txbxContent>
                      </v:textbox>
                    </v:shape>
                    <v:shape id="TextBox 34" o:spid="_x0000_s1325" type="#_x0000_t202" style="position:absolute;left:24847;top:-3706;width:24296;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" filled="f" stroked="f">
                      <v:textbox style="mso-fit-shape-to-text:t">
                        <w:txbxContent>
                          <w:p w14:paraId="32C67EDB" w14:textId="77777777" w:rsidR="00BD7A76" w:rsidRPr="00CA7C57" w:rsidRDefault="00BD7A76" w:rsidP="00BD7A76">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الثانية</w:t>
                            </w:r>
                          </w:p>
                        </w:txbxContent>
                      </v:textbox>
                    </v:shape>
                    <v:shape id="TextBox 34" o:spid="_x0000_s1326" type="#_x0000_t202" style="position:absolute;left:-4638;top:7190;width:54477;height:5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" filled="f" stroked="f">
                      <v:textbox style="mso-fit-shape-to-text:t">
                        <w:txbxContent>
                          <w:p w14:paraId="03FD74D9" w14:textId="77777777" w:rsidR="00BD7A76" w:rsidRPr="0075673C" w:rsidRDefault="00BD7A76" w:rsidP="00BD7A76">
                            <w:pPr>
                              <w:jc w:val="center"/>
                              <w:rPr>
                                <w:rFonts w:asciiTheme="majorHAnsi" w:eastAsia="GE Dinar One" w:hAnsiTheme="majorHAnsi" w:cstheme="majorHAnsi"/>
                                <w:b/>
                                <w:bCs/>
                                <w:kern w:val="24"/>
                                <w:sz w:val="52"/>
                                <w:szCs w:val="52"/>
                                <w:lang w:bidi="ar-SY"/>
                              </w:rPr>
                            </w:pPr>
                            <w:r w:rsidRPr="008D5AD8">
                              <w:rPr>
                                <w:rFonts w:asciiTheme="majorHAnsi" w:eastAsia="GE Dinar One" w:hAnsiTheme="majorHAnsi" w:cs="Calibri Light"/>
                                <w:b/>
                                <w:bCs/>
                                <w:kern w:val="24"/>
                                <w:sz w:val="52"/>
                                <w:szCs w:val="52"/>
                                <w:rtl/>
                                <w:lang w:bidi="ar-SY"/>
                              </w:rPr>
                              <w:t>بناء خطة تطوير مهارات التواصل</w:t>
                            </w:r>
                          </w:p>
                        </w:txbxContent>
                      </v:textbox>
                    </v:shape>
                  </v:group>
                </v:group>
                <v:shape id="Picture 9" o:spid="_x0000_s1327"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">
                  <v:imagedata r:id="rId51" o:title="" croptop="8759f" cropbottom="38800f" cropleft=".5" cropright="5314f" chromakey="#ebe9ec"/>
                </v:shape>
                <w10:wrap anchorx="page"/>
              </v:group>
            </w:pict>
          </mc:Fallback>
        </mc:AlternateContent>
      </w:r>
    </w:p>
    <w:p w14:paraId="28F6FFA7" w14:textId="77777777" w:rsidR="003D08BA" w:rsidRDefault="003D08BA" w:rsidP="00E32711">
      <w:pPr>
        <w:spacing w:after="200"/>
        <w:rPr>
          <w:rFonts w:ascii="Sakkal Majalla" w:eastAsia="Times New Roman" w:hAnsi="Sakkal Majalla"/>
          <w:b/>
          <w:bCs/>
          <w:color w:val="auto"/>
          <w:sz w:val="48"/>
          <w:szCs w:val="36"/>
          <w:rtl/>
        </w:rPr>
      </w:pPr>
    </w:p>
    <w:p w14:paraId="5890EF39" w14:textId="77777777" w:rsidR="003D08BA" w:rsidRDefault="003D08BA" w:rsidP="00E32711">
      <w:pPr>
        <w:spacing w:after="200"/>
        <w:rPr>
          <w:rFonts w:ascii="Sakkal Majalla" w:eastAsia="Times New Roman" w:hAnsi="Sakkal Majalla"/>
          <w:b/>
          <w:bCs/>
          <w:color w:val="auto"/>
          <w:sz w:val="48"/>
          <w:szCs w:val="36"/>
          <w:rtl/>
        </w:rPr>
      </w:pPr>
    </w:p>
    <w:p w14:paraId="79D86936" w14:textId="77777777" w:rsidR="003D08BA" w:rsidRDefault="003D08BA" w:rsidP="00E32711">
      <w:pPr>
        <w:spacing w:after="200"/>
        <w:rPr>
          <w:rFonts w:ascii="Sakkal Majalla" w:eastAsia="Times New Roman" w:hAnsi="Sakkal Majalla"/>
          <w:b/>
          <w:bCs/>
          <w:color w:val="auto"/>
          <w:sz w:val="48"/>
          <w:szCs w:val="36"/>
          <w:rtl/>
        </w:rPr>
      </w:pPr>
    </w:p>
    <w:p w14:paraId="57259EB3" w14:textId="77777777" w:rsidR="003D08BA" w:rsidRDefault="003D08BA" w:rsidP="00E32711">
      <w:pPr>
        <w:spacing w:after="200"/>
        <w:rPr>
          <w:rFonts w:ascii="Sakkal Majalla" w:eastAsia="Times New Roman" w:hAnsi="Sakkal Majalla"/>
          <w:b/>
          <w:bCs/>
          <w:color w:val="auto"/>
          <w:sz w:val="48"/>
          <w:szCs w:val="36"/>
          <w:rtl/>
        </w:rPr>
      </w:pPr>
    </w:p>
    <w:p w14:paraId="6F51ABB3" w14:textId="77777777" w:rsidR="003D08BA" w:rsidRDefault="003D08BA" w:rsidP="00E32711">
      <w:pPr>
        <w:spacing w:after="200"/>
        <w:rPr>
          <w:rFonts w:ascii="Sakkal Majalla" w:eastAsia="Times New Roman" w:hAnsi="Sakkal Majalla"/>
          <w:b/>
          <w:bCs/>
          <w:color w:val="auto"/>
          <w:sz w:val="48"/>
          <w:szCs w:val="36"/>
          <w:rtl/>
        </w:rPr>
      </w:pPr>
    </w:p>
    <w:p w14:paraId="2607782B" w14:textId="77777777" w:rsidR="003D08BA" w:rsidRDefault="003D08BA" w:rsidP="00E32711">
      <w:pPr>
        <w:spacing w:after="200"/>
        <w:rPr>
          <w:rFonts w:ascii="Sakkal Majalla" w:eastAsia="Times New Roman" w:hAnsi="Sakkal Majalla"/>
          <w:b/>
          <w:bCs/>
          <w:color w:val="auto"/>
          <w:sz w:val="48"/>
          <w:szCs w:val="36"/>
          <w:rtl/>
        </w:rPr>
      </w:pPr>
    </w:p>
    <w:p w14:paraId="3519DEA7" w14:textId="77777777" w:rsidR="003D08BA" w:rsidRDefault="003D08BA" w:rsidP="00E32711">
      <w:pPr>
        <w:spacing w:after="200"/>
        <w:rPr>
          <w:rFonts w:ascii="Sakkal Majalla" w:eastAsia="Times New Roman" w:hAnsi="Sakkal Majalla"/>
          <w:b/>
          <w:bCs/>
          <w:color w:val="auto"/>
          <w:sz w:val="48"/>
          <w:szCs w:val="36"/>
          <w:rtl/>
        </w:rPr>
      </w:pPr>
    </w:p>
    <w:p w14:paraId="02BFA1C2" w14:textId="77777777" w:rsidR="003D08BA" w:rsidRDefault="003D08BA" w:rsidP="00E32711">
      <w:pPr>
        <w:spacing w:after="200"/>
        <w:rPr>
          <w:rFonts w:ascii="Sakkal Majalla" w:eastAsia="Times New Roman" w:hAnsi="Sakkal Majalla"/>
          <w:b/>
          <w:bCs/>
          <w:color w:val="auto"/>
          <w:sz w:val="48"/>
          <w:szCs w:val="36"/>
          <w:rtl/>
        </w:rPr>
      </w:pPr>
    </w:p>
    <w:p w14:paraId="6C19D164" w14:textId="77777777" w:rsidR="003D08BA" w:rsidRDefault="003D08BA" w:rsidP="00E32711">
      <w:pPr>
        <w:spacing w:after="200"/>
        <w:rPr>
          <w:rFonts w:ascii="Sakkal Majalla" w:eastAsia="Times New Roman" w:hAnsi="Sakkal Majalla"/>
          <w:b/>
          <w:bCs/>
          <w:color w:val="auto"/>
          <w:sz w:val="48"/>
          <w:szCs w:val="36"/>
          <w:rtl/>
        </w:rPr>
      </w:pPr>
    </w:p>
    <w:p w14:paraId="7AD535AC" w14:textId="77777777" w:rsidR="003D08BA" w:rsidRDefault="003D08BA" w:rsidP="00E32711">
      <w:pPr>
        <w:spacing w:after="200"/>
        <w:rPr>
          <w:rFonts w:ascii="Sakkal Majalla" w:eastAsia="Times New Roman" w:hAnsi="Sakkal Majalla"/>
          <w:b/>
          <w:bCs/>
          <w:color w:val="auto"/>
          <w:sz w:val="48"/>
          <w:szCs w:val="36"/>
          <w:rtl/>
        </w:rPr>
      </w:pPr>
    </w:p>
    <w:p w14:paraId="1CB02D8E" w14:textId="77777777" w:rsidR="003D08BA" w:rsidRDefault="003D08BA" w:rsidP="00E32711">
      <w:pPr>
        <w:spacing w:after="200"/>
        <w:rPr>
          <w:rFonts w:ascii="Sakkal Majalla" w:eastAsia="Times New Roman" w:hAnsi="Sakkal Majalla"/>
          <w:b/>
          <w:bCs/>
          <w:color w:val="auto"/>
          <w:sz w:val="48"/>
          <w:szCs w:val="36"/>
          <w:rtl/>
        </w:rPr>
      </w:pPr>
    </w:p>
    <w:p w14:paraId="2C8ED77A" w14:textId="77777777" w:rsidR="003D08BA" w:rsidRDefault="003D08BA" w:rsidP="00E32711">
      <w:pPr>
        <w:spacing w:after="200"/>
        <w:rPr>
          <w:rFonts w:ascii="Sakkal Majalla" w:eastAsia="Times New Roman" w:hAnsi="Sakkal Majalla"/>
          <w:b/>
          <w:bCs/>
          <w:color w:val="auto"/>
          <w:sz w:val="48"/>
          <w:szCs w:val="36"/>
          <w:rtl/>
        </w:rPr>
      </w:pPr>
    </w:p>
    <w:p w14:paraId="6C591632" w14:textId="77777777" w:rsidR="003D08BA" w:rsidRDefault="003D08BA" w:rsidP="00E32711">
      <w:pPr>
        <w:spacing w:after="200"/>
        <w:rPr>
          <w:rFonts w:ascii="Sakkal Majalla" w:eastAsia="Times New Roman" w:hAnsi="Sakkal Majalla"/>
          <w:b/>
          <w:bCs/>
          <w:color w:val="auto"/>
          <w:sz w:val="48"/>
          <w:szCs w:val="36"/>
          <w:rtl/>
        </w:rPr>
      </w:pPr>
    </w:p>
    <w:p w14:paraId="3C3A81DD" w14:textId="77777777" w:rsidR="003D08BA" w:rsidRDefault="003D08BA" w:rsidP="00E32711">
      <w:pPr>
        <w:spacing w:after="200"/>
        <w:rPr>
          <w:rFonts w:ascii="Sakkal Majalla" w:eastAsia="Times New Roman" w:hAnsi="Sakkal Majalla"/>
          <w:b/>
          <w:bCs/>
          <w:color w:val="auto"/>
          <w:sz w:val="48"/>
          <w:szCs w:val="36"/>
          <w:rtl/>
        </w:rPr>
      </w:pPr>
    </w:p>
    <w:p w14:paraId="0670AD6F" w14:textId="77777777" w:rsidR="003D08BA" w:rsidRDefault="003D08BA" w:rsidP="00E32711">
      <w:pPr>
        <w:spacing w:after="200"/>
        <w:rPr>
          <w:rFonts w:ascii="Sakkal Majalla" w:eastAsia="Times New Roman" w:hAnsi="Sakkal Majalla"/>
          <w:b/>
          <w:bCs/>
          <w:color w:val="auto"/>
          <w:sz w:val="48"/>
          <w:szCs w:val="36"/>
          <w:rtl/>
        </w:rPr>
      </w:pPr>
    </w:p>
    <w:p w14:paraId="1E15BD81" w14:textId="77777777" w:rsidR="003D08BA" w:rsidRDefault="003D08BA" w:rsidP="00E32711">
      <w:pPr>
        <w:spacing w:after="200"/>
        <w:rPr>
          <w:rFonts w:ascii="Sakkal Majalla" w:eastAsia="Times New Roman" w:hAnsi="Sakkal Majalla"/>
          <w:b/>
          <w:bCs/>
          <w:color w:val="auto"/>
          <w:sz w:val="48"/>
          <w:szCs w:val="36"/>
          <w:rtl/>
        </w:rPr>
      </w:pPr>
    </w:p>
    <w:p w14:paraId="67AC2F93" w14:textId="77777777" w:rsidR="003D08BA" w:rsidRDefault="003D08BA" w:rsidP="00E32711">
      <w:pPr>
        <w:spacing w:after="200"/>
        <w:rPr>
          <w:rFonts w:ascii="Sakkal Majalla" w:eastAsia="Times New Roman" w:hAnsi="Sakkal Majalla"/>
          <w:b/>
          <w:bCs/>
          <w:color w:val="auto"/>
          <w:sz w:val="48"/>
          <w:szCs w:val="36"/>
          <w:rtl/>
        </w:rPr>
      </w:pPr>
    </w:p>
    <w:p w14:paraId="4EC2BC1C" w14:textId="77777777" w:rsidR="00BD7A76" w:rsidRPr="00BD7A76" w:rsidRDefault="00BD7A76" w:rsidP="00BD7A76">
      <w:pPr>
        <w:spacing w:after="200"/>
        <w:jc w:val="center"/>
        <w:rPr>
          <w:rFonts w:ascii="Sakkal Majalla" w:eastAsia="Times New Roman" w:hAnsi="Sakkal Majalla"/>
          <w:b/>
          <w:bCs/>
          <w:color w:val="006666"/>
          <w:sz w:val="56"/>
          <w:szCs w:val="44"/>
          <w:lang w:val="en-GB"/>
        </w:rPr>
      </w:pPr>
      <w:r w:rsidRPr="00BD7A76">
        <w:rPr>
          <w:rFonts w:ascii="Sakkal Majalla" w:eastAsia="Times New Roman" w:hAnsi="Sakkal Majalla"/>
          <w:b/>
          <w:bCs/>
          <w:color w:val="006666"/>
          <w:sz w:val="56"/>
          <w:szCs w:val="44"/>
          <w:rtl/>
        </w:rPr>
        <w:lastRenderedPageBreak/>
        <w:t>أولاً: تقييم مهارات التواصل الحالية</w:t>
      </w:r>
    </w:p>
    <w:p w14:paraId="5B1695F6"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يُعد تقييم مهارات التواصل الخطوة الأولى والأساسية في رحلة تطوير مهارات الاتصال والتفاعل المهني. فلا يمكن تحسين أي مهارة دون معرفة المستوى الحالي لها وتحديد نقاط القوة والجوانب التي تحتاج إلى تطوير. وتساعد عملية التقييم الفرد على فهم كيفية تواصله مع الآخرين، ومدى تأثيره في بيئة العمل، ومستوى كفاءته في نقل الأفكار واستقبال المعلومات وبناء العلاقات المهنية</w:t>
      </w:r>
      <w:r w:rsidRPr="00BD7A76">
        <w:rPr>
          <w:rFonts w:ascii="Sakkal Majalla" w:eastAsia="Times New Roman" w:hAnsi="Sakkal Majalla"/>
          <w:b/>
          <w:bCs/>
          <w:color w:val="auto"/>
          <w:sz w:val="48"/>
          <w:szCs w:val="36"/>
          <w:lang w:val="en-GB"/>
        </w:rPr>
        <w:t>.</w:t>
      </w:r>
    </w:p>
    <w:p w14:paraId="3D6B487D" w14:textId="1D9E3D0C"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وفي المؤسسات الحديثة أصبح تقييم مهارات التواصل جزءًا مهمًا من برامج التطوير المهني، نظرًا للدور الكبير الذي تلعبه هذه المهارات في تحسين الأداء الفردي والجماعي ورفع كفاءة العمل المؤسسي</w:t>
      </w:r>
      <w:r w:rsidRPr="00BD7A76">
        <w:rPr>
          <w:rFonts w:ascii="Sakkal Majalla" w:eastAsia="Times New Roman" w:hAnsi="Sakkal Majalla"/>
          <w:b/>
          <w:bCs/>
          <w:color w:val="auto"/>
          <w:sz w:val="48"/>
          <w:szCs w:val="36"/>
          <w:lang w:val="en-GB"/>
        </w:rPr>
        <w:t>.</w:t>
      </w:r>
    </w:p>
    <w:p w14:paraId="57C8C0D8"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مفهوم تقييم مهارات التواصل</w:t>
      </w:r>
    </w:p>
    <w:p w14:paraId="4B9B0BB7"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تقييم مهارات التواصل هو</w:t>
      </w:r>
      <w:r w:rsidRPr="00BD7A76">
        <w:rPr>
          <w:rFonts w:ascii="Sakkal Majalla" w:eastAsia="Times New Roman" w:hAnsi="Sakkal Majalla"/>
          <w:b/>
          <w:bCs/>
          <w:color w:val="auto"/>
          <w:sz w:val="48"/>
          <w:szCs w:val="36"/>
          <w:lang w:val="en-GB"/>
        </w:rPr>
        <w:t>:</w:t>
      </w:r>
    </w:p>
    <w:p w14:paraId="7B01F794" w14:textId="2D9FCFF1"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lang w:val="en-GB"/>
        </w:rPr>
        <w:t>"</w:t>
      </w:r>
      <w:r w:rsidRPr="00BD7A76">
        <w:rPr>
          <w:rFonts w:ascii="Sakkal Majalla" w:eastAsia="Times New Roman" w:hAnsi="Sakkal Majalla"/>
          <w:b/>
          <w:bCs/>
          <w:color w:val="auto"/>
          <w:sz w:val="48"/>
          <w:szCs w:val="36"/>
          <w:rtl/>
        </w:rPr>
        <w:t>عملية قياس وتحليل مستوى أداء الفرد في مختلف جوانب الاتصال والتفاعل مع الآخرين بهدف تحديد نقاط القوة ومجالات التحسين ووضع خطط تطوير مناسبة</w:t>
      </w:r>
      <w:r w:rsidRPr="00BD7A76">
        <w:rPr>
          <w:rFonts w:ascii="Sakkal Majalla" w:eastAsia="Times New Roman" w:hAnsi="Sakkal Majalla"/>
          <w:b/>
          <w:bCs/>
          <w:color w:val="auto"/>
          <w:sz w:val="48"/>
          <w:szCs w:val="36"/>
          <w:lang w:val="en-GB"/>
        </w:rPr>
        <w:t>."</w:t>
      </w:r>
    </w:p>
    <w:p w14:paraId="1583F1AA"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أهمية تقييم مهارات التواصل</w:t>
      </w:r>
    </w:p>
    <w:p w14:paraId="01DAB4D8" w14:textId="4FEC08CC" w:rsidR="00BD7A76" w:rsidRPr="00BD7A76" w:rsidRDefault="0035048B" w:rsidP="00BD7A76">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00BD7A76" w:rsidRPr="00BD7A76">
        <w:rPr>
          <w:rFonts w:ascii="Sakkal Majalla" w:eastAsia="Times New Roman" w:hAnsi="Sakkal Majalla"/>
          <w:b/>
          <w:bCs/>
          <w:color w:val="auto"/>
          <w:sz w:val="48"/>
          <w:szCs w:val="36"/>
          <w:rtl/>
        </w:rPr>
        <w:t>معرفة المستوى الحالي</w:t>
      </w:r>
    </w:p>
    <w:p w14:paraId="3E586AC8"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يساعد الفرد على إدراك واقعه المهني بشكل موضوعي</w:t>
      </w:r>
      <w:r w:rsidRPr="00BD7A76">
        <w:rPr>
          <w:rFonts w:ascii="Sakkal Majalla" w:eastAsia="Times New Roman" w:hAnsi="Sakkal Majalla"/>
          <w:b/>
          <w:bCs/>
          <w:color w:val="auto"/>
          <w:sz w:val="48"/>
          <w:szCs w:val="36"/>
          <w:lang w:val="en-GB"/>
        </w:rPr>
        <w:t>.</w:t>
      </w:r>
    </w:p>
    <w:p w14:paraId="610549DB" w14:textId="441084D3" w:rsidR="00BD7A76" w:rsidRPr="00BD7A76" w:rsidRDefault="0035048B" w:rsidP="00BD7A76">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00BD7A76" w:rsidRPr="00BD7A76">
        <w:rPr>
          <w:rFonts w:ascii="Sakkal Majalla" w:eastAsia="Times New Roman" w:hAnsi="Sakkal Majalla"/>
          <w:b/>
          <w:bCs/>
          <w:color w:val="auto"/>
          <w:sz w:val="48"/>
          <w:szCs w:val="36"/>
          <w:rtl/>
        </w:rPr>
        <w:t>تحديد الاحتياجات التدريبية</w:t>
      </w:r>
    </w:p>
    <w:p w14:paraId="22EF472E"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يسهل اختيار البرامج والأنشطة المناسبة للتطوير</w:t>
      </w:r>
      <w:r w:rsidRPr="00BD7A76">
        <w:rPr>
          <w:rFonts w:ascii="Sakkal Majalla" w:eastAsia="Times New Roman" w:hAnsi="Sakkal Majalla"/>
          <w:b/>
          <w:bCs/>
          <w:color w:val="auto"/>
          <w:sz w:val="48"/>
          <w:szCs w:val="36"/>
          <w:lang w:val="en-GB"/>
        </w:rPr>
        <w:t>.</w:t>
      </w:r>
    </w:p>
    <w:p w14:paraId="508A6369" w14:textId="3D2607AC" w:rsidR="00BD7A76" w:rsidRPr="00BD7A76" w:rsidRDefault="0035048B" w:rsidP="00BD7A76">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00BD7A76" w:rsidRPr="00BD7A76">
        <w:rPr>
          <w:rFonts w:ascii="Sakkal Majalla" w:eastAsia="Times New Roman" w:hAnsi="Sakkal Majalla"/>
          <w:b/>
          <w:bCs/>
          <w:color w:val="auto"/>
          <w:sz w:val="48"/>
          <w:szCs w:val="36"/>
          <w:rtl/>
        </w:rPr>
        <w:t>تحسين الأداء الوظيفي</w:t>
      </w:r>
    </w:p>
    <w:p w14:paraId="681499B8"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lastRenderedPageBreak/>
        <w:t>يمكن من معالجة جوانب الضعف المؤثرة على العمل</w:t>
      </w:r>
      <w:r w:rsidRPr="00BD7A76">
        <w:rPr>
          <w:rFonts w:ascii="Sakkal Majalla" w:eastAsia="Times New Roman" w:hAnsi="Sakkal Majalla"/>
          <w:b/>
          <w:bCs/>
          <w:color w:val="auto"/>
          <w:sz w:val="48"/>
          <w:szCs w:val="36"/>
          <w:lang w:val="en-GB"/>
        </w:rPr>
        <w:t>.</w:t>
      </w:r>
    </w:p>
    <w:p w14:paraId="795A1B3B" w14:textId="26A0A871" w:rsidR="00BD7A76" w:rsidRPr="00BD7A76" w:rsidRDefault="0035048B" w:rsidP="00BD7A76">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00BD7A76" w:rsidRPr="00BD7A76">
        <w:rPr>
          <w:rFonts w:ascii="Sakkal Majalla" w:eastAsia="Times New Roman" w:hAnsi="Sakkal Majalla"/>
          <w:b/>
          <w:bCs/>
          <w:color w:val="auto"/>
          <w:sz w:val="48"/>
          <w:szCs w:val="36"/>
          <w:lang w:val="en-GB"/>
        </w:rPr>
        <w:t xml:space="preserve"> </w:t>
      </w:r>
      <w:r w:rsidR="00BD7A76" w:rsidRPr="00BD7A76">
        <w:rPr>
          <w:rFonts w:ascii="Sakkal Majalla" w:eastAsia="Times New Roman" w:hAnsi="Sakkal Majalla"/>
          <w:b/>
          <w:bCs/>
          <w:color w:val="auto"/>
          <w:sz w:val="48"/>
          <w:szCs w:val="36"/>
          <w:rtl/>
        </w:rPr>
        <w:t>تعزيز الثقة بالنفس</w:t>
      </w:r>
    </w:p>
    <w:p w14:paraId="10D39C26"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عندما يدرك الفرد نقاط قوته يستطيع استثمارها بشكل أفضل</w:t>
      </w:r>
      <w:r w:rsidRPr="00BD7A76">
        <w:rPr>
          <w:rFonts w:ascii="Sakkal Majalla" w:eastAsia="Times New Roman" w:hAnsi="Sakkal Majalla"/>
          <w:b/>
          <w:bCs/>
          <w:color w:val="auto"/>
          <w:sz w:val="48"/>
          <w:szCs w:val="36"/>
          <w:lang w:val="en-GB"/>
        </w:rPr>
        <w:t>.</w:t>
      </w:r>
    </w:p>
    <w:p w14:paraId="211A1F12" w14:textId="635D5490" w:rsidR="00BD7A76" w:rsidRPr="00BD7A76" w:rsidRDefault="0035048B" w:rsidP="00BD7A76">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5.</w:t>
      </w:r>
      <w:r w:rsidR="00BD7A76" w:rsidRPr="00BD7A76">
        <w:rPr>
          <w:rFonts w:ascii="Sakkal Majalla" w:eastAsia="Times New Roman" w:hAnsi="Sakkal Majalla"/>
          <w:b/>
          <w:bCs/>
          <w:color w:val="auto"/>
          <w:sz w:val="48"/>
          <w:szCs w:val="36"/>
          <w:rtl/>
        </w:rPr>
        <w:t>دعم التطوير المستمر</w:t>
      </w:r>
    </w:p>
    <w:p w14:paraId="2162624A" w14:textId="2CF3D428"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يشكل أساسًا لبناء خطط التحسين طويلة المدى</w:t>
      </w:r>
      <w:r w:rsidRPr="00BD7A76">
        <w:rPr>
          <w:rFonts w:ascii="Sakkal Majalla" w:eastAsia="Times New Roman" w:hAnsi="Sakkal Majalla"/>
          <w:b/>
          <w:bCs/>
          <w:color w:val="auto"/>
          <w:sz w:val="48"/>
          <w:szCs w:val="36"/>
          <w:lang w:val="en-GB"/>
        </w:rPr>
        <w:t>.</w:t>
      </w:r>
    </w:p>
    <w:p w14:paraId="56617751"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مجالات تقييم مهارات التواصل</w:t>
      </w:r>
    </w:p>
    <w:p w14:paraId="742B4560"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مهارات الاستماع</w:t>
      </w:r>
    </w:p>
    <w:p w14:paraId="3B1163BE"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تشمل</w:t>
      </w:r>
      <w:r w:rsidRPr="00BD7A76">
        <w:rPr>
          <w:rFonts w:ascii="Sakkal Majalla" w:eastAsia="Times New Roman" w:hAnsi="Sakkal Majalla"/>
          <w:b/>
          <w:bCs/>
          <w:color w:val="auto"/>
          <w:sz w:val="48"/>
          <w:szCs w:val="36"/>
          <w:lang w:val="en-GB"/>
        </w:rPr>
        <w:t>:</w:t>
      </w:r>
    </w:p>
    <w:p w14:paraId="252C5135" w14:textId="77777777" w:rsidR="00BD7A76" w:rsidRPr="00BD7A76" w:rsidRDefault="00BD7A76">
      <w:pPr>
        <w:numPr>
          <w:ilvl w:val="0"/>
          <w:numId w:val="141"/>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الإنصات الجيد</w:t>
      </w:r>
      <w:r w:rsidRPr="00BD7A76">
        <w:rPr>
          <w:rFonts w:ascii="Sakkal Majalla" w:eastAsia="Times New Roman" w:hAnsi="Sakkal Majalla"/>
          <w:b/>
          <w:bCs/>
          <w:color w:val="auto"/>
          <w:sz w:val="48"/>
          <w:szCs w:val="36"/>
          <w:lang w:val="en-GB"/>
        </w:rPr>
        <w:t xml:space="preserve">. </w:t>
      </w:r>
    </w:p>
    <w:p w14:paraId="30342849" w14:textId="77777777" w:rsidR="00BD7A76" w:rsidRPr="00BD7A76" w:rsidRDefault="00BD7A76">
      <w:pPr>
        <w:numPr>
          <w:ilvl w:val="0"/>
          <w:numId w:val="141"/>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عدم المقاطعة</w:t>
      </w:r>
      <w:r w:rsidRPr="00BD7A76">
        <w:rPr>
          <w:rFonts w:ascii="Sakkal Majalla" w:eastAsia="Times New Roman" w:hAnsi="Sakkal Majalla"/>
          <w:b/>
          <w:bCs/>
          <w:color w:val="auto"/>
          <w:sz w:val="48"/>
          <w:szCs w:val="36"/>
          <w:lang w:val="en-GB"/>
        </w:rPr>
        <w:t xml:space="preserve">. </w:t>
      </w:r>
    </w:p>
    <w:p w14:paraId="5BFA3DAD" w14:textId="77777777" w:rsidR="00BD7A76" w:rsidRPr="00BD7A76" w:rsidRDefault="00BD7A76">
      <w:pPr>
        <w:numPr>
          <w:ilvl w:val="0"/>
          <w:numId w:val="141"/>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فهم الرسائل</w:t>
      </w:r>
      <w:r w:rsidRPr="00BD7A76">
        <w:rPr>
          <w:rFonts w:ascii="Sakkal Majalla" w:eastAsia="Times New Roman" w:hAnsi="Sakkal Majalla"/>
          <w:b/>
          <w:bCs/>
          <w:color w:val="auto"/>
          <w:sz w:val="48"/>
          <w:szCs w:val="36"/>
          <w:lang w:val="en-GB"/>
        </w:rPr>
        <w:t xml:space="preserve">. </w:t>
      </w:r>
    </w:p>
    <w:p w14:paraId="2A1D08CA"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مهارات التحدث</w:t>
      </w:r>
    </w:p>
    <w:p w14:paraId="36E6F949"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تشمل</w:t>
      </w:r>
      <w:r w:rsidRPr="00BD7A76">
        <w:rPr>
          <w:rFonts w:ascii="Sakkal Majalla" w:eastAsia="Times New Roman" w:hAnsi="Sakkal Majalla"/>
          <w:b/>
          <w:bCs/>
          <w:color w:val="auto"/>
          <w:sz w:val="48"/>
          <w:szCs w:val="36"/>
          <w:lang w:val="en-GB"/>
        </w:rPr>
        <w:t>:</w:t>
      </w:r>
    </w:p>
    <w:p w14:paraId="55F63F6F" w14:textId="77777777" w:rsidR="00BD7A76" w:rsidRPr="00BD7A76" w:rsidRDefault="00BD7A76">
      <w:pPr>
        <w:numPr>
          <w:ilvl w:val="0"/>
          <w:numId w:val="142"/>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وضوح التعبير</w:t>
      </w:r>
      <w:r w:rsidRPr="00BD7A76">
        <w:rPr>
          <w:rFonts w:ascii="Sakkal Majalla" w:eastAsia="Times New Roman" w:hAnsi="Sakkal Majalla"/>
          <w:b/>
          <w:bCs/>
          <w:color w:val="auto"/>
          <w:sz w:val="48"/>
          <w:szCs w:val="36"/>
          <w:lang w:val="en-GB"/>
        </w:rPr>
        <w:t xml:space="preserve">. </w:t>
      </w:r>
    </w:p>
    <w:p w14:paraId="62EC5DF6" w14:textId="77777777" w:rsidR="00BD7A76" w:rsidRPr="00BD7A76" w:rsidRDefault="00BD7A76">
      <w:pPr>
        <w:numPr>
          <w:ilvl w:val="0"/>
          <w:numId w:val="142"/>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اختيار الكلمات المناسبة</w:t>
      </w:r>
      <w:r w:rsidRPr="00BD7A76">
        <w:rPr>
          <w:rFonts w:ascii="Sakkal Majalla" w:eastAsia="Times New Roman" w:hAnsi="Sakkal Majalla"/>
          <w:b/>
          <w:bCs/>
          <w:color w:val="auto"/>
          <w:sz w:val="48"/>
          <w:szCs w:val="36"/>
          <w:lang w:val="en-GB"/>
        </w:rPr>
        <w:t xml:space="preserve">. </w:t>
      </w:r>
    </w:p>
    <w:p w14:paraId="20DDA200" w14:textId="77777777" w:rsidR="00BD7A76" w:rsidRPr="00BD7A76" w:rsidRDefault="00BD7A76">
      <w:pPr>
        <w:numPr>
          <w:ilvl w:val="0"/>
          <w:numId w:val="142"/>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التأثير والإقناع</w:t>
      </w:r>
      <w:r w:rsidRPr="00BD7A76">
        <w:rPr>
          <w:rFonts w:ascii="Sakkal Majalla" w:eastAsia="Times New Roman" w:hAnsi="Sakkal Majalla"/>
          <w:b/>
          <w:bCs/>
          <w:color w:val="auto"/>
          <w:sz w:val="48"/>
          <w:szCs w:val="36"/>
          <w:lang w:val="en-GB"/>
        </w:rPr>
        <w:t xml:space="preserve">. </w:t>
      </w:r>
    </w:p>
    <w:p w14:paraId="3613300A" w14:textId="77777777" w:rsidR="0035048B" w:rsidRDefault="0035048B" w:rsidP="00BD7A76">
      <w:pPr>
        <w:spacing w:after="200" w:line="240" w:lineRule="auto"/>
        <w:rPr>
          <w:rFonts w:ascii="Sakkal Majalla" w:eastAsia="Times New Roman" w:hAnsi="Sakkal Majalla"/>
          <w:b/>
          <w:bCs/>
          <w:color w:val="auto"/>
          <w:sz w:val="48"/>
          <w:szCs w:val="36"/>
          <w:rtl/>
        </w:rPr>
      </w:pPr>
    </w:p>
    <w:p w14:paraId="719CA899" w14:textId="211ECFB6"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lastRenderedPageBreak/>
        <w:t>التواصل غير اللفظي</w:t>
      </w:r>
    </w:p>
    <w:p w14:paraId="21FCE42E"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يشمل</w:t>
      </w:r>
      <w:r w:rsidRPr="00BD7A76">
        <w:rPr>
          <w:rFonts w:ascii="Sakkal Majalla" w:eastAsia="Times New Roman" w:hAnsi="Sakkal Majalla"/>
          <w:b/>
          <w:bCs/>
          <w:color w:val="auto"/>
          <w:sz w:val="48"/>
          <w:szCs w:val="36"/>
          <w:lang w:val="en-GB"/>
        </w:rPr>
        <w:t>:</w:t>
      </w:r>
    </w:p>
    <w:p w14:paraId="7DCA7014" w14:textId="77777777" w:rsidR="00BD7A76" w:rsidRPr="00BD7A76" w:rsidRDefault="00BD7A76">
      <w:pPr>
        <w:numPr>
          <w:ilvl w:val="0"/>
          <w:numId w:val="143"/>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لغة الجسد</w:t>
      </w:r>
      <w:r w:rsidRPr="00BD7A76">
        <w:rPr>
          <w:rFonts w:ascii="Sakkal Majalla" w:eastAsia="Times New Roman" w:hAnsi="Sakkal Majalla"/>
          <w:b/>
          <w:bCs/>
          <w:color w:val="auto"/>
          <w:sz w:val="48"/>
          <w:szCs w:val="36"/>
          <w:lang w:val="en-GB"/>
        </w:rPr>
        <w:t xml:space="preserve">. </w:t>
      </w:r>
    </w:p>
    <w:p w14:paraId="5A3AB862" w14:textId="77777777" w:rsidR="00BD7A76" w:rsidRPr="00BD7A76" w:rsidRDefault="00BD7A76">
      <w:pPr>
        <w:numPr>
          <w:ilvl w:val="0"/>
          <w:numId w:val="143"/>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تعبيرات الوجه</w:t>
      </w:r>
      <w:r w:rsidRPr="00BD7A76">
        <w:rPr>
          <w:rFonts w:ascii="Sakkal Majalla" w:eastAsia="Times New Roman" w:hAnsi="Sakkal Majalla"/>
          <w:b/>
          <w:bCs/>
          <w:color w:val="auto"/>
          <w:sz w:val="48"/>
          <w:szCs w:val="36"/>
          <w:lang w:val="en-GB"/>
        </w:rPr>
        <w:t xml:space="preserve">. </w:t>
      </w:r>
    </w:p>
    <w:p w14:paraId="19C07107" w14:textId="77777777" w:rsidR="00BD7A76" w:rsidRPr="00BD7A76" w:rsidRDefault="00BD7A76">
      <w:pPr>
        <w:numPr>
          <w:ilvl w:val="0"/>
          <w:numId w:val="143"/>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التواصل البصري</w:t>
      </w:r>
      <w:r w:rsidRPr="00BD7A76">
        <w:rPr>
          <w:rFonts w:ascii="Sakkal Majalla" w:eastAsia="Times New Roman" w:hAnsi="Sakkal Majalla"/>
          <w:b/>
          <w:bCs/>
          <w:color w:val="auto"/>
          <w:sz w:val="48"/>
          <w:szCs w:val="36"/>
          <w:lang w:val="en-GB"/>
        </w:rPr>
        <w:t xml:space="preserve">. </w:t>
      </w:r>
    </w:p>
    <w:p w14:paraId="06BCE2D4"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التواصل الكتابي</w:t>
      </w:r>
    </w:p>
    <w:p w14:paraId="175684DB"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يشمل</w:t>
      </w:r>
      <w:r w:rsidRPr="00BD7A76">
        <w:rPr>
          <w:rFonts w:ascii="Sakkal Majalla" w:eastAsia="Times New Roman" w:hAnsi="Sakkal Majalla"/>
          <w:b/>
          <w:bCs/>
          <w:color w:val="auto"/>
          <w:sz w:val="48"/>
          <w:szCs w:val="36"/>
          <w:lang w:val="en-GB"/>
        </w:rPr>
        <w:t>:</w:t>
      </w:r>
    </w:p>
    <w:p w14:paraId="6D3394FB" w14:textId="77777777" w:rsidR="00BD7A76" w:rsidRPr="00BD7A76" w:rsidRDefault="00BD7A76">
      <w:pPr>
        <w:numPr>
          <w:ilvl w:val="0"/>
          <w:numId w:val="144"/>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البريد الإلكتروني</w:t>
      </w:r>
      <w:r w:rsidRPr="00BD7A76">
        <w:rPr>
          <w:rFonts w:ascii="Sakkal Majalla" w:eastAsia="Times New Roman" w:hAnsi="Sakkal Majalla"/>
          <w:b/>
          <w:bCs/>
          <w:color w:val="auto"/>
          <w:sz w:val="48"/>
          <w:szCs w:val="36"/>
          <w:lang w:val="en-GB"/>
        </w:rPr>
        <w:t xml:space="preserve">. </w:t>
      </w:r>
    </w:p>
    <w:p w14:paraId="6EE74FB3" w14:textId="77777777" w:rsidR="00BD7A76" w:rsidRPr="00BD7A76" w:rsidRDefault="00BD7A76">
      <w:pPr>
        <w:numPr>
          <w:ilvl w:val="0"/>
          <w:numId w:val="144"/>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التقارير</w:t>
      </w:r>
      <w:r w:rsidRPr="00BD7A76">
        <w:rPr>
          <w:rFonts w:ascii="Sakkal Majalla" w:eastAsia="Times New Roman" w:hAnsi="Sakkal Majalla"/>
          <w:b/>
          <w:bCs/>
          <w:color w:val="auto"/>
          <w:sz w:val="48"/>
          <w:szCs w:val="36"/>
          <w:lang w:val="en-GB"/>
        </w:rPr>
        <w:t xml:space="preserve">. </w:t>
      </w:r>
    </w:p>
    <w:p w14:paraId="3AE9833C" w14:textId="77777777" w:rsidR="00BD7A76" w:rsidRPr="00BD7A76" w:rsidRDefault="00BD7A76">
      <w:pPr>
        <w:numPr>
          <w:ilvl w:val="0"/>
          <w:numId w:val="144"/>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المراسلات المهنية</w:t>
      </w:r>
      <w:r w:rsidRPr="00BD7A76">
        <w:rPr>
          <w:rFonts w:ascii="Sakkal Majalla" w:eastAsia="Times New Roman" w:hAnsi="Sakkal Majalla"/>
          <w:b/>
          <w:bCs/>
          <w:color w:val="auto"/>
          <w:sz w:val="48"/>
          <w:szCs w:val="36"/>
          <w:lang w:val="en-GB"/>
        </w:rPr>
        <w:t xml:space="preserve">. </w:t>
      </w:r>
    </w:p>
    <w:p w14:paraId="2B5C5C5B"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إدارة الحوار</w:t>
      </w:r>
    </w:p>
    <w:p w14:paraId="114FD472"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تشمل</w:t>
      </w:r>
      <w:r w:rsidRPr="00BD7A76">
        <w:rPr>
          <w:rFonts w:ascii="Sakkal Majalla" w:eastAsia="Times New Roman" w:hAnsi="Sakkal Majalla"/>
          <w:b/>
          <w:bCs/>
          <w:color w:val="auto"/>
          <w:sz w:val="48"/>
          <w:szCs w:val="36"/>
          <w:lang w:val="en-GB"/>
        </w:rPr>
        <w:t>:</w:t>
      </w:r>
    </w:p>
    <w:p w14:paraId="3E95D488" w14:textId="77777777" w:rsidR="00BD7A76" w:rsidRPr="00BD7A76" w:rsidRDefault="00BD7A76">
      <w:pPr>
        <w:numPr>
          <w:ilvl w:val="0"/>
          <w:numId w:val="145"/>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المناقشة</w:t>
      </w:r>
      <w:r w:rsidRPr="00BD7A76">
        <w:rPr>
          <w:rFonts w:ascii="Sakkal Majalla" w:eastAsia="Times New Roman" w:hAnsi="Sakkal Majalla"/>
          <w:b/>
          <w:bCs/>
          <w:color w:val="auto"/>
          <w:sz w:val="48"/>
          <w:szCs w:val="36"/>
          <w:lang w:val="en-GB"/>
        </w:rPr>
        <w:t xml:space="preserve">. </w:t>
      </w:r>
    </w:p>
    <w:p w14:paraId="15074B50" w14:textId="77777777" w:rsidR="00BD7A76" w:rsidRPr="00BD7A76" w:rsidRDefault="00BD7A76">
      <w:pPr>
        <w:numPr>
          <w:ilvl w:val="0"/>
          <w:numId w:val="145"/>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طرح الأسئلة</w:t>
      </w:r>
      <w:r w:rsidRPr="00BD7A76">
        <w:rPr>
          <w:rFonts w:ascii="Sakkal Majalla" w:eastAsia="Times New Roman" w:hAnsi="Sakkal Majalla"/>
          <w:b/>
          <w:bCs/>
          <w:color w:val="auto"/>
          <w:sz w:val="48"/>
          <w:szCs w:val="36"/>
          <w:lang w:val="en-GB"/>
        </w:rPr>
        <w:t xml:space="preserve">. </w:t>
      </w:r>
    </w:p>
    <w:p w14:paraId="53E0F0BC" w14:textId="77777777" w:rsidR="00BD7A76" w:rsidRPr="00BD7A76" w:rsidRDefault="00BD7A76">
      <w:pPr>
        <w:numPr>
          <w:ilvl w:val="0"/>
          <w:numId w:val="145"/>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التعامل مع الآراء المختلفة</w:t>
      </w:r>
      <w:r w:rsidRPr="00BD7A76">
        <w:rPr>
          <w:rFonts w:ascii="Sakkal Majalla" w:eastAsia="Times New Roman" w:hAnsi="Sakkal Majalla"/>
          <w:b/>
          <w:bCs/>
          <w:color w:val="auto"/>
          <w:sz w:val="48"/>
          <w:szCs w:val="36"/>
          <w:lang w:val="en-GB"/>
        </w:rPr>
        <w:t xml:space="preserve">. </w:t>
      </w:r>
    </w:p>
    <w:p w14:paraId="778050BB" w14:textId="1926CEF2" w:rsidR="00BD7A76" w:rsidRDefault="00BD7A76" w:rsidP="00BD7A76">
      <w:pPr>
        <w:spacing w:after="200" w:line="240" w:lineRule="auto"/>
        <w:rPr>
          <w:rFonts w:ascii="Sakkal Majalla" w:eastAsia="Times New Roman" w:hAnsi="Sakkal Majalla"/>
          <w:b/>
          <w:bCs/>
          <w:color w:val="auto"/>
          <w:sz w:val="48"/>
          <w:szCs w:val="36"/>
          <w:rtl/>
          <w:lang w:val="en-GB"/>
        </w:rPr>
      </w:pPr>
    </w:p>
    <w:p w14:paraId="6B8BEEE2" w14:textId="77777777" w:rsidR="0035048B" w:rsidRPr="00BD7A76" w:rsidRDefault="0035048B" w:rsidP="00BD7A76">
      <w:pPr>
        <w:spacing w:after="200" w:line="240" w:lineRule="auto"/>
        <w:rPr>
          <w:rFonts w:ascii="Sakkal Majalla" w:eastAsia="Times New Roman" w:hAnsi="Sakkal Majalla"/>
          <w:b/>
          <w:bCs/>
          <w:color w:val="auto"/>
          <w:sz w:val="48"/>
          <w:szCs w:val="36"/>
          <w:lang w:val="en-GB"/>
        </w:rPr>
      </w:pPr>
    </w:p>
    <w:p w14:paraId="10A6207B"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lastRenderedPageBreak/>
        <w:t>أدوات تقييم مهارات التواصل</w:t>
      </w:r>
    </w:p>
    <w:p w14:paraId="5038BC9D"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التقييم الذاتي</w:t>
      </w:r>
    </w:p>
    <w:p w14:paraId="2BA8BA23"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من خلال الإجابة على أسئلة تقيس السلوك التواصلي</w:t>
      </w:r>
      <w:r w:rsidRPr="00BD7A76">
        <w:rPr>
          <w:rFonts w:ascii="Sakkal Majalla" w:eastAsia="Times New Roman" w:hAnsi="Sakkal Majalla"/>
          <w:b/>
          <w:bCs/>
          <w:color w:val="auto"/>
          <w:sz w:val="48"/>
          <w:szCs w:val="36"/>
          <w:lang w:val="en-GB"/>
        </w:rPr>
        <w:t>.</w:t>
      </w:r>
    </w:p>
    <w:p w14:paraId="02F9A829"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تقييم الزملاء</w:t>
      </w:r>
    </w:p>
    <w:p w14:paraId="3EB4DF66"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الحصول على آراء الآخرين حول أسلوب التواصل</w:t>
      </w:r>
      <w:r w:rsidRPr="00BD7A76">
        <w:rPr>
          <w:rFonts w:ascii="Sakkal Majalla" w:eastAsia="Times New Roman" w:hAnsi="Sakkal Majalla"/>
          <w:b/>
          <w:bCs/>
          <w:color w:val="auto"/>
          <w:sz w:val="48"/>
          <w:szCs w:val="36"/>
          <w:lang w:val="en-GB"/>
        </w:rPr>
        <w:t>.</w:t>
      </w:r>
    </w:p>
    <w:p w14:paraId="3BEB0FDE"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تقييم المدير المباشر</w:t>
      </w:r>
    </w:p>
    <w:p w14:paraId="43CC90E3"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مراجعة أداء الموظف في المواقف المهنية</w:t>
      </w:r>
      <w:r w:rsidRPr="00BD7A76">
        <w:rPr>
          <w:rFonts w:ascii="Sakkal Majalla" w:eastAsia="Times New Roman" w:hAnsi="Sakkal Majalla"/>
          <w:b/>
          <w:bCs/>
          <w:color w:val="auto"/>
          <w:sz w:val="48"/>
          <w:szCs w:val="36"/>
          <w:lang w:val="en-GB"/>
        </w:rPr>
        <w:t>.</w:t>
      </w:r>
    </w:p>
    <w:p w14:paraId="19DF3B1F"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الملاحظة المباشرة</w:t>
      </w:r>
    </w:p>
    <w:p w14:paraId="23EBC1E5"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تحليل السلوك أثناء الاجتماعات أو النقاشات</w:t>
      </w:r>
      <w:r w:rsidRPr="00BD7A76">
        <w:rPr>
          <w:rFonts w:ascii="Sakkal Majalla" w:eastAsia="Times New Roman" w:hAnsi="Sakkal Majalla"/>
          <w:b/>
          <w:bCs/>
          <w:color w:val="auto"/>
          <w:sz w:val="48"/>
          <w:szCs w:val="36"/>
          <w:lang w:val="en-GB"/>
        </w:rPr>
        <w:t>.</w:t>
      </w:r>
    </w:p>
    <w:p w14:paraId="267A396C"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الاستبيانات المهنية</w:t>
      </w:r>
    </w:p>
    <w:p w14:paraId="395A5A7A" w14:textId="3D2C199C"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استخدام نماذج تقييم علمية متخصصة</w:t>
      </w:r>
      <w:r w:rsidRPr="00BD7A76">
        <w:rPr>
          <w:rFonts w:ascii="Sakkal Majalla" w:eastAsia="Times New Roman" w:hAnsi="Sakkal Majalla"/>
          <w:b/>
          <w:bCs/>
          <w:color w:val="auto"/>
          <w:sz w:val="48"/>
          <w:szCs w:val="36"/>
          <w:lang w:val="en-GB"/>
        </w:rPr>
        <w:t>.</w:t>
      </w:r>
    </w:p>
    <w:p w14:paraId="5A4DCC37"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أسئلة للتقييم الذاتي</w:t>
      </w:r>
    </w:p>
    <w:p w14:paraId="75A04846" w14:textId="77777777" w:rsidR="00BD7A76" w:rsidRPr="00BD7A76" w:rsidRDefault="00BD7A76">
      <w:pPr>
        <w:numPr>
          <w:ilvl w:val="0"/>
          <w:numId w:val="146"/>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 xml:space="preserve">هل أستمع للآخرين حتى النهاية؟ </w:t>
      </w:r>
    </w:p>
    <w:p w14:paraId="21018DA8" w14:textId="77777777" w:rsidR="00BD7A76" w:rsidRPr="00BD7A76" w:rsidRDefault="00BD7A76">
      <w:pPr>
        <w:numPr>
          <w:ilvl w:val="0"/>
          <w:numId w:val="146"/>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 xml:space="preserve">هل أستخدم لغة واضحة ومفهومة؟ </w:t>
      </w:r>
    </w:p>
    <w:p w14:paraId="53A432FB" w14:textId="77777777" w:rsidR="00BD7A76" w:rsidRPr="00BD7A76" w:rsidRDefault="00BD7A76">
      <w:pPr>
        <w:numPr>
          <w:ilvl w:val="0"/>
          <w:numId w:val="146"/>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 xml:space="preserve">هل أتحكم في انفعالاتي أثناء الحوار؟ </w:t>
      </w:r>
    </w:p>
    <w:p w14:paraId="5D44B5ED" w14:textId="77777777" w:rsidR="00BD7A76" w:rsidRPr="00BD7A76" w:rsidRDefault="00BD7A76">
      <w:pPr>
        <w:numPr>
          <w:ilvl w:val="0"/>
          <w:numId w:val="146"/>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 xml:space="preserve">هل أتقبل الآراء المخالفة؟ </w:t>
      </w:r>
    </w:p>
    <w:p w14:paraId="300430C5" w14:textId="77777777" w:rsidR="00BD7A76" w:rsidRPr="00BD7A76" w:rsidRDefault="00BD7A76">
      <w:pPr>
        <w:numPr>
          <w:ilvl w:val="0"/>
          <w:numId w:val="146"/>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 xml:space="preserve">هل أقدم تغذية راجعة فعالة؟ </w:t>
      </w:r>
    </w:p>
    <w:p w14:paraId="5E6E794A" w14:textId="4C05D2BB" w:rsidR="00BD7A76" w:rsidRPr="0035048B" w:rsidRDefault="00BD7A76">
      <w:pPr>
        <w:numPr>
          <w:ilvl w:val="0"/>
          <w:numId w:val="146"/>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 xml:space="preserve">هل أتمكن من إدارة الخلافات باحترافية؟ </w:t>
      </w:r>
    </w:p>
    <w:p w14:paraId="4F2FE68C" w14:textId="77777777" w:rsidR="00BD7A76" w:rsidRPr="0035048B" w:rsidRDefault="00BD7A76" w:rsidP="0035048B">
      <w:pPr>
        <w:spacing w:after="200" w:line="240" w:lineRule="auto"/>
        <w:jc w:val="center"/>
        <w:rPr>
          <w:rFonts w:ascii="Sakkal Majalla" w:eastAsia="Times New Roman" w:hAnsi="Sakkal Majalla"/>
          <w:b/>
          <w:bCs/>
          <w:color w:val="006666"/>
          <w:sz w:val="56"/>
          <w:szCs w:val="44"/>
          <w:lang w:val="en-GB"/>
        </w:rPr>
      </w:pPr>
      <w:r w:rsidRPr="0035048B">
        <w:rPr>
          <w:rFonts w:ascii="Sakkal Majalla" w:eastAsia="Times New Roman" w:hAnsi="Sakkal Majalla"/>
          <w:b/>
          <w:bCs/>
          <w:color w:val="006666"/>
          <w:sz w:val="56"/>
          <w:szCs w:val="44"/>
          <w:rtl/>
        </w:rPr>
        <w:lastRenderedPageBreak/>
        <w:t>ثانياً: تحديد نقاط القوة وفرص التحسين</w:t>
      </w:r>
    </w:p>
    <w:p w14:paraId="7BAC5A74"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مقدمة</w:t>
      </w:r>
    </w:p>
    <w:p w14:paraId="7557B271" w14:textId="37266E69"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بعد الانتهاء من مرحلة التقييم تأتي مرحلة تحليل النتائج واستخلاص أهم نقاط القوة والجوانب التي تحتاج إلى تطوير. ويُعتبر هذا التحليل حجر الأساس في بناء خطة تطوير فعالة</w:t>
      </w:r>
      <w:r w:rsidRPr="00BD7A76">
        <w:rPr>
          <w:rFonts w:ascii="Sakkal Majalla" w:eastAsia="Times New Roman" w:hAnsi="Sakkal Majalla"/>
          <w:b/>
          <w:bCs/>
          <w:color w:val="auto"/>
          <w:sz w:val="48"/>
          <w:szCs w:val="36"/>
          <w:lang w:val="en-GB"/>
        </w:rPr>
        <w:t>.</w:t>
      </w:r>
    </w:p>
    <w:p w14:paraId="40658ACB"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مفهوم نقاط القوة</w:t>
      </w:r>
    </w:p>
    <w:p w14:paraId="128A5D66"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هي</w:t>
      </w:r>
      <w:r w:rsidRPr="00BD7A76">
        <w:rPr>
          <w:rFonts w:ascii="Sakkal Majalla" w:eastAsia="Times New Roman" w:hAnsi="Sakkal Majalla"/>
          <w:b/>
          <w:bCs/>
          <w:color w:val="auto"/>
          <w:sz w:val="48"/>
          <w:szCs w:val="36"/>
          <w:lang w:val="en-GB"/>
        </w:rPr>
        <w:t>:</w:t>
      </w:r>
    </w:p>
    <w:p w14:paraId="347B5E85" w14:textId="72936304"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lang w:val="en-GB"/>
        </w:rPr>
        <w:t>"</w:t>
      </w:r>
      <w:r w:rsidRPr="00BD7A76">
        <w:rPr>
          <w:rFonts w:ascii="Sakkal Majalla" w:eastAsia="Times New Roman" w:hAnsi="Sakkal Majalla"/>
          <w:b/>
          <w:bCs/>
          <w:color w:val="auto"/>
          <w:sz w:val="48"/>
          <w:szCs w:val="36"/>
          <w:rtl/>
        </w:rPr>
        <w:t>المهارات والسلوكيات التي يؤديها الفرد بكفاءة وتميز وتساعده على تحقيق نتائج إيجابية في التواصل</w:t>
      </w:r>
      <w:r w:rsidRPr="00BD7A76">
        <w:rPr>
          <w:rFonts w:ascii="Sakkal Majalla" w:eastAsia="Times New Roman" w:hAnsi="Sakkal Majalla"/>
          <w:b/>
          <w:bCs/>
          <w:color w:val="auto"/>
          <w:sz w:val="48"/>
          <w:szCs w:val="36"/>
          <w:lang w:val="en-GB"/>
        </w:rPr>
        <w:t>."</w:t>
      </w:r>
    </w:p>
    <w:p w14:paraId="7BE5D5F3"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أمثلة على نقاط القوة</w:t>
      </w:r>
    </w:p>
    <w:p w14:paraId="3B4DCFFA" w14:textId="77777777" w:rsidR="00BD7A76" w:rsidRPr="00BD7A76" w:rsidRDefault="00BD7A76">
      <w:pPr>
        <w:numPr>
          <w:ilvl w:val="0"/>
          <w:numId w:val="147"/>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حسن الاستماع</w:t>
      </w:r>
      <w:r w:rsidRPr="00BD7A76">
        <w:rPr>
          <w:rFonts w:ascii="Sakkal Majalla" w:eastAsia="Times New Roman" w:hAnsi="Sakkal Majalla"/>
          <w:b/>
          <w:bCs/>
          <w:color w:val="auto"/>
          <w:sz w:val="48"/>
          <w:szCs w:val="36"/>
          <w:lang w:val="en-GB"/>
        </w:rPr>
        <w:t xml:space="preserve">. </w:t>
      </w:r>
    </w:p>
    <w:p w14:paraId="333077AC" w14:textId="77777777" w:rsidR="00BD7A76" w:rsidRPr="00BD7A76" w:rsidRDefault="00BD7A76">
      <w:pPr>
        <w:numPr>
          <w:ilvl w:val="0"/>
          <w:numId w:val="147"/>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الثقة أثناء الحديث</w:t>
      </w:r>
      <w:r w:rsidRPr="00BD7A76">
        <w:rPr>
          <w:rFonts w:ascii="Sakkal Majalla" w:eastAsia="Times New Roman" w:hAnsi="Sakkal Majalla"/>
          <w:b/>
          <w:bCs/>
          <w:color w:val="auto"/>
          <w:sz w:val="48"/>
          <w:szCs w:val="36"/>
          <w:lang w:val="en-GB"/>
        </w:rPr>
        <w:t xml:space="preserve">. </w:t>
      </w:r>
    </w:p>
    <w:p w14:paraId="656BD0C2" w14:textId="77777777" w:rsidR="00BD7A76" w:rsidRPr="00BD7A76" w:rsidRDefault="00BD7A76">
      <w:pPr>
        <w:numPr>
          <w:ilvl w:val="0"/>
          <w:numId w:val="147"/>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القدرة على الإقناع</w:t>
      </w:r>
      <w:r w:rsidRPr="00BD7A76">
        <w:rPr>
          <w:rFonts w:ascii="Sakkal Majalla" w:eastAsia="Times New Roman" w:hAnsi="Sakkal Majalla"/>
          <w:b/>
          <w:bCs/>
          <w:color w:val="auto"/>
          <w:sz w:val="48"/>
          <w:szCs w:val="36"/>
          <w:lang w:val="en-GB"/>
        </w:rPr>
        <w:t xml:space="preserve">. </w:t>
      </w:r>
    </w:p>
    <w:p w14:paraId="7434830E" w14:textId="77777777" w:rsidR="00BD7A76" w:rsidRPr="00BD7A76" w:rsidRDefault="00BD7A76">
      <w:pPr>
        <w:numPr>
          <w:ilvl w:val="0"/>
          <w:numId w:val="147"/>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إدارة النقاشات</w:t>
      </w:r>
      <w:r w:rsidRPr="00BD7A76">
        <w:rPr>
          <w:rFonts w:ascii="Sakkal Majalla" w:eastAsia="Times New Roman" w:hAnsi="Sakkal Majalla"/>
          <w:b/>
          <w:bCs/>
          <w:color w:val="auto"/>
          <w:sz w:val="48"/>
          <w:szCs w:val="36"/>
          <w:lang w:val="en-GB"/>
        </w:rPr>
        <w:t xml:space="preserve">. </w:t>
      </w:r>
    </w:p>
    <w:p w14:paraId="1D94B576" w14:textId="77777777" w:rsidR="00BD7A76" w:rsidRPr="00BD7A76" w:rsidRDefault="00BD7A76">
      <w:pPr>
        <w:numPr>
          <w:ilvl w:val="0"/>
          <w:numId w:val="147"/>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بناء العلاقات المهنية</w:t>
      </w:r>
      <w:r w:rsidRPr="00BD7A76">
        <w:rPr>
          <w:rFonts w:ascii="Sakkal Majalla" w:eastAsia="Times New Roman" w:hAnsi="Sakkal Majalla"/>
          <w:b/>
          <w:bCs/>
          <w:color w:val="auto"/>
          <w:sz w:val="48"/>
          <w:szCs w:val="36"/>
          <w:lang w:val="en-GB"/>
        </w:rPr>
        <w:t xml:space="preserve">. </w:t>
      </w:r>
    </w:p>
    <w:p w14:paraId="6D022FA1" w14:textId="77777777" w:rsidR="00BD7A76" w:rsidRPr="00BD7A76" w:rsidRDefault="00BD7A76">
      <w:pPr>
        <w:numPr>
          <w:ilvl w:val="0"/>
          <w:numId w:val="147"/>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التعاطف مع الآخرين</w:t>
      </w:r>
      <w:r w:rsidRPr="00BD7A76">
        <w:rPr>
          <w:rFonts w:ascii="Sakkal Majalla" w:eastAsia="Times New Roman" w:hAnsi="Sakkal Majalla"/>
          <w:b/>
          <w:bCs/>
          <w:color w:val="auto"/>
          <w:sz w:val="48"/>
          <w:szCs w:val="36"/>
          <w:lang w:val="en-GB"/>
        </w:rPr>
        <w:t xml:space="preserve">. </w:t>
      </w:r>
    </w:p>
    <w:p w14:paraId="07EA236F" w14:textId="77777777" w:rsidR="00BD7A76" w:rsidRPr="00BD7A76" w:rsidRDefault="00BD7A76">
      <w:pPr>
        <w:numPr>
          <w:ilvl w:val="0"/>
          <w:numId w:val="147"/>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التواصل الكتابي الجيد</w:t>
      </w:r>
      <w:r w:rsidRPr="00BD7A76">
        <w:rPr>
          <w:rFonts w:ascii="Sakkal Majalla" w:eastAsia="Times New Roman" w:hAnsi="Sakkal Majalla"/>
          <w:b/>
          <w:bCs/>
          <w:color w:val="auto"/>
          <w:sz w:val="48"/>
          <w:szCs w:val="36"/>
          <w:lang w:val="en-GB"/>
        </w:rPr>
        <w:t xml:space="preserve">. </w:t>
      </w:r>
    </w:p>
    <w:p w14:paraId="3C5E1B30" w14:textId="1B4A8532" w:rsidR="00BD7A76" w:rsidRPr="00BD7A76" w:rsidRDefault="00BD7A76" w:rsidP="00BD7A76">
      <w:pPr>
        <w:spacing w:after="200" w:line="240" w:lineRule="auto"/>
        <w:rPr>
          <w:rFonts w:ascii="Sakkal Majalla" w:eastAsia="Times New Roman" w:hAnsi="Sakkal Majalla"/>
          <w:b/>
          <w:bCs/>
          <w:color w:val="auto"/>
          <w:sz w:val="48"/>
          <w:szCs w:val="36"/>
          <w:lang w:val="en-GB"/>
        </w:rPr>
      </w:pPr>
    </w:p>
    <w:p w14:paraId="0145CD51"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lastRenderedPageBreak/>
        <w:t>مفهوم فرص التحسين</w:t>
      </w:r>
    </w:p>
    <w:p w14:paraId="6DE25DD6"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هي</w:t>
      </w:r>
      <w:r w:rsidRPr="00BD7A76">
        <w:rPr>
          <w:rFonts w:ascii="Sakkal Majalla" w:eastAsia="Times New Roman" w:hAnsi="Sakkal Majalla"/>
          <w:b/>
          <w:bCs/>
          <w:color w:val="auto"/>
          <w:sz w:val="48"/>
          <w:szCs w:val="36"/>
          <w:lang w:val="en-GB"/>
        </w:rPr>
        <w:t>:</w:t>
      </w:r>
    </w:p>
    <w:p w14:paraId="7104CF72" w14:textId="63861219"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lang w:val="en-GB"/>
        </w:rPr>
        <w:t>"</w:t>
      </w:r>
      <w:r w:rsidRPr="00BD7A76">
        <w:rPr>
          <w:rFonts w:ascii="Sakkal Majalla" w:eastAsia="Times New Roman" w:hAnsi="Sakkal Majalla"/>
          <w:b/>
          <w:bCs/>
          <w:color w:val="auto"/>
          <w:sz w:val="48"/>
          <w:szCs w:val="36"/>
          <w:rtl/>
        </w:rPr>
        <w:t>الجوانب التي تحتاج إلى تطوير أو تعزيز لتحقيق مستوى أعلى من الكفاءة في التواصل</w:t>
      </w:r>
      <w:r w:rsidRPr="00BD7A76">
        <w:rPr>
          <w:rFonts w:ascii="Sakkal Majalla" w:eastAsia="Times New Roman" w:hAnsi="Sakkal Majalla"/>
          <w:b/>
          <w:bCs/>
          <w:color w:val="auto"/>
          <w:sz w:val="48"/>
          <w:szCs w:val="36"/>
          <w:lang w:val="en-GB"/>
        </w:rPr>
        <w:t>."</w:t>
      </w:r>
    </w:p>
    <w:p w14:paraId="609734E9"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أمثلة على فرص التحسين</w:t>
      </w:r>
    </w:p>
    <w:p w14:paraId="23D5A916" w14:textId="77777777" w:rsidR="00BD7A76" w:rsidRPr="00BD7A76" w:rsidRDefault="00BD7A76">
      <w:pPr>
        <w:numPr>
          <w:ilvl w:val="0"/>
          <w:numId w:val="148"/>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ضعف التواصل البصري</w:t>
      </w:r>
      <w:r w:rsidRPr="00BD7A76">
        <w:rPr>
          <w:rFonts w:ascii="Sakkal Majalla" w:eastAsia="Times New Roman" w:hAnsi="Sakkal Majalla"/>
          <w:b/>
          <w:bCs/>
          <w:color w:val="auto"/>
          <w:sz w:val="48"/>
          <w:szCs w:val="36"/>
          <w:lang w:val="en-GB"/>
        </w:rPr>
        <w:t xml:space="preserve">. </w:t>
      </w:r>
    </w:p>
    <w:p w14:paraId="56C46DAF" w14:textId="77777777" w:rsidR="00BD7A76" w:rsidRPr="00BD7A76" w:rsidRDefault="00BD7A76">
      <w:pPr>
        <w:numPr>
          <w:ilvl w:val="0"/>
          <w:numId w:val="148"/>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التردد أثناء الحديث</w:t>
      </w:r>
      <w:r w:rsidRPr="00BD7A76">
        <w:rPr>
          <w:rFonts w:ascii="Sakkal Majalla" w:eastAsia="Times New Roman" w:hAnsi="Sakkal Majalla"/>
          <w:b/>
          <w:bCs/>
          <w:color w:val="auto"/>
          <w:sz w:val="48"/>
          <w:szCs w:val="36"/>
          <w:lang w:val="en-GB"/>
        </w:rPr>
        <w:t xml:space="preserve">. </w:t>
      </w:r>
    </w:p>
    <w:p w14:paraId="48B0B15C" w14:textId="77777777" w:rsidR="00BD7A76" w:rsidRPr="00BD7A76" w:rsidRDefault="00BD7A76">
      <w:pPr>
        <w:numPr>
          <w:ilvl w:val="0"/>
          <w:numId w:val="148"/>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سرعة الانفعال</w:t>
      </w:r>
      <w:r w:rsidRPr="00BD7A76">
        <w:rPr>
          <w:rFonts w:ascii="Sakkal Majalla" w:eastAsia="Times New Roman" w:hAnsi="Sakkal Majalla"/>
          <w:b/>
          <w:bCs/>
          <w:color w:val="auto"/>
          <w:sz w:val="48"/>
          <w:szCs w:val="36"/>
          <w:lang w:val="en-GB"/>
        </w:rPr>
        <w:t xml:space="preserve">. </w:t>
      </w:r>
    </w:p>
    <w:p w14:paraId="3D90E7A5" w14:textId="77777777" w:rsidR="00BD7A76" w:rsidRPr="00BD7A76" w:rsidRDefault="00BD7A76">
      <w:pPr>
        <w:numPr>
          <w:ilvl w:val="0"/>
          <w:numId w:val="148"/>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المقاطعة المتكررة</w:t>
      </w:r>
      <w:r w:rsidRPr="00BD7A76">
        <w:rPr>
          <w:rFonts w:ascii="Sakkal Majalla" w:eastAsia="Times New Roman" w:hAnsi="Sakkal Majalla"/>
          <w:b/>
          <w:bCs/>
          <w:color w:val="auto"/>
          <w:sz w:val="48"/>
          <w:szCs w:val="36"/>
          <w:lang w:val="en-GB"/>
        </w:rPr>
        <w:t xml:space="preserve">. </w:t>
      </w:r>
    </w:p>
    <w:p w14:paraId="7B137AE2" w14:textId="77777777" w:rsidR="00BD7A76" w:rsidRPr="00BD7A76" w:rsidRDefault="00BD7A76">
      <w:pPr>
        <w:numPr>
          <w:ilvl w:val="0"/>
          <w:numId w:val="148"/>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ضعف مهارات العرض والتقديم</w:t>
      </w:r>
      <w:r w:rsidRPr="00BD7A76">
        <w:rPr>
          <w:rFonts w:ascii="Sakkal Majalla" w:eastAsia="Times New Roman" w:hAnsi="Sakkal Majalla"/>
          <w:b/>
          <w:bCs/>
          <w:color w:val="auto"/>
          <w:sz w:val="48"/>
          <w:szCs w:val="36"/>
          <w:lang w:val="en-GB"/>
        </w:rPr>
        <w:t xml:space="preserve">. </w:t>
      </w:r>
    </w:p>
    <w:p w14:paraId="75A73DBD" w14:textId="1813E14E" w:rsidR="00BD7A76" w:rsidRPr="0035048B" w:rsidRDefault="00BD7A76">
      <w:pPr>
        <w:numPr>
          <w:ilvl w:val="0"/>
          <w:numId w:val="148"/>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عدم القدرة على إدارة الخلافات</w:t>
      </w:r>
      <w:r w:rsidRPr="00BD7A76">
        <w:rPr>
          <w:rFonts w:ascii="Sakkal Majalla" w:eastAsia="Times New Roman" w:hAnsi="Sakkal Majalla"/>
          <w:b/>
          <w:bCs/>
          <w:color w:val="auto"/>
          <w:sz w:val="48"/>
          <w:szCs w:val="36"/>
          <w:lang w:val="en-GB"/>
        </w:rPr>
        <w:t xml:space="preserve">. </w:t>
      </w:r>
    </w:p>
    <w:p w14:paraId="2BF86AB5"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كيفية تحديد نقاط القوة وفرص التحسين</w:t>
      </w:r>
    </w:p>
    <w:p w14:paraId="74225CB8"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تحليل نتائج التقييم</w:t>
      </w:r>
    </w:p>
    <w:p w14:paraId="654BFD2C"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مراجعة النتائج بصورة موضوعية</w:t>
      </w:r>
      <w:r w:rsidRPr="00BD7A76">
        <w:rPr>
          <w:rFonts w:ascii="Sakkal Majalla" w:eastAsia="Times New Roman" w:hAnsi="Sakkal Majalla"/>
          <w:b/>
          <w:bCs/>
          <w:color w:val="auto"/>
          <w:sz w:val="48"/>
          <w:szCs w:val="36"/>
          <w:lang w:val="en-GB"/>
        </w:rPr>
        <w:t>.</w:t>
      </w:r>
    </w:p>
    <w:p w14:paraId="2F3C646A"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مقارنة الأداء بالمعايير المطلوبة</w:t>
      </w:r>
    </w:p>
    <w:p w14:paraId="3AE511C5"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معرفة الفجوة بين الوضع الحالي والمستوى المستهدف</w:t>
      </w:r>
      <w:r w:rsidRPr="00BD7A76">
        <w:rPr>
          <w:rFonts w:ascii="Sakkal Majalla" w:eastAsia="Times New Roman" w:hAnsi="Sakkal Majalla"/>
          <w:b/>
          <w:bCs/>
          <w:color w:val="auto"/>
          <w:sz w:val="48"/>
          <w:szCs w:val="36"/>
          <w:lang w:val="en-GB"/>
        </w:rPr>
        <w:t>.</w:t>
      </w:r>
    </w:p>
    <w:p w14:paraId="00E7958D"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الاستفادة من التغذية الراجعة</w:t>
      </w:r>
    </w:p>
    <w:p w14:paraId="4F60F3AD"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تحليل ملاحظات الزملاء والمديرين</w:t>
      </w:r>
      <w:r w:rsidRPr="00BD7A76">
        <w:rPr>
          <w:rFonts w:ascii="Sakkal Majalla" w:eastAsia="Times New Roman" w:hAnsi="Sakkal Majalla"/>
          <w:b/>
          <w:bCs/>
          <w:color w:val="auto"/>
          <w:sz w:val="48"/>
          <w:szCs w:val="36"/>
          <w:lang w:val="en-GB"/>
        </w:rPr>
        <w:t>.</w:t>
      </w:r>
    </w:p>
    <w:p w14:paraId="55710931"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lastRenderedPageBreak/>
        <w:t>تحديد الأولويات</w:t>
      </w:r>
    </w:p>
    <w:p w14:paraId="323A36D6" w14:textId="09A88CBE"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التركيز على الجوانب الأكثر تأثيرًا في العمل</w:t>
      </w:r>
      <w:r w:rsidRPr="00BD7A76">
        <w:rPr>
          <w:rFonts w:ascii="Sakkal Majalla" w:eastAsia="Times New Roman" w:hAnsi="Sakkal Majalla"/>
          <w:b/>
          <w:bCs/>
          <w:color w:val="auto"/>
          <w:sz w:val="48"/>
          <w:szCs w:val="36"/>
          <w:lang w:val="en-GB"/>
        </w:rPr>
        <w:t>.</w:t>
      </w:r>
    </w:p>
    <w:p w14:paraId="7E567D4A"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أهمية تحديد نقاط القوة وفرص التحسين</w:t>
      </w:r>
    </w:p>
    <w:p w14:paraId="57118002"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استثمار القدرات الحالية</w:t>
      </w:r>
    </w:p>
    <w:p w14:paraId="5568BDF1"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تعظيم الاستفادة من المهارات المتميزة</w:t>
      </w:r>
      <w:r w:rsidRPr="00BD7A76">
        <w:rPr>
          <w:rFonts w:ascii="Sakkal Majalla" w:eastAsia="Times New Roman" w:hAnsi="Sakkal Majalla"/>
          <w:b/>
          <w:bCs/>
          <w:color w:val="auto"/>
          <w:sz w:val="48"/>
          <w:szCs w:val="36"/>
          <w:lang w:val="en-GB"/>
        </w:rPr>
        <w:t>.</w:t>
      </w:r>
    </w:p>
    <w:p w14:paraId="2E4BB200"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معالجة نقاط الضعف</w:t>
      </w:r>
    </w:p>
    <w:p w14:paraId="28F86F9C"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منع تأثيرها السلبي على الأداء</w:t>
      </w:r>
      <w:r w:rsidRPr="00BD7A76">
        <w:rPr>
          <w:rFonts w:ascii="Sakkal Majalla" w:eastAsia="Times New Roman" w:hAnsi="Sakkal Majalla"/>
          <w:b/>
          <w:bCs/>
          <w:color w:val="auto"/>
          <w:sz w:val="48"/>
          <w:szCs w:val="36"/>
          <w:lang w:val="en-GB"/>
        </w:rPr>
        <w:t>.</w:t>
      </w:r>
    </w:p>
    <w:p w14:paraId="5DDE83B2"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توجيه جهود التطوير</w:t>
      </w:r>
    </w:p>
    <w:p w14:paraId="3C6F1D34"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التركيز على الأولويات الفعلية</w:t>
      </w:r>
      <w:r w:rsidRPr="00BD7A76">
        <w:rPr>
          <w:rFonts w:ascii="Sakkal Majalla" w:eastAsia="Times New Roman" w:hAnsi="Sakkal Majalla"/>
          <w:b/>
          <w:bCs/>
          <w:color w:val="auto"/>
          <w:sz w:val="48"/>
          <w:szCs w:val="36"/>
          <w:lang w:val="en-GB"/>
        </w:rPr>
        <w:t>.</w:t>
      </w:r>
    </w:p>
    <w:p w14:paraId="0DC0300E"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تحسين الكفاءة المهنية</w:t>
      </w:r>
    </w:p>
    <w:p w14:paraId="23875650" w14:textId="0C9CDBB4"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رفع مستوى التواصل بشكل عام</w:t>
      </w:r>
      <w:r w:rsidRPr="00BD7A76">
        <w:rPr>
          <w:rFonts w:ascii="Sakkal Majalla" w:eastAsia="Times New Roman" w:hAnsi="Sakkal Majalla"/>
          <w:b/>
          <w:bCs/>
          <w:color w:val="auto"/>
          <w:sz w:val="48"/>
          <w:szCs w:val="36"/>
          <w:lang w:val="en-GB"/>
        </w:rPr>
        <w:t>.</w:t>
      </w:r>
    </w:p>
    <w:p w14:paraId="1A06EE8A" w14:textId="77777777" w:rsidR="00BD7A76" w:rsidRPr="0035048B" w:rsidRDefault="00BD7A76" w:rsidP="0035048B">
      <w:pPr>
        <w:spacing w:after="200" w:line="240" w:lineRule="auto"/>
        <w:jc w:val="center"/>
        <w:rPr>
          <w:rFonts w:ascii="Sakkal Majalla" w:eastAsia="Times New Roman" w:hAnsi="Sakkal Majalla"/>
          <w:b/>
          <w:bCs/>
          <w:color w:val="006666"/>
          <w:sz w:val="56"/>
          <w:szCs w:val="44"/>
          <w:lang w:val="en-GB"/>
        </w:rPr>
      </w:pPr>
      <w:r w:rsidRPr="0035048B">
        <w:rPr>
          <w:rFonts w:ascii="Sakkal Majalla" w:eastAsia="Times New Roman" w:hAnsi="Sakkal Majalla"/>
          <w:b/>
          <w:bCs/>
          <w:color w:val="006666"/>
          <w:sz w:val="56"/>
          <w:szCs w:val="44"/>
          <w:rtl/>
        </w:rPr>
        <w:t>ثالثاً: إعداد خطة تطوير شخصية</w:t>
      </w:r>
    </w:p>
    <w:p w14:paraId="16F9F5CF"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مقدمة</w:t>
      </w:r>
    </w:p>
    <w:p w14:paraId="5669B44B" w14:textId="17862B06"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بعد معرفة نقاط القوة وفرص التحسين، يحتاج الفرد إلى خطة تطوير واضحة تساعده على الانتقال من مستواه الحالي إلى المستوى المستهدف بطريقة منظمة وقابلة للقياس</w:t>
      </w:r>
      <w:r w:rsidRPr="00BD7A76">
        <w:rPr>
          <w:rFonts w:ascii="Sakkal Majalla" w:eastAsia="Times New Roman" w:hAnsi="Sakkal Majalla"/>
          <w:b/>
          <w:bCs/>
          <w:color w:val="auto"/>
          <w:sz w:val="48"/>
          <w:szCs w:val="36"/>
          <w:lang w:val="en-GB"/>
        </w:rPr>
        <w:t>.</w:t>
      </w:r>
    </w:p>
    <w:p w14:paraId="10EEFF69" w14:textId="77777777" w:rsidR="0035048B" w:rsidRDefault="0035048B" w:rsidP="00BD7A76">
      <w:pPr>
        <w:spacing w:after="200" w:line="240" w:lineRule="auto"/>
        <w:rPr>
          <w:rFonts w:ascii="Sakkal Majalla" w:eastAsia="Times New Roman" w:hAnsi="Sakkal Majalla"/>
          <w:b/>
          <w:bCs/>
          <w:color w:val="006666"/>
          <w:sz w:val="48"/>
          <w:szCs w:val="36"/>
          <w:rtl/>
        </w:rPr>
      </w:pPr>
    </w:p>
    <w:p w14:paraId="2BB3F13F" w14:textId="77777777" w:rsidR="0035048B" w:rsidRDefault="0035048B" w:rsidP="00BD7A76">
      <w:pPr>
        <w:spacing w:after="200" w:line="240" w:lineRule="auto"/>
        <w:rPr>
          <w:rFonts w:ascii="Sakkal Majalla" w:eastAsia="Times New Roman" w:hAnsi="Sakkal Majalla"/>
          <w:b/>
          <w:bCs/>
          <w:color w:val="006666"/>
          <w:sz w:val="48"/>
          <w:szCs w:val="36"/>
          <w:rtl/>
        </w:rPr>
      </w:pPr>
    </w:p>
    <w:p w14:paraId="36876DDE" w14:textId="77777777" w:rsidR="0035048B" w:rsidRDefault="0035048B" w:rsidP="00BD7A76">
      <w:pPr>
        <w:spacing w:after="200" w:line="240" w:lineRule="auto"/>
        <w:rPr>
          <w:rFonts w:ascii="Sakkal Majalla" w:eastAsia="Times New Roman" w:hAnsi="Sakkal Majalla"/>
          <w:b/>
          <w:bCs/>
          <w:color w:val="006666"/>
          <w:sz w:val="48"/>
          <w:szCs w:val="36"/>
          <w:rtl/>
        </w:rPr>
      </w:pPr>
    </w:p>
    <w:p w14:paraId="3036935D" w14:textId="313AC43F" w:rsidR="00BD7A76" w:rsidRPr="0035048B" w:rsidRDefault="00BD7A76" w:rsidP="00BD7A76">
      <w:pPr>
        <w:spacing w:after="200" w:line="240" w:lineRule="auto"/>
        <w:rPr>
          <w:rFonts w:ascii="Sakkal Majalla" w:eastAsia="Times New Roman" w:hAnsi="Sakkal Majalla"/>
          <w:b/>
          <w:bCs/>
          <w:color w:val="006666"/>
          <w:sz w:val="48"/>
          <w:szCs w:val="36"/>
          <w:lang w:val="en-GB"/>
        </w:rPr>
      </w:pPr>
      <w:r w:rsidRPr="0035048B">
        <w:rPr>
          <w:rFonts w:ascii="Sakkal Majalla" w:eastAsia="Times New Roman" w:hAnsi="Sakkal Majalla"/>
          <w:b/>
          <w:bCs/>
          <w:color w:val="006666"/>
          <w:sz w:val="48"/>
          <w:szCs w:val="36"/>
          <w:rtl/>
        </w:rPr>
        <w:lastRenderedPageBreak/>
        <w:t>مفهوم خطة التطوير الشخصية</w:t>
      </w:r>
    </w:p>
    <w:p w14:paraId="38C022C3"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هي</w:t>
      </w:r>
      <w:r w:rsidRPr="00BD7A76">
        <w:rPr>
          <w:rFonts w:ascii="Sakkal Majalla" w:eastAsia="Times New Roman" w:hAnsi="Sakkal Majalla"/>
          <w:b/>
          <w:bCs/>
          <w:color w:val="auto"/>
          <w:sz w:val="48"/>
          <w:szCs w:val="36"/>
          <w:lang w:val="en-GB"/>
        </w:rPr>
        <w:t>:</w:t>
      </w:r>
    </w:p>
    <w:p w14:paraId="7F1E54B9" w14:textId="71A94D83"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lang w:val="en-GB"/>
        </w:rPr>
        <w:t>"</w:t>
      </w:r>
      <w:r w:rsidRPr="00BD7A76">
        <w:rPr>
          <w:rFonts w:ascii="Sakkal Majalla" w:eastAsia="Times New Roman" w:hAnsi="Sakkal Majalla"/>
          <w:b/>
          <w:bCs/>
          <w:color w:val="auto"/>
          <w:sz w:val="48"/>
          <w:szCs w:val="36"/>
          <w:rtl/>
        </w:rPr>
        <w:t>وثيقة أو برنامج شخصي يتضمن أهدافًا وإجراءات وأنشطة محددة تهدف إلى تحسين مهارات التواصل خلال فترة زمنية معينة</w:t>
      </w:r>
      <w:r w:rsidRPr="00BD7A76">
        <w:rPr>
          <w:rFonts w:ascii="Sakkal Majalla" w:eastAsia="Times New Roman" w:hAnsi="Sakkal Majalla"/>
          <w:b/>
          <w:bCs/>
          <w:color w:val="auto"/>
          <w:sz w:val="48"/>
          <w:szCs w:val="36"/>
          <w:lang w:val="en-GB"/>
        </w:rPr>
        <w:t>."</w:t>
      </w:r>
    </w:p>
    <w:p w14:paraId="49A53937"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أهمية خطة التطوير الشخصية</w:t>
      </w:r>
    </w:p>
    <w:p w14:paraId="6290BE22" w14:textId="1AB2AED9" w:rsidR="00BD7A76" w:rsidRPr="00BD7A76" w:rsidRDefault="0035048B" w:rsidP="00BD7A76">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1.</w:t>
      </w:r>
      <w:r w:rsidR="00BD7A76" w:rsidRPr="00BD7A76">
        <w:rPr>
          <w:rFonts w:ascii="Sakkal Majalla" w:eastAsia="Times New Roman" w:hAnsi="Sakkal Majalla"/>
          <w:b/>
          <w:bCs/>
          <w:color w:val="auto"/>
          <w:sz w:val="48"/>
          <w:szCs w:val="36"/>
          <w:rtl/>
        </w:rPr>
        <w:t>تحديد الاتجاه</w:t>
      </w:r>
    </w:p>
    <w:p w14:paraId="65DAFF4F"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توضح ما يجب تطويره</w:t>
      </w:r>
      <w:r w:rsidRPr="00BD7A76">
        <w:rPr>
          <w:rFonts w:ascii="Sakkal Majalla" w:eastAsia="Times New Roman" w:hAnsi="Sakkal Majalla"/>
          <w:b/>
          <w:bCs/>
          <w:color w:val="auto"/>
          <w:sz w:val="48"/>
          <w:szCs w:val="36"/>
          <w:lang w:val="en-GB"/>
        </w:rPr>
        <w:t>.</w:t>
      </w:r>
    </w:p>
    <w:p w14:paraId="1D815530" w14:textId="62D69571" w:rsidR="00BD7A76" w:rsidRPr="00BD7A76" w:rsidRDefault="0035048B" w:rsidP="00BD7A76">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2.</w:t>
      </w:r>
      <w:r w:rsidR="00BD7A76" w:rsidRPr="00BD7A76">
        <w:rPr>
          <w:rFonts w:ascii="Sakkal Majalla" w:eastAsia="Times New Roman" w:hAnsi="Sakkal Majalla"/>
          <w:b/>
          <w:bCs/>
          <w:color w:val="auto"/>
          <w:sz w:val="48"/>
          <w:szCs w:val="36"/>
          <w:rtl/>
        </w:rPr>
        <w:t>تنظيم الجهود</w:t>
      </w:r>
    </w:p>
    <w:p w14:paraId="05ADE3F7"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تمنع العشوائية في التعلم</w:t>
      </w:r>
      <w:r w:rsidRPr="00BD7A76">
        <w:rPr>
          <w:rFonts w:ascii="Sakkal Majalla" w:eastAsia="Times New Roman" w:hAnsi="Sakkal Majalla"/>
          <w:b/>
          <w:bCs/>
          <w:color w:val="auto"/>
          <w:sz w:val="48"/>
          <w:szCs w:val="36"/>
          <w:lang w:val="en-GB"/>
        </w:rPr>
        <w:t>.</w:t>
      </w:r>
    </w:p>
    <w:p w14:paraId="7B0F1FD1" w14:textId="2FC35780" w:rsidR="00BD7A76" w:rsidRPr="00BD7A76" w:rsidRDefault="0035048B" w:rsidP="00BD7A76">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3.</w:t>
      </w:r>
      <w:r w:rsidR="00BD7A76" w:rsidRPr="00BD7A76">
        <w:rPr>
          <w:rFonts w:ascii="Sakkal Majalla" w:eastAsia="Times New Roman" w:hAnsi="Sakkal Majalla"/>
          <w:b/>
          <w:bCs/>
          <w:color w:val="auto"/>
          <w:sz w:val="48"/>
          <w:szCs w:val="36"/>
          <w:lang w:val="en-GB"/>
        </w:rPr>
        <w:t xml:space="preserve"> </w:t>
      </w:r>
      <w:r w:rsidR="00BD7A76" w:rsidRPr="00BD7A76">
        <w:rPr>
          <w:rFonts w:ascii="Sakkal Majalla" w:eastAsia="Times New Roman" w:hAnsi="Sakkal Majalla"/>
          <w:b/>
          <w:bCs/>
          <w:color w:val="auto"/>
          <w:sz w:val="48"/>
          <w:szCs w:val="36"/>
          <w:rtl/>
        </w:rPr>
        <w:t>متابعة التقدم</w:t>
      </w:r>
    </w:p>
    <w:p w14:paraId="0E4491C2"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تساعد على قياس الإنجازات</w:t>
      </w:r>
      <w:r w:rsidRPr="00BD7A76">
        <w:rPr>
          <w:rFonts w:ascii="Sakkal Majalla" w:eastAsia="Times New Roman" w:hAnsi="Sakkal Majalla"/>
          <w:b/>
          <w:bCs/>
          <w:color w:val="auto"/>
          <w:sz w:val="48"/>
          <w:szCs w:val="36"/>
          <w:lang w:val="en-GB"/>
        </w:rPr>
        <w:t>.</w:t>
      </w:r>
    </w:p>
    <w:p w14:paraId="77988AA0" w14:textId="73D50754" w:rsidR="00BD7A76" w:rsidRPr="00BD7A76" w:rsidRDefault="0035048B" w:rsidP="00BD7A76">
      <w:pPr>
        <w:spacing w:after="200" w:line="240" w:lineRule="auto"/>
        <w:rPr>
          <w:rFonts w:ascii="Sakkal Majalla" w:eastAsia="Times New Roman" w:hAnsi="Sakkal Majalla"/>
          <w:b/>
          <w:bCs/>
          <w:color w:val="auto"/>
          <w:sz w:val="48"/>
          <w:szCs w:val="36"/>
          <w:lang w:val="en-GB"/>
        </w:rPr>
      </w:pPr>
      <w:r>
        <w:rPr>
          <w:rFonts w:ascii="Sakkal Majalla" w:eastAsia="Times New Roman" w:hAnsi="Sakkal Majalla" w:hint="cs"/>
          <w:b/>
          <w:bCs/>
          <w:color w:val="auto"/>
          <w:sz w:val="48"/>
          <w:szCs w:val="36"/>
          <w:rtl/>
          <w:lang w:val="en-GB"/>
        </w:rPr>
        <w:t>4.</w:t>
      </w:r>
      <w:r w:rsidR="00BD7A76" w:rsidRPr="00BD7A76">
        <w:rPr>
          <w:rFonts w:ascii="Sakkal Majalla" w:eastAsia="Times New Roman" w:hAnsi="Sakkal Majalla"/>
          <w:b/>
          <w:bCs/>
          <w:color w:val="auto"/>
          <w:sz w:val="48"/>
          <w:szCs w:val="36"/>
          <w:rtl/>
        </w:rPr>
        <w:t>تعزيز الالتزام</w:t>
      </w:r>
    </w:p>
    <w:p w14:paraId="705BA80C" w14:textId="317E7DA8"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تحفز الفرد على الاستمرار</w:t>
      </w:r>
      <w:r w:rsidRPr="00BD7A76">
        <w:rPr>
          <w:rFonts w:ascii="Sakkal Majalla" w:eastAsia="Times New Roman" w:hAnsi="Sakkal Majalla"/>
          <w:b/>
          <w:bCs/>
          <w:color w:val="auto"/>
          <w:sz w:val="48"/>
          <w:szCs w:val="36"/>
          <w:lang w:val="en-GB"/>
        </w:rPr>
        <w:t>.</w:t>
      </w:r>
    </w:p>
    <w:p w14:paraId="074ADA2F"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عناصر خطة التطوير الشخصية</w:t>
      </w:r>
    </w:p>
    <w:p w14:paraId="5DA1006F"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أولاً: الهدف التطويري</w:t>
      </w:r>
    </w:p>
    <w:p w14:paraId="049A877B"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مثال</w:t>
      </w:r>
      <w:r w:rsidRPr="00BD7A76">
        <w:rPr>
          <w:rFonts w:ascii="Sakkal Majalla" w:eastAsia="Times New Roman" w:hAnsi="Sakkal Majalla"/>
          <w:b/>
          <w:bCs/>
          <w:color w:val="auto"/>
          <w:sz w:val="48"/>
          <w:szCs w:val="36"/>
          <w:lang w:val="en-GB"/>
        </w:rPr>
        <w:t>:</w:t>
      </w:r>
    </w:p>
    <w:p w14:paraId="374C3567"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تحسين مهارات الإلقاء والعرض التقديمي</w:t>
      </w:r>
      <w:r w:rsidRPr="00BD7A76">
        <w:rPr>
          <w:rFonts w:ascii="Sakkal Majalla" w:eastAsia="Times New Roman" w:hAnsi="Sakkal Majalla"/>
          <w:b/>
          <w:bCs/>
          <w:color w:val="auto"/>
          <w:sz w:val="48"/>
          <w:szCs w:val="36"/>
          <w:lang w:val="en-GB"/>
        </w:rPr>
        <w:t>.</w:t>
      </w:r>
    </w:p>
    <w:p w14:paraId="01A98158"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ثانياً: الوضع الحالي</w:t>
      </w:r>
    </w:p>
    <w:p w14:paraId="5ED3C709"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lastRenderedPageBreak/>
        <w:t>وصف مستوى الأداء الحالي</w:t>
      </w:r>
      <w:r w:rsidRPr="00BD7A76">
        <w:rPr>
          <w:rFonts w:ascii="Sakkal Majalla" w:eastAsia="Times New Roman" w:hAnsi="Sakkal Majalla"/>
          <w:b/>
          <w:bCs/>
          <w:color w:val="auto"/>
          <w:sz w:val="48"/>
          <w:szCs w:val="36"/>
          <w:lang w:val="en-GB"/>
        </w:rPr>
        <w:t>.</w:t>
      </w:r>
    </w:p>
    <w:p w14:paraId="7D879BB4"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ثالثاً: المستوى المستهدف</w:t>
      </w:r>
    </w:p>
    <w:p w14:paraId="566D4239"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ما الذي يرغب الفرد في تحقيقه؟</w:t>
      </w:r>
    </w:p>
    <w:p w14:paraId="38926C09"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رابعاً: الأنشطة التطويرية</w:t>
      </w:r>
    </w:p>
    <w:p w14:paraId="64475B40"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مثل</w:t>
      </w:r>
      <w:r w:rsidRPr="00BD7A76">
        <w:rPr>
          <w:rFonts w:ascii="Sakkal Majalla" w:eastAsia="Times New Roman" w:hAnsi="Sakkal Majalla"/>
          <w:b/>
          <w:bCs/>
          <w:color w:val="auto"/>
          <w:sz w:val="48"/>
          <w:szCs w:val="36"/>
          <w:lang w:val="en-GB"/>
        </w:rPr>
        <w:t>:</w:t>
      </w:r>
    </w:p>
    <w:p w14:paraId="2084991E" w14:textId="77777777" w:rsidR="00BD7A76" w:rsidRPr="00BD7A76" w:rsidRDefault="00BD7A76">
      <w:pPr>
        <w:numPr>
          <w:ilvl w:val="0"/>
          <w:numId w:val="149"/>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حضور الدورات التدريبية</w:t>
      </w:r>
      <w:r w:rsidRPr="00BD7A76">
        <w:rPr>
          <w:rFonts w:ascii="Sakkal Majalla" w:eastAsia="Times New Roman" w:hAnsi="Sakkal Majalla"/>
          <w:b/>
          <w:bCs/>
          <w:color w:val="auto"/>
          <w:sz w:val="48"/>
          <w:szCs w:val="36"/>
          <w:lang w:val="en-GB"/>
        </w:rPr>
        <w:t xml:space="preserve">. </w:t>
      </w:r>
    </w:p>
    <w:p w14:paraId="19F2D8D6" w14:textId="77777777" w:rsidR="00BD7A76" w:rsidRPr="00BD7A76" w:rsidRDefault="00BD7A76">
      <w:pPr>
        <w:numPr>
          <w:ilvl w:val="0"/>
          <w:numId w:val="149"/>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قراءة الكتب</w:t>
      </w:r>
      <w:r w:rsidRPr="00BD7A76">
        <w:rPr>
          <w:rFonts w:ascii="Sakkal Majalla" w:eastAsia="Times New Roman" w:hAnsi="Sakkal Majalla"/>
          <w:b/>
          <w:bCs/>
          <w:color w:val="auto"/>
          <w:sz w:val="48"/>
          <w:szCs w:val="36"/>
          <w:lang w:val="en-GB"/>
        </w:rPr>
        <w:t xml:space="preserve">. </w:t>
      </w:r>
    </w:p>
    <w:p w14:paraId="1475416B" w14:textId="77777777" w:rsidR="00BD7A76" w:rsidRPr="00BD7A76" w:rsidRDefault="00BD7A76">
      <w:pPr>
        <w:numPr>
          <w:ilvl w:val="0"/>
          <w:numId w:val="149"/>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مشاهدة المواد التعليمية</w:t>
      </w:r>
      <w:r w:rsidRPr="00BD7A76">
        <w:rPr>
          <w:rFonts w:ascii="Sakkal Majalla" w:eastAsia="Times New Roman" w:hAnsi="Sakkal Majalla"/>
          <w:b/>
          <w:bCs/>
          <w:color w:val="auto"/>
          <w:sz w:val="48"/>
          <w:szCs w:val="36"/>
          <w:lang w:val="en-GB"/>
        </w:rPr>
        <w:t xml:space="preserve">. </w:t>
      </w:r>
    </w:p>
    <w:p w14:paraId="715B57C5" w14:textId="77777777" w:rsidR="00BD7A76" w:rsidRPr="00BD7A76" w:rsidRDefault="00BD7A76">
      <w:pPr>
        <w:numPr>
          <w:ilvl w:val="0"/>
          <w:numId w:val="149"/>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التدريب العملي</w:t>
      </w:r>
      <w:r w:rsidRPr="00BD7A76">
        <w:rPr>
          <w:rFonts w:ascii="Sakkal Majalla" w:eastAsia="Times New Roman" w:hAnsi="Sakkal Majalla"/>
          <w:b/>
          <w:bCs/>
          <w:color w:val="auto"/>
          <w:sz w:val="48"/>
          <w:szCs w:val="36"/>
          <w:lang w:val="en-GB"/>
        </w:rPr>
        <w:t xml:space="preserve">. </w:t>
      </w:r>
    </w:p>
    <w:p w14:paraId="58431FB8"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خامساً: الجدول الزمني</w:t>
      </w:r>
    </w:p>
    <w:p w14:paraId="2224B920"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تحديد فترة التنفيذ</w:t>
      </w:r>
      <w:r w:rsidRPr="00BD7A76">
        <w:rPr>
          <w:rFonts w:ascii="Sakkal Majalla" w:eastAsia="Times New Roman" w:hAnsi="Sakkal Majalla"/>
          <w:b/>
          <w:bCs/>
          <w:color w:val="auto"/>
          <w:sz w:val="48"/>
          <w:szCs w:val="36"/>
          <w:lang w:val="en-GB"/>
        </w:rPr>
        <w:t>.</w:t>
      </w:r>
    </w:p>
    <w:p w14:paraId="75DECDF3"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سادساً: مؤشرات النجاح</w:t>
      </w:r>
    </w:p>
    <w:p w14:paraId="4AF1DBA4" w14:textId="1E9B2E43"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كيفية قياس التقدم</w:t>
      </w:r>
      <w:r w:rsidRPr="00BD7A76">
        <w:rPr>
          <w:rFonts w:ascii="Sakkal Majalla" w:eastAsia="Times New Roman" w:hAnsi="Sakkal Majalla"/>
          <w:b/>
          <w:bCs/>
          <w:color w:val="auto"/>
          <w:sz w:val="48"/>
          <w:szCs w:val="36"/>
          <w:lang w:val="en-GB"/>
        </w:rPr>
        <w:t>.</w:t>
      </w:r>
    </w:p>
    <w:p w14:paraId="3B840602"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نموذج مبسط لخطة تطوير</w:t>
      </w:r>
    </w:p>
    <w:tbl>
      <w:tblPr>
        <w:tblStyle w:val="LightShading-Accent51"/>
        <w:tblW w:w="0" w:type="auto"/>
        <w:jc w:val="center"/>
        <w:tblLook w:val="04A0" w:firstRow="1" w:lastRow="0" w:firstColumn="1" w:lastColumn="0" w:noHBand="0" w:noVBand="1"/>
      </w:tblPr>
      <w:tblGrid>
        <w:gridCol w:w="1612"/>
        <w:gridCol w:w="3333"/>
      </w:tblGrid>
      <w:tr w:rsidR="00BD7A76" w:rsidRPr="00BD7A76" w14:paraId="534DDBA5" w14:textId="77777777" w:rsidTr="0035048B">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2E755FD" w14:textId="77777777" w:rsidR="00BD7A76" w:rsidRPr="00BD7A76" w:rsidRDefault="00BD7A76" w:rsidP="0035048B">
            <w:pPr>
              <w:spacing w:after="200" w:line="240" w:lineRule="auto"/>
              <w:jc w:val="center"/>
              <w:rPr>
                <w:rFonts w:ascii="Sakkal Majalla" w:eastAsia="Times New Roman" w:hAnsi="Sakkal Majalla"/>
                <w:color w:val="auto"/>
                <w:sz w:val="48"/>
                <w:szCs w:val="36"/>
                <w:lang w:val="en-GB"/>
              </w:rPr>
            </w:pPr>
            <w:r w:rsidRPr="00BD7A76">
              <w:rPr>
                <w:rFonts w:ascii="Sakkal Majalla" w:eastAsia="Times New Roman" w:hAnsi="Sakkal Majalla"/>
                <w:color w:val="auto"/>
                <w:sz w:val="48"/>
                <w:szCs w:val="36"/>
                <w:rtl/>
              </w:rPr>
              <w:t>العنصر</w:t>
            </w:r>
          </w:p>
        </w:tc>
        <w:tc>
          <w:tcPr>
            <w:tcW w:w="0" w:type="auto"/>
            <w:hideMark/>
          </w:tcPr>
          <w:p w14:paraId="0FDAADE5" w14:textId="77777777" w:rsidR="00BD7A76" w:rsidRPr="00BD7A76" w:rsidRDefault="00BD7A76" w:rsidP="0035048B">
            <w:pPr>
              <w:spacing w:after="200" w:line="240" w:lineRule="auto"/>
              <w:jc w:val="center"/>
              <w:cnfStyle w:val="100000000000" w:firstRow="1" w:lastRow="0" w:firstColumn="0" w:lastColumn="0" w:oddVBand="0" w:evenVBand="0" w:oddHBand="0" w:evenHBand="0" w:firstRowFirstColumn="0" w:firstRowLastColumn="0" w:lastRowFirstColumn="0" w:lastRowLastColumn="0"/>
              <w:rPr>
                <w:rFonts w:ascii="Sakkal Majalla" w:eastAsia="Times New Roman" w:hAnsi="Sakkal Majalla"/>
                <w:color w:val="auto"/>
                <w:sz w:val="48"/>
                <w:szCs w:val="36"/>
                <w:lang w:val="en-GB"/>
              </w:rPr>
            </w:pPr>
            <w:r w:rsidRPr="00BD7A76">
              <w:rPr>
                <w:rFonts w:ascii="Sakkal Majalla" w:eastAsia="Times New Roman" w:hAnsi="Sakkal Majalla"/>
                <w:color w:val="auto"/>
                <w:sz w:val="48"/>
                <w:szCs w:val="36"/>
                <w:rtl/>
              </w:rPr>
              <w:t>المحتوى</w:t>
            </w:r>
          </w:p>
        </w:tc>
      </w:tr>
      <w:tr w:rsidR="00BD7A76" w:rsidRPr="00BD7A76" w14:paraId="2AC4B29E" w14:textId="77777777" w:rsidTr="0035048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CF01E48" w14:textId="77777777" w:rsidR="00BD7A76" w:rsidRPr="00BD7A76" w:rsidRDefault="00BD7A76" w:rsidP="0035048B">
            <w:pPr>
              <w:spacing w:after="200" w:line="240" w:lineRule="auto"/>
              <w:jc w:val="center"/>
              <w:rPr>
                <w:rFonts w:ascii="Sakkal Majalla" w:eastAsia="Times New Roman" w:hAnsi="Sakkal Majalla"/>
                <w:color w:val="auto"/>
                <w:sz w:val="48"/>
                <w:szCs w:val="36"/>
                <w:lang w:val="en-GB"/>
              </w:rPr>
            </w:pPr>
            <w:r w:rsidRPr="00BD7A76">
              <w:rPr>
                <w:rFonts w:ascii="Sakkal Majalla" w:eastAsia="Times New Roman" w:hAnsi="Sakkal Majalla"/>
                <w:color w:val="auto"/>
                <w:sz w:val="48"/>
                <w:szCs w:val="36"/>
                <w:rtl/>
              </w:rPr>
              <w:t>المهارة</w:t>
            </w:r>
          </w:p>
        </w:tc>
        <w:tc>
          <w:tcPr>
            <w:tcW w:w="0" w:type="auto"/>
            <w:hideMark/>
          </w:tcPr>
          <w:p w14:paraId="52C6AC16" w14:textId="77777777" w:rsidR="00BD7A76" w:rsidRPr="00BD7A76" w:rsidRDefault="00BD7A76" w:rsidP="0035048B">
            <w:pPr>
              <w:spacing w:after="200" w:line="240" w:lineRule="auto"/>
              <w:jc w:val="center"/>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التحدث أمام الجمهور</w:t>
            </w:r>
          </w:p>
        </w:tc>
      </w:tr>
      <w:tr w:rsidR="00BD7A76" w:rsidRPr="00BD7A76" w14:paraId="0BC7FA2F" w14:textId="77777777" w:rsidTr="0035048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7051D15" w14:textId="77777777" w:rsidR="00BD7A76" w:rsidRPr="00BD7A76" w:rsidRDefault="00BD7A76" w:rsidP="0035048B">
            <w:pPr>
              <w:spacing w:after="200" w:line="240" w:lineRule="auto"/>
              <w:jc w:val="center"/>
              <w:rPr>
                <w:rFonts w:ascii="Sakkal Majalla" w:eastAsia="Times New Roman" w:hAnsi="Sakkal Majalla"/>
                <w:color w:val="auto"/>
                <w:sz w:val="48"/>
                <w:szCs w:val="36"/>
                <w:lang w:val="en-GB"/>
              </w:rPr>
            </w:pPr>
            <w:r w:rsidRPr="00BD7A76">
              <w:rPr>
                <w:rFonts w:ascii="Sakkal Majalla" w:eastAsia="Times New Roman" w:hAnsi="Sakkal Majalla"/>
                <w:color w:val="auto"/>
                <w:sz w:val="48"/>
                <w:szCs w:val="36"/>
                <w:rtl/>
              </w:rPr>
              <w:t>الوضع الحالي</w:t>
            </w:r>
          </w:p>
        </w:tc>
        <w:tc>
          <w:tcPr>
            <w:tcW w:w="0" w:type="auto"/>
            <w:hideMark/>
          </w:tcPr>
          <w:p w14:paraId="7A39859E" w14:textId="77777777" w:rsidR="00BD7A76" w:rsidRPr="00BD7A76" w:rsidRDefault="00BD7A76" w:rsidP="0035048B">
            <w:pPr>
              <w:spacing w:after="200" w:line="240" w:lineRule="auto"/>
              <w:jc w:val="center"/>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ثقة متوسطة</w:t>
            </w:r>
          </w:p>
        </w:tc>
      </w:tr>
      <w:tr w:rsidR="00BD7A76" w:rsidRPr="00BD7A76" w14:paraId="1E5508A6" w14:textId="77777777" w:rsidTr="0035048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1D59340" w14:textId="77777777" w:rsidR="00BD7A76" w:rsidRPr="00BD7A76" w:rsidRDefault="00BD7A76" w:rsidP="00BD7A76">
            <w:pPr>
              <w:spacing w:after="200" w:line="240" w:lineRule="auto"/>
              <w:rPr>
                <w:rFonts w:ascii="Sakkal Majalla" w:eastAsia="Times New Roman" w:hAnsi="Sakkal Majalla"/>
                <w:color w:val="auto"/>
                <w:sz w:val="48"/>
                <w:szCs w:val="36"/>
                <w:lang w:val="en-GB"/>
              </w:rPr>
            </w:pPr>
            <w:r w:rsidRPr="00BD7A76">
              <w:rPr>
                <w:rFonts w:ascii="Sakkal Majalla" w:eastAsia="Times New Roman" w:hAnsi="Sakkal Majalla"/>
                <w:color w:val="auto"/>
                <w:sz w:val="48"/>
                <w:szCs w:val="36"/>
                <w:rtl/>
              </w:rPr>
              <w:lastRenderedPageBreak/>
              <w:t>الهدف</w:t>
            </w:r>
          </w:p>
        </w:tc>
        <w:tc>
          <w:tcPr>
            <w:tcW w:w="0" w:type="auto"/>
            <w:hideMark/>
          </w:tcPr>
          <w:p w14:paraId="497EBE3D" w14:textId="77777777" w:rsidR="00BD7A76" w:rsidRPr="00BD7A76" w:rsidRDefault="00BD7A76" w:rsidP="00BD7A76">
            <w:pPr>
              <w:spacing w:after="200" w:line="240" w:lineRule="auto"/>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تقديم عروض احترافية</w:t>
            </w:r>
          </w:p>
        </w:tc>
      </w:tr>
      <w:tr w:rsidR="00BD7A76" w:rsidRPr="00BD7A76" w14:paraId="7171BC2B" w14:textId="77777777" w:rsidTr="0035048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F397DA7" w14:textId="77777777" w:rsidR="00BD7A76" w:rsidRPr="00BD7A76" w:rsidRDefault="00BD7A76" w:rsidP="00BD7A76">
            <w:pPr>
              <w:spacing w:after="200" w:line="240" w:lineRule="auto"/>
              <w:rPr>
                <w:rFonts w:ascii="Sakkal Majalla" w:eastAsia="Times New Roman" w:hAnsi="Sakkal Majalla"/>
                <w:color w:val="auto"/>
                <w:sz w:val="48"/>
                <w:szCs w:val="36"/>
                <w:lang w:val="en-GB"/>
              </w:rPr>
            </w:pPr>
            <w:r w:rsidRPr="00BD7A76">
              <w:rPr>
                <w:rFonts w:ascii="Sakkal Majalla" w:eastAsia="Times New Roman" w:hAnsi="Sakkal Majalla"/>
                <w:color w:val="auto"/>
                <w:sz w:val="48"/>
                <w:szCs w:val="36"/>
                <w:rtl/>
              </w:rPr>
              <w:t>النشاط</w:t>
            </w:r>
          </w:p>
        </w:tc>
        <w:tc>
          <w:tcPr>
            <w:tcW w:w="0" w:type="auto"/>
            <w:hideMark/>
          </w:tcPr>
          <w:p w14:paraId="1B965619" w14:textId="77777777" w:rsidR="00BD7A76" w:rsidRPr="00BD7A76" w:rsidRDefault="00BD7A76" w:rsidP="00BD7A76">
            <w:pPr>
              <w:spacing w:after="200" w:line="240" w:lineRule="auto"/>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دورة تدريبية + تدريب أسبوعي</w:t>
            </w:r>
          </w:p>
        </w:tc>
      </w:tr>
      <w:tr w:rsidR="00BD7A76" w:rsidRPr="00BD7A76" w14:paraId="1869D5B2" w14:textId="77777777" w:rsidTr="0035048B">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34CBB94" w14:textId="77777777" w:rsidR="00BD7A76" w:rsidRPr="00BD7A76" w:rsidRDefault="00BD7A76" w:rsidP="00BD7A76">
            <w:pPr>
              <w:spacing w:after="200" w:line="240" w:lineRule="auto"/>
              <w:rPr>
                <w:rFonts w:ascii="Sakkal Majalla" w:eastAsia="Times New Roman" w:hAnsi="Sakkal Majalla"/>
                <w:color w:val="auto"/>
                <w:sz w:val="48"/>
                <w:szCs w:val="36"/>
                <w:lang w:val="en-GB"/>
              </w:rPr>
            </w:pPr>
            <w:r w:rsidRPr="00BD7A76">
              <w:rPr>
                <w:rFonts w:ascii="Sakkal Majalla" w:eastAsia="Times New Roman" w:hAnsi="Sakkal Majalla"/>
                <w:color w:val="auto"/>
                <w:sz w:val="48"/>
                <w:szCs w:val="36"/>
                <w:rtl/>
              </w:rPr>
              <w:t>المدة</w:t>
            </w:r>
          </w:p>
        </w:tc>
        <w:tc>
          <w:tcPr>
            <w:tcW w:w="0" w:type="auto"/>
            <w:hideMark/>
          </w:tcPr>
          <w:p w14:paraId="21C4DD48" w14:textId="77777777" w:rsidR="00BD7A76" w:rsidRPr="00BD7A76" w:rsidRDefault="00BD7A76" w:rsidP="00BD7A76">
            <w:pPr>
              <w:spacing w:after="200" w:line="240" w:lineRule="auto"/>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شهران</w:t>
            </w:r>
          </w:p>
        </w:tc>
      </w:tr>
      <w:tr w:rsidR="00BD7A76" w:rsidRPr="00BD7A76" w14:paraId="59DDA585" w14:textId="77777777" w:rsidTr="0035048B">
        <w:trPr>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F37CC88" w14:textId="77777777" w:rsidR="00BD7A76" w:rsidRPr="00BD7A76" w:rsidRDefault="00BD7A76" w:rsidP="00BD7A76">
            <w:pPr>
              <w:spacing w:after="200" w:line="240" w:lineRule="auto"/>
              <w:rPr>
                <w:rFonts w:ascii="Sakkal Majalla" w:eastAsia="Times New Roman" w:hAnsi="Sakkal Majalla"/>
                <w:color w:val="auto"/>
                <w:sz w:val="48"/>
                <w:szCs w:val="36"/>
                <w:lang w:val="en-GB"/>
              </w:rPr>
            </w:pPr>
            <w:r w:rsidRPr="00BD7A76">
              <w:rPr>
                <w:rFonts w:ascii="Sakkal Majalla" w:eastAsia="Times New Roman" w:hAnsi="Sakkal Majalla"/>
                <w:color w:val="auto"/>
                <w:sz w:val="48"/>
                <w:szCs w:val="36"/>
                <w:rtl/>
              </w:rPr>
              <w:t>مؤشر النجاح</w:t>
            </w:r>
          </w:p>
        </w:tc>
        <w:tc>
          <w:tcPr>
            <w:tcW w:w="0" w:type="auto"/>
            <w:hideMark/>
          </w:tcPr>
          <w:p w14:paraId="0AAE4019" w14:textId="77777777" w:rsidR="00BD7A76" w:rsidRPr="00BD7A76" w:rsidRDefault="00BD7A76" w:rsidP="00BD7A76">
            <w:pPr>
              <w:spacing w:after="200" w:line="240" w:lineRule="auto"/>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تقديم عرض ناجح أمام الفريق</w:t>
            </w:r>
          </w:p>
        </w:tc>
      </w:tr>
    </w:tbl>
    <w:p w14:paraId="2723C020" w14:textId="29AA3788" w:rsidR="00BD7A76" w:rsidRPr="00BD7A76" w:rsidRDefault="00BD7A76" w:rsidP="00BD7A76">
      <w:pPr>
        <w:spacing w:after="200" w:line="240" w:lineRule="auto"/>
        <w:rPr>
          <w:rFonts w:ascii="Sakkal Majalla" w:eastAsia="Times New Roman" w:hAnsi="Sakkal Majalla"/>
          <w:b/>
          <w:bCs/>
          <w:color w:val="auto"/>
          <w:sz w:val="48"/>
          <w:szCs w:val="36"/>
          <w:lang w:val="en-GB"/>
        </w:rPr>
      </w:pPr>
    </w:p>
    <w:p w14:paraId="218E592E" w14:textId="77777777" w:rsidR="00BD7A76" w:rsidRPr="0035048B" w:rsidRDefault="00BD7A76" w:rsidP="0035048B">
      <w:pPr>
        <w:spacing w:after="200" w:line="240" w:lineRule="auto"/>
        <w:jc w:val="center"/>
        <w:rPr>
          <w:rFonts w:ascii="Sakkal Majalla" w:eastAsia="Times New Roman" w:hAnsi="Sakkal Majalla"/>
          <w:b/>
          <w:bCs/>
          <w:color w:val="006666"/>
          <w:sz w:val="96"/>
          <w:szCs w:val="52"/>
          <w:lang w:val="en-GB"/>
        </w:rPr>
      </w:pPr>
      <w:r w:rsidRPr="0035048B">
        <w:rPr>
          <w:rFonts w:ascii="Sakkal Majalla" w:eastAsia="Times New Roman" w:hAnsi="Sakkal Majalla"/>
          <w:b/>
          <w:bCs/>
          <w:color w:val="006666"/>
          <w:sz w:val="96"/>
          <w:szCs w:val="52"/>
          <w:rtl/>
        </w:rPr>
        <w:t>رابعاً: مؤشرات قياس التحسن</w:t>
      </w:r>
    </w:p>
    <w:p w14:paraId="556BCDBF" w14:textId="1CD68E3F"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لا تكتمل عملية التطوير دون وجود مؤشرات واضحة تساعد على معرفة مدى التقدم المحقق. فقياس التحسن يتيح للفرد تقييم فعالية جهوده وتعديل خطته عند الحاجة</w:t>
      </w:r>
      <w:r w:rsidRPr="00BD7A76">
        <w:rPr>
          <w:rFonts w:ascii="Sakkal Majalla" w:eastAsia="Times New Roman" w:hAnsi="Sakkal Majalla"/>
          <w:b/>
          <w:bCs/>
          <w:color w:val="auto"/>
          <w:sz w:val="48"/>
          <w:szCs w:val="36"/>
          <w:lang w:val="en-GB"/>
        </w:rPr>
        <w:t>.</w:t>
      </w:r>
    </w:p>
    <w:p w14:paraId="23C0ED35"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مفهوم مؤشرات القياس</w:t>
      </w:r>
    </w:p>
    <w:p w14:paraId="3B58D568"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هي</w:t>
      </w:r>
      <w:r w:rsidRPr="00BD7A76">
        <w:rPr>
          <w:rFonts w:ascii="Sakkal Majalla" w:eastAsia="Times New Roman" w:hAnsi="Sakkal Majalla"/>
          <w:b/>
          <w:bCs/>
          <w:color w:val="auto"/>
          <w:sz w:val="48"/>
          <w:szCs w:val="36"/>
          <w:lang w:val="en-GB"/>
        </w:rPr>
        <w:t>:</w:t>
      </w:r>
    </w:p>
    <w:p w14:paraId="47044926" w14:textId="3A7B6B6E"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lang w:val="en-GB"/>
        </w:rPr>
        <w:t>"</w:t>
      </w:r>
      <w:r w:rsidRPr="00BD7A76">
        <w:rPr>
          <w:rFonts w:ascii="Sakkal Majalla" w:eastAsia="Times New Roman" w:hAnsi="Sakkal Majalla"/>
          <w:b/>
          <w:bCs/>
          <w:color w:val="auto"/>
          <w:sz w:val="48"/>
          <w:szCs w:val="36"/>
          <w:rtl/>
        </w:rPr>
        <w:t>معايير كمية أو نوعية تستخدم لقياس مدى التقدم في تطوير مهارات التواصل</w:t>
      </w:r>
      <w:r w:rsidRPr="00BD7A76">
        <w:rPr>
          <w:rFonts w:ascii="Sakkal Majalla" w:eastAsia="Times New Roman" w:hAnsi="Sakkal Majalla"/>
          <w:b/>
          <w:bCs/>
          <w:color w:val="auto"/>
          <w:sz w:val="48"/>
          <w:szCs w:val="36"/>
          <w:lang w:val="en-GB"/>
        </w:rPr>
        <w:t>."</w:t>
      </w:r>
    </w:p>
    <w:p w14:paraId="0A770855"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أهمية مؤشرات القياس</w:t>
      </w:r>
    </w:p>
    <w:p w14:paraId="138749F9"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متابعة التقدم</w:t>
      </w:r>
    </w:p>
    <w:p w14:paraId="482D8590"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معرفة ما إذا كان التطوير يسير في الاتجاه الصحيح</w:t>
      </w:r>
      <w:r w:rsidRPr="00BD7A76">
        <w:rPr>
          <w:rFonts w:ascii="Sakkal Majalla" w:eastAsia="Times New Roman" w:hAnsi="Sakkal Majalla"/>
          <w:b/>
          <w:bCs/>
          <w:color w:val="auto"/>
          <w:sz w:val="48"/>
          <w:szCs w:val="36"/>
          <w:lang w:val="en-GB"/>
        </w:rPr>
        <w:t>.</w:t>
      </w:r>
    </w:p>
    <w:p w14:paraId="1569B052"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تعزيز التحفيز</w:t>
      </w:r>
    </w:p>
    <w:p w14:paraId="129DE673"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رؤية النتائج تشجع على الاستمرار</w:t>
      </w:r>
      <w:r w:rsidRPr="00BD7A76">
        <w:rPr>
          <w:rFonts w:ascii="Sakkal Majalla" w:eastAsia="Times New Roman" w:hAnsi="Sakkal Majalla"/>
          <w:b/>
          <w:bCs/>
          <w:color w:val="auto"/>
          <w:sz w:val="48"/>
          <w:szCs w:val="36"/>
          <w:lang w:val="en-GB"/>
        </w:rPr>
        <w:t>.</w:t>
      </w:r>
    </w:p>
    <w:p w14:paraId="4E9E8725"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اكتشاف التحديات</w:t>
      </w:r>
    </w:p>
    <w:p w14:paraId="32B36737"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تحديد العقبات مبكرًا</w:t>
      </w:r>
      <w:r w:rsidRPr="00BD7A76">
        <w:rPr>
          <w:rFonts w:ascii="Sakkal Majalla" w:eastAsia="Times New Roman" w:hAnsi="Sakkal Majalla"/>
          <w:b/>
          <w:bCs/>
          <w:color w:val="auto"/>
          <w:sz w:val="48"/>
          <w:szCs w:val="36"/>
          <w:lang w:val="en-GB"/>
        </w:rPr>
        <w:t>.</w:t>
      </w:r>
    </w:p>
    <w:p w14:paraId="278B7B7A"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lastRenderedPageBreak/>
        <w:t>تحسين خطة التطوير</w:t>
      </w:r>
    </w:p>
    <w:p w14:paraId="5FACC478" w14:textId="7A9FE251"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إجراء التعديلات اللازمة</w:t>
      </w:r>
      <w:r w:rsidRPr="00BD7A76">
        <w:rPr>
          <w:rFonts w:ascii="Sakkal Majalla" w:eastAsia="Times New Roman" w:hAnsi="Sakkal Majalla"/>
          <w:b/>
          <w:bCs/>
          <w:color w:val="auto"/>
          <w:sz w:val="48"/>
          <w:szCs w:val="36"/>
          <w:lang w:val="en-GB"/>
        </w:rPr>
        <w:t>.</w:t>
      </w:r>
    </w:p>
    <w:p w14:paraId="01FA25D6"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مؤشرات كمية</w:t>
      </w:r>
    </w:p>
    <w:p w14:paraId="748A27FB"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يمكن قياسها بالأرقام مثل</w:t>
      </w:r>
      <w:r w:rsidRPr="00BD7A76">
        <w:rPr>
          <w:rFonts w:ascii="Sakkal Majalla" w:eastAsia="Times New Roman" w:hAnsi="Sakkal Majalla"/>
          <w:b/>
          <w:bCs/>
          <w:color w:val="auto"/>
          <w:sz w:val="48"/>
          <w:szCs w:val="36"/>
          <w:lang w:val="en-GB"/>
        </w:rPr>
        <w:t>:</w:t>
      </w:r>
    </w:p>
    <w:p w14:paraId="732CAC96" w14:textId="77777777" w:rsidR="00BD7A76" w:rsidRPr="00BD7A76" w:rsidRDefault="00BD7A76">
      <w:pPr>
        <w:numPr>
          <w:ilvl w:val="0"/>
          <w:numId w:val="150"/>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عدد العروض المقدمة</w:t>
      </w:r>
      <w:r w:rsidRPr="00BD7A76">
        <w:rPr>
          <w:rFonts w:ascii="Sakkal Majalla" w:eastAsia="Times New Roman" w:hAnsi="Sakkal Majalla"/>
          <w:b/>
          <w:bCs/>
          <w:color w:val="auto"/>
          <w:sz w:val="48"/>
          <w:szCs w:val="36"/>
          <w:lang w:val="en-GB"/>
        </w:rPr>
        <w:t xml:space="preserve">. </w:t>
      </w:r>
    </w:p>
    <w:p w14:paraId="13E5F6B3" w14:textId="77777777" w:rsidR="00BD7A76" w:rsidRPr="00BD7A76" w:rsidRDefault="00BD7A76">
      <w:pPr>
        <w:numPr>
          <w:ilvl w:val="0"/>
          <w:numId w:val="150"/>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عدد الاجتماعات التي تمت إدارتها</w:t>
      </w:r>
      <w:r w:rsidRPr="00BD7A76">
        <w:rPr>
          <w:rFonts w:ascii="Sakkal Majalla" w:eastAsia="Times New Roman" w:hAnsi="Sakkal Majalla"/>
          <w:b/>
          <w:bCs/>
          <w:color w:val="auto"/>
          <w:sz w:val="48"/>
          <w:szCs w:val="36"/>
          <w:lang w:val="en-GB"/>
        </w:rPr>
        <w:t xml:space="preserve">. </w:t>
      </w:r>
    </w:p>
    <w:p w14:paraId="7835DC68" w14:textId="77777777" w:rsidR="00BD7A76" w:rsidRPr="00BD7A76" w:rsidRDefault="00BD7A76">
      <w:pPr>
        <w:numPr>
          <w:ilvl w:val="0"/>
          <w:numId w:val="150"/>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عدد الشكاوى المتعلقة بالتواصل</w:t>
      </w:r>
      <w:r w:rsidRPr="00BD7A76">
        <w:rPr>
          <w:rFonts w:ascii="Sakkal Majalla" w:eastAsia="Times New Roman" w:hAnsi="Sakkal Majalla"/>
          <w:b/>
          <w:bCs/>
          <w:color w:val="auto"/>
          <w:sz w:val="48"/>
          <w:szCs w:val="36"/>
          <w:lang w:val="en-GB"/>
        </w:rPr>
        <w:t xml:space="preserve">. </w:t>
      </w:r>
    </w:p>
    <w:p w14:paraId="7D62871D" w14:textId="53278061" w:rsidR="00BD7A76" w:rsidRPr="0035048B" w:rsidRDefault="00BD7A76">
      <w:pPr>
        <w:numPr>
          <w:ilvl w:val="0"/>
          <w:numId w:val="150"/>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نسبة الالتزام بالردود الإلكترونية</w:t>
      </w:r>
      <w:r w:rsidRPr="00BD7A76">
        <w:rPr>
          <w:rFonts w:ascii="Sakkal Majalla" w:eastAsia="Times New Roman" w:hAnsi="Sakkal Majalla"/>
          <w:b/>
          <w:bCs/>
          <w:color w:val="auto"/>
          <w:sz w:val="48"/>
          <w:szCs w:val="36"/>
          <w:lang w:val="en-GB"/>
        </w:rPr>
        <w:t xml:space="preserve">. </w:t>
      </w:r>
    </w:p>
    <w:p w14:paraId="47E663F6"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مؤشرات نوعية</w:t>
      </w:r>
    </w:p>
    <w:p w14:paraId="6C95BB17"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تعتمد على جودة الأداء مثل</w:t>
      </w:r>
      <w:r w:rsidRPr="00BD7A76">
        <w:rPr>
          <w:rFonts w:ascii="Sakkal Majalla" w:eastAsia="Times New Roman" w:hAnsi="Sakkal Majalla"/>
          <w:b/>
          <w:bCs/>
          <w:color w:val="auto"/>
          <w:sz w:val="48"/>
          <w:szCs w:val="36"/>
          <w:lang w:val="en-GB"/>
        </w:rPr>
        <w:t>:</w:t>
      </w:r>
    </w:p>
    <w:p w14:paraId="473762AE" w14:textId="77777777" w:rsidR="00BD7A76" w:rsidRPr="00BD7A76" w:rsidRDefault="00BD7A76">
      <w:pPr>
        <w:numPr>
          <w:ilvl w:val="0"/>
          <w:numId w:val="151"/>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مستوى الثقة أثناء الحديث</w:t>
      </w:r>
      <w:r w:rsidRPr="00BD7A76">
        <w:rPr>
          <w:rFonts w:ascii="Sakkal Majalla" w:eastAsia="Times New Roman" w:hAnsi="Sakkal Majalla"/>
          <w:b/>
          <w:bCs/>
          <w:color w:val="auto"/>
          <w:sz w:val="48"/>
          <w:szCs w:val="36"/>
          <w:lang w:val="en-GB"/>
        </w:rPr>
        <w:t xml:space="preserve">. </w:t>
      </w:r>
    </w:p>
    <w:p w14:paraId="32D19AD5" w14:textId="77777777" w:rsidR="00BD7A76" w:rsidRPr="00BD7A76" w:rsidRDefault="00BD7A76">
      <w:pPr>
        <w:numPr>
          <w:ilvl w:val="0"/>
          <w:numId w:val="151"/>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جودة الحوار</w:t>
      </w:r>
      <w:r w:rsidRPr="00BD7A76">
        <w:rPr>
          <w:rFonts w:ascii="Sakkal Majalla" w:eastAsia="Times New Roman" w:hAnsi="Sakkal Majalla"/>
          <w:b/>
          <w:bCs/>
          <w:color w:val="auto"/>
          <w:sz w:val="48"/>
          <w:szCs w:val="36"/>
          <w:lang w:val="en-GB"/>
        </w:rPr>
        <w:t xml:space="preserve">. </w:t>
      </w:r>
    </w:p>
    <w:p w14:paraId="2E2DAD41" w14:textId="77777777" w:rsidR="00BD7A76" w:rsidRPr="00BD7A76" w:rsidRDefault="00BD7A76">
      <w:pPr>
        <w:numPr>
          <w:ilvl w:val="0"/>
          <w:numId w:val="151"/>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رضا الزملاء</w:t>
      </w:r>
      <w:r w:rsidRPr="00BD7A76">
        <w:rPr>
          <w:rFonts w:ascii="Sakkal Majalla" w:eastAsia="Times New Roman" w:hAnsi="Sakkal Majalla"/>
          <w:b/>
          <w:bCs/>
          <w:color w:val="auto"/>
          <w:sz w:val="48"/>
          <w:szCs w:val="36"/>
          <w:lang w:val="en-GB"/>
        </w:rPr>
        <w:t xml:space="preserve">. </w:t>
      </w:r>
    </w:p>
    <w:p w14:paraId="5830BC62" w14:textId="61A86553" w:rsidR="00BD7A76" w:rsidRPr="0035048B" w:rsidRDefault="00BD7A76">
      <w:pPr>
        <w:numPr>
          <w:ilvl w:val="0"/>
          <w:numId w:val="151"/>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مستوى التأثير والإقناع</w:t>
      </w:r>
      <w:r w:rsidRPr="00BD7A76">
        <w:rPr>
          <w:rFonts w:ascii="Sakkal Majalla" w:eastAsia="Times New Roman" w:hAnsi="Sakkal Majalla"/>
          <w:b/>
          <w:bCs/>
          <w:color w:val="auto"/>
          <w:sz w:val="48"/>
          <w:szCs w:val="36"/>
          <w:lang w:val="en-GB"/>
        </w:rPr>
        <w:t xml:space="preserve">. </w:t>
      </w:r>
    </w:p>
    <w:p w14:paraId="60B7E4B9"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أمثلة على مؤشرات التحسن</w:t>
      </w:r>
    </w:p>
    <w:p w14:paraId="09CE8758"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الاستماع الفعال</w:t>
      </w:r>
    </w:p>
    <w:p w14:paraId="532AF14A" w14:textId="77777777" w:rsidR="00BD7A76" w:rsidRPr="00BD7A76" w:rsidRDefault="00BD7A76">
      <w:pPr>
        <w:numPr>
          <w:ilvl w:val="0"/>
          <w:numId w:val="152"/>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انخفاض المقاطعات أثناء الحوار</w:t>
      </w:r>
      <w:r w:rsidRPr="00BD7A76">
        <w:rPr>
          <w:rFonts w:ascii="Sakkal Majalla" w:eastAsia="Times New Roman" w:hAnsi="Sakkal Majalla"/>
          <w:b/>
          <w:bCs/>
          <w:color w:val="auto"/>
          <w:sz w:val="48"/>
          <w:szCs w:val="36"/>
          <w:lang w:val="en-GB"/>
        </w:rPr>
        <w:t xml:space="preserve">. </w:t>
      </w:r>
    </w:p>
    <w:p w14:paraId="3177982C" w14:textId="77777777" w:rsidR="00BD7A76" w:rsidRPr="00BD7A76" w:rsidRDefault="00BD7A76">
      <w:pPr>
        <w:numPr>
          <w:ilvl w:val="0"/>
          <w:numId w:val="152"/>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lastRenderedPageBreak/>
        <w:t>زيادة فهم الرسائل</w:t>
      </w:r>
      <w:r w:rsidRPr="00BD7A76">
        <w:rPr>
          <w:rFonts w:ascii="Sakkal Majalla" w:eastAsia="Times New Roman" w:hAnsi="Sakkal Majalla"/>
          <w:b/>
          <w:bCs/>
          <w:color w:val="auto"/>
          <w:sz w:val="48"/>
          <w:szCs w:val="36"/>
          <w:lang w:val="en-GB"/>
        </w:rPr>
        <w:t xml:space="preserve">. </w:t>
      </w:r>
    </w:p>
    <w:p w14:paraId="5415A63A"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التواصل الكتابي</w:t>
      </w:r>
    </w:p>
    <w:p w14:paraId="5D96DB88" w14:textId="77777777" w:rsidR="00BD7A76" w:rsidRPr="00BD7A76" w:rsidRDefault="00BD7A76">
      <w:pPr>
        <w:numPr>
          <w:ilvl w:val="0"/>
          <w:numId w:val="153"/>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تقليل الأخطاء في البريد الإلكتروني</w:t>
      </w:r>
      <w:r w:rsidRPr="00BD7A76">
        <w:rPr>
          <w:rFonts w:ascii="Sakkal Majalla" w:eastAsia="Times New Roman" w:hAnsi="Sakkal Majalla"/>
          <w:b/>
          <w:bCs/>
          <w:color w:val="auto"/>
          <w:sz w:val="48"/>
          <w:szCs w:val="36"/>
          <w:lang w:val="en-GB"/>
        </w:rPr>
        <w:t xml:space="preserve">. </w:t>
      </w:r>
    </w:p>
    <w:p w14:paraId="7F70CFC9" w14:textId="77777777" w:rsidR="00BD7A76" w:rsidRPr="00BD7A76" w:rsidRDefault="00BD7A76">
      <w:pPr>
        <w:numPr>
          <w:ilvl w:val="0"/>
          <w:numId w:val="153"/>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وضوح الرسائل المكتوبة</w:t>
      </w:r>
      <w:r w:rsidRPr="00BD7A76">
        <w:rPr>
          <w:rFonts w:ascii="Sakkal Majalla" w:eastAsia="Times New Roman" w:hAnsi="Sakkal Majalla"/>
          <w:b/>
          <w:bCs/>
          <w:color w:val="auto"/>
          <w:sz w:val="48"/>
          <w:szCs w:val="36"/>
          <w:lang w:val="en-GB"/>
        </w:rPr>
        <w:t xml:space="preserve">. </w:t>
      </w:r>
    </w:p>
    <w:p w14:paraId="25E05AFE"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إدارة الاجتماعات</w:t>
      </w:r>
    </w:p>
    <w:p w14:paraId="2B0F7740" w14:textId="77777777" w:rsidR="00BD7A76" w:rsidRPr="00BD7A76" w:rsidRDefault="00BD7A76">
      <w:pPr>
        <w:numPr>
          <w:ilvl w:val="0"/>
          <w:numId w:val="154"/>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زيادة المشاركة</w:t>
      </w:r>
      <w:r w:rsidRPr="00BD7A76">
        <w:rPr>
          <w:rFonts w:ascii="Sakkal Majalla" w:eastAsia="Times New Roman" w:hAnsi="Sakkal Majalla"/>
          <w:b/>
          <w:bCs/>
          <w:color w:val="auto"/>
          <w:sz w:val="48"/>
          <w:szCs w:val="36"/>
          <w:lang w:val="en-GB"/>
        </w:rPr>
        <w:t xml:space="preserve">. </w:t>
      </w:r>
    </w:p>
    <w:p w14:paraId="0B5E95D7" w14:textId="77777777" w:rsidR="00BD7A76" w:rsidRPr="00BD7A76" w:rsidRDefault="00BD7A76">
      <w:pPr>
        <w:numPr>
          <w:ilvl w:val="0"/>
          <w:numId w:val="154"/>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تحسين إدارة الوقت</w:t>
      </w:r>
      <w:r w:rsidRPr="00BD7A76">
        <w:rPr>
          <w:rFonts w:ascii="Sakkal Majalla" w:eastAsia="Times New Roman" w:hAnsi="Sakkal Majalla"/>
          <w:b/>
          <w:bCs/>
          <w:color w:val="auto"/>
          <w:sz w:val="48"/>
          <w:szCs w:val="36"/>
          <w:lang w:val="en-GB"/>
        </w:rPr>
        <w:t xml:space="preserve">. </w:t>
      </w:r>
    </w:p>
    <w:p w14:paraId="46A70670"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التعامل مع النزاعات</w:t>
      </w:r>
    </w:p>
    <w:p w14:paraId="1CE483D5" w14:textId="487B2FDB" w:rsidR="00BD7A76" w:rsidRPr="0035048B" w:rsidRDefault="00BD7A76">
      <w:pPr>
        <w:numPr>
          <w:ilvl w:val="0"/>
          <w:numId w:val="155"/>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انخفاض المشكلات الناتجة عن سوء التواصل</w:t>
      </w:r>
      <w:r w:rsidRPr="00BD7A76">
        <w:rPr>
          <w:rFonts w:ascii="Sakkal Majalla" w:eastAsia="Times New Roman" w:hAnsi="Sakkal Majalla"/>
          <w:b/>
          <w:bCs/>
          <w:color w:val="auto"/>
          <w:sz w:val="48"/>
          <w:szCs w:val="36"/>
          <w:lang w:val="en-GB"/>
        </w:rPr>
        <w:t xml:space="preserve">. </w:t>
      </w:r>
    </w:p>
    <w:p w14:paraId="05A231E3" w14:textId="77777777" w:rsidR="00BD7A76" w:rsidRPr="0035048B" w:rsidRDefault="00BD7A76" w:rsidP="0035048B">
      <w:pPr>
        <w:spacing w:after="200" w:line="240" w:lineRule="auto"/>
        <w:jc w:val="center"/>
        <w:rPr>
          <w:rFonts w:ascii="Sakkal Majalla" w:eastAsia="Times New Roman" w:hAnsi="Sakkal Majalla"/>
          <w:b/>
          <w:bCs/>
          <w:color w:val="006666"/>
          <w:sz w:val="56"/>
          <w:szCs w:val="44"/>
          <w:lang w:val="en-GB"/>
        </w:rPr>
      </w:pPr>
      <w:r w:rsidRPr="0035048B">
        <w:rPr>
          <w:rFonts w:ascii="Sakkal Majalla" w:eastAsia="Times New Roman" w:hAnsi="Sakkal Majalla"/>
          <w:b/>
          <w:bCs/>
          <w:color w:val="006666"/>
          <w:sz w:val="56"/>
          <w:szCs w:val="44"/>
          <w:rtl/>
        </w:rPr>
        <w:t>خامساً: الممارسات اليومية للتطوير المستمر</w:t>
      </w:r>
    </w:p>
    <w:p w14:paraId="251FC622" w14:textId="49B3D0AC"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التطوير الحقيقي لا يتحقق من خلال دورة تدريبية واحدة أو نشاط مؤقت، بل يعتمد على ممارسات يومية مستمرة تساهم في ترسيخ المهارات وتحويلها إلى سلوك دائم داخل بيئة العمل</w:t>
      </w:r>
      <w:r w:rsidRPr="00BD7A76">
        <w:rPr>
          <w:rFonts w:ascii="Sakkal Majalla" w:eastAsia="Times New Roman" w:hAnsi="Sakkal Majalla"/>
          <w:b/>
          <w:bCs/>
          <w:color w:val="auto"/>
          <w:sz w:val="48"/>
          <w:szCs w:val="36"/>
          <w:lang w:val="en-GB"/>
        </w:rPr>
        <w:t>.</w:t>
      </w:r>
    </w:p>
    <w:p w14:paraId="4F00CCEF"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مفهوم التطوير المستمر</w:t>
      </w:r>
    </w:p>
    <w:p w14:paraId="6CC2CAB5"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هو</w:t>
      </w:r>
      <w:r w:rsidRPr="00BD7A76">
        <w:rPr>
          <w:rFonts w:ascii="Sakkal Majalla" w:eastAsia="Times New Roman" w:hAnsi="Sakkal Majalla"/>
          <w:b/>
          <w:bCs/>
          <w:color w:val="auto"/>
          <w:sz w:val="48"/>
          <w:szCs w:val="36"/>
          <w:lang w:val="en-GB"/>
        </w:rPr>
        <w:t>:</w:t>
      </w:r>
    </w:p>
    <w:p w14:paraId="07E77273"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lang w:val="en-GB"/>
        </w:rPr>
        <w:t>"</w:t>
      </w:r>
      <w:r w:rsidRPr="00BD7A76">
        <w:rPr>
          <w:rFonts w:ascii="Sakkal Majalla" w:eastAsia="Times New Roman" w:hAnsi="Sakkal Majalla"/>
          <w:b/>
          <w:bCs/>
          <w:color w:val="auto"/>
          <w:sz w:val="48"/>
          <w:szCs w:val="36"/>
          <w:rtl/>
        </w:rPr>
        <w:t>عملية دائمة ومنهجية تهدف إلى تحسين المهارات والمعارف والسلوكيات بصورة مستمرة ومتدرجة</w:t>
      </w:r>
      <w:r w:rsidRPr="00BD7A76">
        <w:rPr>
          <w:rFonts w:ascii="Sakkal Majalla" w:eastAsia="Times New Roman" w:hAnsi="Sakkal Majalla"/>
          <w:b/>
          <w:bCs/>
          <w:color w:val="auto"/>
          <w:sz w:val="48"/>
          <w:szCs w:val="36"/>
          <w:lang w:val="en-GB"/>
        </w:rPr>
        <w:t>."</w:t>
      </w:r>
    </w:p>
    <w:p w14:paraId="551E6072" w14:textId="1259429C" w:rsidR="00BD7A76" w:rsidRPr="00BD7A76" w:rsidRDefault="00BD7A76" w:rsidP="00BD7A76">
      <w:pPr>
        <w:spacing w:after="200" w:line="240" w:lineRule="auto"/>
        <w:rPr>
          <w:rFonts w:ascii="Sakkal Majalla" w:eastAsia="Times New Roman" w:hAnsi="Sakkal Majalla"/>
          <w:b/>
          <w:bCs/>
          <w:color w:val="auto"/>
          <w:sz w:val="48"/>
          <w:szCs w:val="36"/>
          <w:lang w:val="en-GB"/>
        </w:rPr>
      </w:pPr>
    </w:p>
    <w:p w14:paraId="0966D7E0"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lastRenderedPageBreak/>
        <w:t>أهمية الممارسات اليومية</w:t>
      </w:r>
    </w:p>
    <w:p w14:paraId="4974536A"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ترسيخ المهارات</w:t>
      </w:r>
    </w:p>
    <w:p w14:paraId="0EB0D557"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التكرار يحول المهارة إلى عادة</w:t>
      </w:r>
      <w:r w:rsidRPr="00BD7A76">
        <w:rPr>
          <w:rFonts w:ascii="Sakkal Majalla" w:eastAsia="Times New Roman" w:hAnsi="Sakkal Majalla"/>
          <w:b/>
          <w:bCs/>
          <w:color w:val="auto"/>
          <w:sz w:val="48"/>
          <w:szCs w:val="36"/>
          <w:lang w:val="en-GB"/>
        </w:rPr>
        <w:t>.</w:t>
      </w:r>
    </w:p>
    <w:p w14:paraId="30F51730"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تحسين الأداء تدريجيًا</w:t>
      </w:r>
    </w:p>
    <w:p w14:paraId="45876933"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التحسن المستمر يحقق نتائج كبيرة على المدى الطويل</w:t>
      </w:r>
      <w:r w:rsidRPr="00BD7A76">
        <w:rPr>
          <w:rFonts w:ascii="Sakkal Majalla" w:eastAsia="Times New Roman" w:hAnsi="Sakkal Majalla"/>
          <w:b/>
          <w:bCs/>
          <w:color w:val="auto"/>
          <w:sz w:val="48"/>
          <w:szCs w:val="36"/>
          <w:lang w:val="en-GB"/>
        </w:rPr>
        <w:t>.</w:t>
      </w:r>
    </w:p>
    <w:p w14:paraId="76DB9E6B"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زيادة الثقة</w:t>
      </w:r>
    </w:p>
    <w:p w14:paraId="6259675B"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الممارسة المنتظمة تعزز الكفاءة</w:t>
      </w:r>
      <w:r w:rsidRPr="00BD7A76">
        <w:rPr>
          <w:rFonts w:ascii="Sakkal Majalla" w:eastAsia="Times New Roman" w:hAnsi="Sakkal Majalla"/>
          <w:b/>
          <w:bCs/>
          <w:color w:val="auto"/>
          <w:sz w:val="48"/>
          <w:szCs w:val="36"/>
          <w:lang w:val="en-GB"/>
        </w:rPr>
        <w:t>.</w:t>
      </w:r>
    </w:p>
    <w:p w14:paraId="1ADEEAE6"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مواكبة التطورات</w:t>
      </w:r>
    </w:p>
    <w:p w14:paraId="3DA7FA16" w14:textId="435EAAD3"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تساعد على تحديث المهارات باستمرار</w:t>
      </w:r>
      <w:r w:rsidRPr="00BD7A76">
        <w:rPr>
          <w:rFonts w:ascii="Sakkal Majalla" w:eastAsia="Times New Roman" w:hAnsi="Sakkal Majalla"/>
          <w:b/>
          <w:bCs/>
          <w:color w:val="auto"/>
          <w:sz w:val="48"/>
          <w:szCs w:val="36"/>
          <w:lang w:val="en-GB"/>
        </w:rPr>
        <w:t>.</w:t>
      </w:r>
    </w:p>
    <w:p w14:paraId="7031FB46"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أهم الممارسات اليومية لتطوير التواصل</w:t>
      </w:r>
    </w:p>
    <w:p w14:paraId="4881B21A"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أولاً: ممارسة الاستماع الفعال</w:t>
      </w:r>
    </w:p>
    <w:p w14:paraId="329A6B15"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التركيز الكامل أثناء الحديث مع الآخرين</w:t>
      </w:r>
      <w:r w:rsidRPr="00BD7A76">
        <w:rPr>
          <w:rFonts w:ascii="Sakkal Majalla" w:eastAsia="Times New Roman" w:hAnsi="Sakkal Majalla"/>
          <w:b/>
          <w:bCs/>
          <w:color w:val="auto"/>
          <w:sz w:val="48"/>
          <w:szCs w:val="36"/>
          <w:lang w:val="en-GB"/>
        </w:rPr>
        <w:t>.</w:t>
      </w:r>
    </w:p>
    <w:p w14:paraId="690AE416"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ثانياً: قراءة المحتوى المتخصص</w:t>
      </w:r>
    </w:p>
    <w:p w14:paraId="61DD0990"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قراءة الكتب والمقالات المتعلقة بالتواصل</w:t>
      </w:r>
      <w:r w:rsidRPr="00BD7A76">
        <w:rPr>
          <w:rFonts w:ascii="Sakkal Majalla" w:eastAsia="Times New Roman" w:hAnsi="Sakkal Majalla"/>
          <w:b/>
          <w:bCs/>
          <w:color w:val="auto"/>
          <w:sz w:val="48"/>
          <w:szCs w:val="36"/>
          <w:lang w:val="en-GB"/>
        </w:rPr>
        <w:t>.</w:t>
      </w:r>
    </w:p>
    <w:p w14:paraId="77C4D6E4"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ثالثاً: طلب التغذية الراجعة</w:t>
      </w:r>
    </w:p>
    <w:p w14:paraId="5574D327"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الحصول على آراء الآخرين بصورة دورية</w:t>
      </w:r>
      <w:r w:rsidRPr="00BD7A76">
        <w:rPr>
          <w:rFonts w:ascii="Sakkal Majalla" w:eastAsia="Times New Roman" w:hAnsi="Sakkal Majalla"/>
          <w:b/>
          <w:bCs/>
          <w:color w:val="auto"/>
          <w:sz w:val="48"/>
          <w:szCs w:val="36"/>
          <w:lang w:val="en-GB"/>
        </w:rPr>
        <w:t>.</w:t>
      </w:r>
    </w:p>
    <w:p w14:paraId="7DD54F6A"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رابعاً: التدريب على التحدث</w:t>
      </w:r>
    </w:p>
    <w:p w14:paraId="7B5483F3"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المشاركة في الاجتماعات والعروض</w:t>
      </w:r>
      <w:r w:rsidRPr="00BD7A76">
        <w:rPr>
          <w:rFonts w:ascii="Sakkal Majalla" w:eastAsia="Times New Roman" w:hAnsi="Sakkal Majalla"/>
          <w:b/>
          <w:bCs/>
          <w:color w:val="auto"/>
          <w:sz w:val="48"/>
          <w:szCs w:val="36"/>
          <w:lang w:val="en-GB"/>
        </w:rPr>
        <w:t>.</w:t>
      </w:r>
    </w:p>
    <w:p w14:paraId="7456F796"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lastRenderedPageBreak/>
        <w:t>خامساً: مراقبة لغة الجسد</w:t>
      </w:r>
    </w:p>
    <w:p w14:paraId="47652E80"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الانتباه للإشارات غير اللفظية</w:t>
      </w:r>
      <w:r w:rsidRPr="00BD7A76">
        <w:rPr>
          <w:rFonts w:ascii="Sakkal Majalla" w:eastAsia="Times New Roman" w:hAnsi="Sakkal Majalla"/>
          <w:b/>
          <w:bCs/>
          <w:color w:val="auto"/>
          <w:sz w:val="48"/>
          <w:szCs w:val="36"/>
          <w:lang w:val="en-GB"/>
        </w:rPr>
        <w:t>.</w:t>
      </w:r>
    </w:p>
    <w:p w14:paraId="0FB5CBD4"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سادساً: تحسين التواصل الكتابي</w:t>
      </w:r>
    </w:p>
    <w:p w14:paraId="4C594A00"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التدرب على كتابة الرسائل والتقارير</w:t>
      </w:r>
      <w:r w:rsidRPr="00BD7A76">
        <w:rPr>
          <w:rFonts w:ascii="Sakkal Majalla" w:eastAsia="Times New Roman" w:hAnsi="Sakkal Majalla"/>
          <w:b/>
          <w:bCs/>
          <w:color w:val="auto"/>
          <w:sz w:val="48"/>
          <w:szCs w:val="36"/>
          <w:lang w:val="en-GB"/>
        </w:rPr>
        <w:t>.</w:t>
      </w:r>
    </w:p>
    <w:p w14:paraId="1878AE81"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سابعاً: التأمل الذاتي</w:t>
      </w:r>
    </w:p>
    <w:p w14:paraId="68CB4FCC"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مراجعة المواقف اليومية واستخلاص الدروس</w:t>
      </w:r>
      <w:r w:rsidRPr="00BD7A76">
        <w:rPr>
          <w:rFonts w:ascii="Sakkal Majalla" w:eastAsia="Times New Roman" w:hAnsi="Sakkal Majalla"/>
          <w:b/>
          <w:bCs/>
          <w:color w:val="auto"/>
          <w:sz w:val="48"/>
          <w:szCs w:val="36"/>
          <w:lang w:val="en-GB"/>
        </w:rPr>
        <w:t>.</w:t>
      </w:r>
    </w:p>
    <w:p w14:paraId="5AC12325"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ثامناً: التعلم المستمر</w:t>
      </w:r>
    </w:p>
    <w:p w14:paraId="21036A8C" w14:textId="306042CE" w:rsidR="00BD7A76" w:rsidRPr="00BD7A76" w:rsidRDefault="00BD7A76" w:rsidP="0035048B">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حضور الدورات وورش العمل</w:t>
      </w:r>
      <w:r w:rsidRPr="00BD7A76">
        <w:rPr>
          <w:rFonts w:ascii="Sakkal Majalla" w:eastAsia="Times New Roman" w:hAnsi="Sakkal Majalla"/>
          <w:b/>
          <w:bCs/>
          <w:color w:val="auto"/>
          <w:sz w:val="48"/>
          <w:szCs w:val="36"/>
          <w:lang w:val="en-GB"/>
        </w:rPr>
        <w:t>.</w:t>
      </w:r>
    </w:p>
    <w:p w14:paraId="1B1B39B4" w14:textId="77777777" w:rsidR="00BD7A76" w:rsidRPr="0035048B" w:rsidRDefault="00BD7A76" w:rsidP="00BD7A76">
      <w:pPr>
        <w:spacing w:after="200" w:line="240" w:lineRule="auto"/>
        <w:rPr>
          <w:rFonts w:ascii="Sakkal Majalla" w:eastAsia="Times New Roman" w:hAnsi="Sakkal Majalla"/>
          <w:b/>
          <w:bCs/>
          <w:color w:val="C00000"/>
          <w:sz w:val="48"/>
          <w:szCs w:val="36"/>
          <w:lang w:val="en-GB"/>
        </w:rPr>
      </w:pPr>
      <w:r w:rsidRPr="0035048B">
        <w:rPr>
          <w:rFonts w:ascii="Sakkal Majalla" w:eastAsia="Times New Roman" w:hAnsi="Sakkal Majalla"/>
          <w:b/>
          <w:bCs/>
          <w:color w:val="C00000"/>
          <w:sz w:val="48"/>
          <w:szCs w:val="36"/>
          <w:rtl/>
        </w:rPr>
        <w:t>برنامج يومي مقترح لتطوير التواصل</w:t>
      </w:r>
    </w:p>
    <w:p w14:paraId="7E8174BF"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يوميًا</w:t>
      </w:r>
    </w:p>
    <w:p w14:paraId="4768B2BB" w14:textId="77777777" w:rsidR="00BD7A76" w:rsidRPr="00BD7A76" w:rsidRDefault="00BD7A76">
      <w:pPr>
        <w:numPr>
          <w:ilvl w:val="0"/>
          <w:numId w:val="156"/>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الاستماع بتركيز في جميع الحوارات</w:t>
      </w:r>
      <w:r w:rsidRPr="00BD7A76">
        <w:rPr>
          <w:rFonts w:ascii="Sakkal Majalla" w:eastAsia="Times New Roman" w:hAnsi="Sakkal Majalla"/>
          <w:b/>
          <w:bCs/>
          <w:color w:val="auto"/>
          <w:sz w:val="48"/>
          <w:szCs w:val="36"/>
          <w:lang w:val="en-GB"/>
        </w:rPr>
        <w:t xml:space="preserve">. </w:t>
      </w:r>
    </w:p>
    <w:p w14:paraId="169D86C7" w14:textId="77777777" w:rsidR="00BD7A76" w:rsidRPr="00BD7A76" w:rsidRDefault="00BD7A76">
      <w:pPr>
        <w:numPr>
          <w:ilvl w:val="0"/>
          <w:numId w:val="156"/>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ممارسة التواصل الإيجابي</w:t>
      </w:r>
      <w:r w:rsidRPr="00BD7A76">
        <w:rPr>
          <w:rFonts w:ascii="Sakkal Majalla" w:eastAsia="Times New Roman" w:hAnsi="Sakkal Majalla"/>
          <w:b/>
          <w:bCs/>
          <w:color w:val="auto"/>
          <w:sz w:val="48"/>
          <w:szCs w:val="36"/>
          <w:lang w:val="en-GB"/>
        </w:rPr>
        <w:t xml:space="preserve">. </w:t>
      </w:r>
    </w:p>
    <w:p w14:paraId="344847C7" w14:textId="77777777" w:rsidR="00BD7A76" w:rsidRPr="00BD7A76" w:rsidRDefault="00BD7A76">
      <w:pPr>
        <w:numPr>
          <w:ilvl w:val="0"/>
          <w:numId w:val="156"/>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تدوين ملاحظات التحسن</w:t>
      </w:r>
      <w:r w:rsidRPr="00BD7A76">
        <w:rPr>
          <w:rFonts w:ascii="Sakkal Majalla" w:eastAsia="Times New Roman" w:hAnsi="Sakkal Majalla"/>
          <w:b/>
          <w:bCs/>
          <w:color w:val="auto"/>
          <w:sz w:val="48"/>
          <w:szCs w:val="36"/>
          <w:lang w:val="en-GB"/>
        </w:rPr>
        <w:t xml:space="preserve">. </w:t>
      </w:r>
    </w:p>
    <w:p w14:paraId="53F65BB5"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أسبوعيًا</w:t>
      </w:r>
    </w:p>
    <w:p w14:paraId="2D29145C" w14:textId="77777777" w:rsidR="00BD7A76" w:rsidRPr="00BD7A76" w:rsidRDefault="00BD7A76">
      <w:pPr>
        <w:numPr>
          <w:ilvl w:val="0"/>
          <w:numId w:val="157"/>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طلب تغذية راجعة من زميل أو مدير</w:t>
      </w:r>
      <w:r w:rsidRPr="00BD7A76">
        <w:rPr>
          <w:rFonts w:ascii="Sakkal Majalla" w:eastAsia="Times New Roman" w:hAnsi="Sakkal Majalla"/>
          <w:b/>
          <w:bCs/>
          <w:color w:val="auto"/>
          <w:sz w:val="48"/>
          <w:szCs w:val="36"/>
          <w:lang w:val="en-GB"/>
        </w:rPr>
        <w:t xml:space="preserve">. </w:t>
      </w:r>
    </w:p>
    <w:p w14:paraId="1BFECC97" w14:textId="77777777" w:rsidR="00BD7A76" w:rsidRPr="00BD7A76" w:rsidRDefault="00BD7A76">
      <w:pPr>
        <w:numPr>
          <w:ilvl w:val="0"/>
          <w:numId w:val="157"/>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مراجعة موقف تواصلي وتحليله</w:t>
      </w:r>
      <w:r w:rsidRPr="00BD7A76">
        <w:rPr>
          <w:rFonts w:ascii="Sakkal Majalla" w:eastAsia="Times New Roman" w:hAnsi="Sakkal Majalla"/>
          <w:b/>
          <w:bCs/>
          <w:color w:val="auto"/>
          <w:sz w:val="48"/>
          <w:szCs w:val="36"/>
          <w:lang w:val="en-GB"/>
        </w:rPr>
        <w:t xml:space="preserve">. </w:t>
      </w:r>
    </w:p>
    <w:p w14:paraId="18FB750E" w14:textId="77777777" w:rsidR="00BD7A76" w:rsidRPr="00BD7A76" w:rsidRDefault="00BD7A76">
      <w:pPr>
        <w:numPr>
          <w:ilvl w:val="0"/>
          <w:numId w:val="157"/>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قراءة مادة تعليمية متخصصة</w:t>
      </w:r>
      <w:r w:rsidRPr="00BD7A76">
        <w:rPr>
          <w:rFonts w:ascii="Sakkal Majalla" w:eastAsia="Times New Roman" w:hAnsi="Sakkal Majalla"/>
          <w:b/>
          <w:bCs/>
          <w:color w:val="auto"/>
          <w:sz w:val="48"/>
          <w:szCs w:val="36"/>
          <w:lang w:val="en-GB"/>
        </w:rPr>
        <w:t xml:space="preserve">. </w:t>
      </w:r>
    </w:p>
    <w:p w14:paraId="01C65668" w14:textId="77777777" w:rsidR="00BD7A76" w:rsidRPr="00BD7A76" w:rsidRDefault="00BD7A76" w:rsidP="00BD7A76">
      <w:p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lastRenderedPageBreak/>
        <w:t>شهريًا</w:t>
      </w:r>
    </w:p>
    <w:p w14:paraId="30ED8FBA" w14:textId="77777777" w:rsidR="00BD7A76" w:rsidRPr="00BD7A76" w:rsidRDefault="00BD7A76">
      <w:pPr>
        <w:numPr>
          <w:ilvl w:val="0"/>
          <w:numId w:val="158"/>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تقييم مستوى التقدم</w:t>
      </w:r>
      <w:r w:rsidRPr="00BD7A76">
        <w:rPr>
          <w:rFonts w:ascii="Sakkal Majalla" w:eastAsia="Times New Roman" w:hAnsi="Sakkal Majalla"/>
          <w:b/>
          <w:bCs/>
          <w:color w:val="auto"/>
          <w:sz w:val="48"/>
          <w:szCs w:val="36"/>
          <w:lang w:val="en-GB"/>
        </w:rPr>
        <w:t xml:space="preserve">. </w:t>
      </w:r>
    </w:p>
    <w:p w14:paraId="24AF920A" w14:textId="77777777" w:rsidR="00BD7A76" w:rsidRPr="00BD7A76" w:rsidRDefault="00BD7A76">
      <w:pPr>
        <w:numPr>
          <w:ilvl w:val="0"/>
          <w:numId w:val="158"/>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تحديث خطة التطوير</w:t>
      </w:r>
      <w:r w:rsidRPr="00BD7A76">
        <w:rPr>
          <w:rFonts w:ascii="Sakkal Majalla" w:eastAsia="Times New Roman" w:hAnsi="Sakkal Majalla"/>
          <w:b/>
          <w:bCs/>
          <w:color w:val="auto"/>
          <w:sz w:val="48"/>
          <w:szCs w:val="36"/>
          <w:lang w:val="en-GB"/>
        </w:rPr>
        <w:t xml:space="preserve">. </w:t>
      </w:r>
    </w:p>
    <w:p w14:paraId="7E824E57" w14:textId="77777777" w:rsidR="00BD7A76" w:rsidRPr="00BD7A76" w:rsidRDefault="00BD7A76">
      <w:pPr>
        <w:numPr>
          <w:ilvl w:val="0"/>
          <w:numId w:val="158"/>
        </w:numPr>
        <w:spacing w:after="200" w:line="240" w:lineRule="auto"/>
        <w:rPr>
          <w:rFonts w:ascii="Sakkal Majalla" w:eastAsia="Times New Roman" w:hAnsi="Sakkal Majalla"/>
          <w:b/>
          <w:bCs/>
          <w:color w:val="auto"/>
          <w:sz w:val="48"/>
          <w:szCs w:val="36"/>
          <w:lang w:val="en-GB"/>
        </w:rPr>
      </w:pPr>
      <w:r w:rsidRPr="00BD7A76">
        <w:rPr>
          <w:rFonts w:ascii="Sakkal Majalla" w:eastAsia="Times New Roman" w:hAnsi="Sakkal Majalla"/>
          <w:b/>
          <w:bCs/>
          <w:color w:val="auto"/>
          <w:sz w:val="48"/>
          <w:szCs w:val="36"/>
          <w:rtl/>
        </w:rPr>
        <w:t>تحديد أهداف جديدة</w:t>
      </w:r>
      <w:r w:rsidRPr="00BD7A76">
        <w:rPr>
          <w:rFonts w:ascii="Sakkal Majalla" w:eastAsia="Times New Roman" w:hAnsi="Sakkal Majalla"/>
          <w:b/>
          <w:bCs/>
          <w:color w:val="auto"/>
          <w:sz w:val="48"/>
          <w:szCs w:val="36"/>
          <w:lang w:val="en-GB"/>
        </w:rPr>
        <w:t>.</w:t>
      </w:r>
    </w:p>
    <w:p w14:paraId="3CC08107" w14:textId="77777777" w:rsidR="003D08BA" w:rsidRDefault="003D08BA" w:rsidP="00E32711">
      <w:pPr>
        <w:spacing w:after="200"/>
        <w:rPr>
          <w:rFonts w:ascii="Sakkal Majalla" w:eastAsia="Times New Roman" w:hAnsi="Sakkal Majalla"/>
          <w:b/>
          <w:bCs/>
          <w:color w:val="auto"/>
          <w:sz w:val="48"/>
          <w:szCs w:val="36"/>
          <w:rtl/>
        </w:rPr>
      </w:pPr>
    </w:p>
    <w:p w14:paraId="1140F1AE" w14:textId="77777777" w:rsidR="003D08BA" w:rsidRDefault="003D08BA" w:rsidP="00E32711">
      <w:pPr>
        <w:spacing w:after="200"/>
        <w:rPr>
          <w:rFonts w:ascii="Sakkal Majalla" w:eastAsia="Times New Roman" w:hAnsi="Sakkal Majalla"/>
          <w:b/>
          <w:bCs/>
          <w:color w:val="auto"/>
          <w:sz w:val="48"/>
          <w:szCs w:val="36"/>
          <w:rtl/>
        </w:rPr>
      </w:pPr>
    </w:p>
    <w:p w14:paraId="097996DC" w14:textId="77777777" w:rsidR="003D08BA" w:rsidRDefault="003D08BA" w:rsidP="00E32711">
      <w:pPr>
        <w:spacing w:after="200"/>
        <w:rPr>
          <w:rFonts w:ascii="Sakkal Majalla" w:eastAsia="Times New Roman" w:hAnsi="Sakkal Majalla"/>
          <w:b/>
          <w:bCs/>
          <w:color w:val="auto"/>
          <w:sz w:val="48"/>
          <w:szCs w:val="36"/>
          <w:rtl/>
        </w:rPr>
      </w:pPr>
    </w:p>
    <w:p w14:paraId="600222F5" w14:textId="77777777" w:rsidR="003D08BA" w:rsidRDefault="003D08BA" w:rsidP="00E32711">
      <w:pPr>
        <w:spacing w:after="200"/>
        <w:rPr>
          <w:rFonts w:ascii="Sakkal Majalla" w:eastAsia="Times New Roman" w:hAnsi="Sakkal Majalla"/>
          <w:b/>
          <w:bCs/>
          <w:color w:val="auto"/>
          <w:sz w:val="48"/>
          <w:szCs w:val="36"/>
          <w:rtl/>
        </w:rPr>
      </w:pPr>
    </w:p>
    <w:p w14:paraId="2E34E586" w14:textId="77777777" w:rsidR="003D08BA" w:rsidRDefault="003D08BA" w:rsidP="00E32711">
      <w:pPr>
        <w:spacing w:after="200"/>
        <w:rPr>
          <w:rFonts w:ascii="Sakkal Majalla" w:eastAsia="Times New Roman" w:hAnsi="Sakkal Majalla"/>
          <w:b/>
          <w:bCs/>
          <w:color w:val="auto"/>
          <w:sz w:val="48"/>
          <w:szCs w:val="36"/>
          <w:rtl/>
        </w:rPr>
      </w:pPr>
    </w:p>
    <w:p w14:paraId="0899A7C7" w14:textId="77777777" w:rsidR="003D08BA" w:rsidRDefault="003D08BA" w:rsidP="00E32711">
      <w:pPr>
        <w:spacing w:after="200"/>
        <w:rPr>
          <w:rFonts w:ascii="Sakkal Majalla" w:eastAsia="Times New Roman" w:hAnsi="Sakkal Majalla"/>
          <w:b/>
          <w:bCs/>
          <w:color w:val="auto"/>
          <w:sz w:val="48"/>
          <w:szCs w:val="36"/>
          <w:rtl/>
        </w:rPr>
      </w:pPr>
    </w:p>
    <w:p w14:paraId="131329B3" w14:textId="77777777" w:rsidR="003D08BA" w:rsidRDefault="003D08BA" w:rsidP="00E32711">
      <w:pPr>
        <w:spacing w:after="200"/>
        <w:rPr>
          <w:rFonts w:ascii="Sakkal Majalla" w:eastAsia="Times New Roman" w:hAnsi="Sakkal Majalla"/>
          <w:b/>
          <w:bCs/>
          <w:color w:val="auto"/>
          <w:sz w:val="48"/>
          <w:szCs w:val="36"/>
          <w:rtl/>
        </w:rPr>
      </w:pPr>
    </w:p>
    <w:p w14:paraId="0CDB2399" w14:textId="77777777" w:rsidR="003D08BA" w:rsidRDefault="003D08BA" w:rsidP="00E32711">
      <w:pPr>
        <w:spacing w:after="200"/>
        <w:rPr>
          <w:rFonts w:ascii="Sakkal Majalla" w:eastAsia="Times New Roman" w:hAnsi="Sakkal Majalla"/>
          <w:b/>
          <w:bCs/>
          <w:color w:val="auto"/>
          <w:sz w:val="48"/>
          <w:szCs w:val="36"/>
          <w:rtl/>
        </w:rPr>
      </w:pPr>
    </w:p>
    <w:p w14:paraId="40F6D029" w14:textId="77777777" w:rsidR="003D08BA" w:rsidRDefault="003D08BA" w:rsidP="00E32711">
      <w:pPr>
        <w:spacing w:after="200"/>
        <w:rPr>
          <w:rFonts w:ascii="Sakkal Majalla" w:eastAsia="Times New Roman" w:hAnsi="Sakkal Majalla"/>
          <w:b/>
          <w:bCs/>
          <w:color w:val="auto"/>
          <w:sz w:val="48"/>
          <w:szCs w:val="36"/>
          <w:rtl/>
        </w:rPr>
      </w:pPr>
    </w:p>
    <w:p w14:paraId="2D952307" w14:textId="77777777" w:rsidR="003D08BA" w:rsidRDefault="003D08BA" w:rsidP="00E32711">
      <w:pPr>
        <w:spacing w:after="200"/>
        <w:rPr>
          <w:rFonts w:ascii="Sakkal Majalla" w:eastAsia="Times New Roman" w:hAnsi="Sakkal Majalla"/>
          <w:b/>
          <w:bCs/>
          <w:color w:val="auto"/>
          <w:sz w:val="48"/>
          <w:szCs w:val="36"/>
          <w:rtl/>
        </w:rPr>
      </w:pPr>
    </w:p>
    <w:p w14:paraId="00BFEFD7" w14:textId="77777777" w:rsidR="003D08BA" w:rsidRDefault="003D08BA" w:rsidP="00E32711">
      <w:pPr>
        <w:spacing w:after="200"/>
        <w:rPr>
          <w:rFonts w:ascii="Sakkal Majalla" w:eastAsia="Times New Roman" w:hAnsi="Sakkal Majalla"/>
          <w:b/>
          <w:bCs/>
          <w:color w:val="auto"/>
          <w:sz w:val="48"/>
          <w:szCs w:val="36"/>
          <w:rtl/>
        </w:rPr>
      </w:pPr>
    </w:p>
    <w:p w14:paraId="3E3A65CC" w14:textId="77777777" w:rsidR="003D08BA" w:rsidRDefault="003D08BA" w:rsidP="00E32711">
      <w:pPr>
        <w:spacing w:after="200"/>
        <w:rPr>
          <w:rFonts w:ascii="Sakkal Majalla" w:eastAsia="Times New Roman" w:hAnsi="Sakkal Majalla"/>
          <w:b/>
          <w:bCs/>
          <w:color w:val="auto"/>
          <w:sz w:val="48"/>
          <w:szCs w:val="36"/>
          <w:rtl/>
        </w:rPr>
      </w:pPr>
    </w:p>
    <w:p w14:paraId="3E912FF8" w14:textId="77777777" w:rsidR="003D08BA" w:rsidRPr="003D08BA" w:rsidRDefault="003D08BA" w:rsidP="00E32711">
      <w:pPr>
        <w:spacing w:after="200"/>
        <w:rPr>
          <w:rFonts w:ascii="Sakkal Majalla" w:eastAsia="Times New Roman" w:hAnsi="Sakkal Majalla"/>
          <w:b/>
          <w:bCs/>
          <w:color w:val="auto"/>
          <w:sz w:val="48"/>
          <w:szCs w:val="36"/>
          <w:rtl/>
        </w:rPr>
      </w:pPr>
    </w:p>
    <w:p w14:paraId="3EFF120B" w14:textId="51335FE2" w:rsidR="00146577" w:rsidRDefault="0035048B" w:rsidP="00E32711">
      <w:pPr>
        <w:spacing w:after="200"/>
        <w:rPr>
          <w:rFonts w:ascii="Sakkal Majalla" w:eastAsia="Times New Roman" w:hAnsi="Sakkal Majalla"/>
          <w:b/>
          <w:bCs/>
          <w:color w:val="006666"/>
          <w:sz w:val="160"/>
          <w:szCs w:val="72"/>
          <w:rtl/>
        </w:rPr>
      </w:pPr>
      <w:r w:rsidRPr="0035048B">
        <w:rPr>
          <w:rFonts w:ascii="Sakkal Majalla" w:hAnsi="Sakkal Majalla"/>
          <w:noProof/>
          <w:color w:val="auto"/>
          <w:sz w:val="40"/>
          <w:szCs w:val="44"/>
          <w:rtl/>
          <w:lang w:val="ar-SY" w:bidi="ar-SY"/>
        </w:rPr>
        <w:lastRenderedPageBreak/>
        <mc:AlternateContent>
          <mc:Choice Requires="wpg">
            <w:drawing>
              <wp:anchor distT="0" distB="0" distL="114300" distR="114300" simplePos="0" relativeHeight="253234176" behindDoc="0" locked="0" layoutInCell="1" allowOverlap="1" wp14:anchorId="3AF24EF2" wp14:editId="0AD2A3B4">
                <wp:simplePos x="0" y="0"/>
                <wp:positionH relativeFrom="margin">
                  <wp:posOffset>-962025</wp:posOffset>
                </wp:positionH>
                <wp:positionV relativeFrom="paragraph">
                  <wp:posOffset>-219075</wp:posOffset>
                </wp:positionV>
                <wp:extent cx="7459345" cy="9724208"/>
                <wp:effectExtent l="0" t="0" r="0" b="0"/>
                <wp:wrapNone/>
                <wp:docPr id="572461625" name="Group 522"/>
                <wp:cNvGraphicFramePr/>
                <a:graphic xmlns:a="http://schemas.openxmlformats.org/drawingml/2006/main">
                  <a:graphicData uri="http://schemas.microsoft.com/office/word/2010/wordprocessingGroup">
                    <wpg:wgp>
                      <wpg:cNvGrpSpPr/>
                      <wpg:grpSpPr>
                        <a:xfrm>
                          <a:off x="0" y="0"/>
                          <a:ext cx="7459345" cy="9724208"/>
                          <a:chOff x="-887555" y="-65858"/>
                          <a:chExt cx="7459345" cy="9724208"/>
                        </a:xfrm>
                      </wpg:grpSpPr>
                      <wpg:grpSp>
                        <wpg:cNvPr id="1180556735" name="Group 1180556735"/>
                        <wpg:cNvGrpSpPr/>
                        <wpg:grpSpPr>
                          <a:xfrm>
                            <a:off x="-887555" y="-65858"/>
                            <a:ext cx="7459345" cy="9724208"/>
                            <a:chOff x="-1297144" y="-370658"/>
                            <a:chExt cx="7459466" cy="9724208"/>
                          </a:xfrm>
                        </wpg:grpSpPr>
                        <wpg:grpSp>
                          <wpg:cNvPr id="539613557" name="Group 539613557"/>
                          <wpg:cNvGrpSpPr/>
                          <wpg:grpSpPr>
                            <a:xfrm>
                              <a:off x="-1297144" y="2571750"/>
                              <a:ext cx="6993194" cy="6781800"/>
                              <a:chOff x="-1459091" y="0"/>
                              <a:chExt cx="6993287" cy="6782280"/>
                            </a:xfrm>
                          </wpg:grpSpPr>
                          <wpg:grpSp>
                            <wpg:cNvPr id="911322656" name="Group 25"/>
                            <wpg:cNvGrpSpPr/>
                            <wpg:grpSpPr>
                              <a:xfrm>
                                <a:off x="3129969" y="0"/>
                                <a:ext cx="2262400" cy="515506"/>
                                <a:chOff x="3849595" y="0"/>
                                <a:chExt cx="2262400" cy="515506"/>
                              </a:xfrm>
                            </wpg:grpSpPr>
                            <wpg:grpSp>
                              <wpg:cNvPr id="183046127" name="Group 183046127"/>
                              <wpg:cNvGrpSpPr/>
                              <wpg:grpSpPr>
                                <a:xfrm>
                                  <a:off x="5606227" y="0"/>
                                  <a:ext cx="505768" cy="515506"/>
                                  <a:chOff x="5606227" y="0"/>
                                  <a:chExt cx="505768" cy="515506"/>
                                </a:xfrm>
                              </wpg:grpSpPr>
                              <wps:wsp>
                                <wps:cNvPr id="585025154" name="Oval 585025154"/>
                                <wps:cNvSpPr/>
                                <wps:spPr>
                                  <a:xfrm>
                                    <a:off x="5606227" y="0"/>
                                    <a:ext cx="505768" cy="515506"/>
                                  </a:xfrm>
                                  <a:prstGeom prst="ellipse">
                                    <a:avLst/>
                                  </a:prstGeom>
                                  <a:solidFill>
                                    <a:srgbClr val="168489">
                                      <a:alpha val="75000"/>
                                    </a:srgbClr>
                                  </a:solidFill>
                                  <a:ln w="12700" cap="flat" cmpd="sng" algn="ctr">
                                    <a:noFill/>
                                    <a:prstDash val="solid"/>
                                    <a:miter lim="800000"/>
                                  </a:ln>
                                  <a:effectLst/>
                                </wps:spPr>
                                <wps:bodyPr rtlCol="0" anchor="ctr"/>
                              </wps:wsp>
                              <pic:pic xmlns:pic="http://schemas.openxmlformats.org/drawingml/2006/picture">
                                <pic:nvPicPr>
                                  <pic:cNvPr id="139272545" name="Picture 139272545" descr="Target "/>
                                  <pic:cNvPicPr>
                                    <a:picLocks noChangeAspect="1" noChangeArrowheads="1"/>
                                  </pic:cNvPicPr>
                                </pic:nvPicPr>
                                <pic:blipFill>
                                  <a:blip r:embed="rId40" cstate="print">
                                    <a:lum bright="70000" contrast="-70000"/>
                                    <a:extLst>
                                      <a:ext uri="{28A0092B-C50C-407E-A947-70E740481C1C}">
                                        <a14:useLocalDpi xmlns:a14="http://schemas.microsoft.com/office/drawing/2010/main" val="0"/>
                                      </a:ext>
                                    </a:extLst>
                                  </a:blip>
                                  <a:srcRect/>
                                  <a:stretch>
                                    <a:fillRect/>
                                  </a:stretch>
                                </pic:blipFill>
                                <pic:spPr bwMode="auto">
                                  <a:xfrm>
                                    <a:off x="5692357" y="81472"/>
                                    <a:ext cx="352560" cy="352560"/>
                                  </a:xfrm>
                                  <a:prstGeom prst="rect">
                                    <a:avLst/>
                                  </a:prstGeom>
                                  <a:noFill/>
                                  <a:extLst>
                                    <a:ext uri="{909E8E84-426E-40DD-AFC4-6F175D3DCCD1}">
                                      <a14:hiddenFill xmlns:a14="http://schemas.microsoft.com/office/drawing/2010/main">
                                        <a:solidFill>
                                          <a:srgbClr val="FFFFFF"/>
                                        </a:solidFill>
                                      </a14:hiddenFill>
                                    </a:ext>
                                  </a:extLst>
                                </pic:spPr>
                              </pic:pic>
                            </wpg:grpSp>
                            <wps:wsp>
                              <wps:cNvPr id="1437883821" name="TextBox 34"/>
                              <wps:cNvSpPr txBox="1"/>
                              <wps:spPr>
                                <a:xfrm>
                                  <a:off x="3849595" y="69514"/>
                                  <a:ext cx="1755192" cy="441357"/>
                                </a:xfrm>
                                <a:prstGeom prst="rect">
                                  <a:avLst/>
                                </a:prstGeom>
                                <a:noFill/>
                              </wps:spPr>
                              <wps:txbx>
                                <w:txbxContent>
                                  <w:p w14:paraId="1507B17A" w14:textId="77777777" w:rsidR="0035048B" w:rsidRPr="00BC6FB1" w:rsidRDefault="0035048B" w:rsidP="0035048B">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wps:txbx>
                              <wps:bodyPr wrap="square" rtlCol="0">
                                <a:spAutoFit/>
                              </wps:bodyPr>
                            </wps:wsp>
                          </wpg:grpSp>
                          <wpg:grpSp>
                            <wpg:cNvPr id="1392002314" name="Group 26"/>
                            <wpg:cNvGrpSpPr/>
                            <wpg:grpSpPr>
                              <a:xfrm>
                                <a:off x="-27" y="9939"/>
                                <a:ext cx="2261262" cy="514985"/>
                                <a:chOff x="-27" y="0"/>
                                <a:chExt cx="2261570" cy="515506"/>
                              </a:xfrm>
                            </wpg:grpSpPr>
                            <wps:wsp>
                              <wps:cNvPr id="999033094" name="Oval 999033094"/>
                              <wps:cNvSpPr/>
                              <wps:spPr>
                                <a:xfrm>
                                  <a:off x="1755775" y="0"/>
                                  <a:ext cx="505768" cy="515506"/>
                                </a:xfrm>
                                <a:prstGeom prst="ellipse">
                                  <a:avLst/>
                                </a:prstGeom>
                                <a:solidFill>
                                  <a:srgbClr val="168489">
                                    <a:alpha val="75000"/>
                                  </a:srgbClr>
                                </a:solidFill>
                                <a:ln w="12700" cap="flat" cmpd="sng" algn="ctr">
                                  <a:noFill/>
                                  <a:prstDash val="solid"/>
                                  <a:miter lim="800000"/>
                                </a:ln>
                                <a:effectLst/>
                              </wps:spPr>
                              <wps:bodyPr rtlCol="0" anchor="ctr"/>
                            </wps:wsp>
                            <wps:wsp>
                              <wps:cNvPr id="1135617756" name="TextBox 34"/>
                              <wps:cNvSpPr txBox="1"/>
                              <wps:spPr>
                                <a:xfrm>
                                  <a:off x="-27" y="69511"/>
                                  <a:ext cx="1756066" cy="441803"/>
                                </a:xfrm>
                                <a:prstGeom prst="rect">
                                  <a:avLst/>
                                </a:prstGeom>
                                <a:noFill/>
                              </wps:spPr>
                              <wps:txbx>
                                <w:txbxContent>
                                  <w:p w14:paraId="63306438" w14:textId="77777777" w:rsidR="0035048B" w:rsidRPr="00BC6FB1" w:rsidRDefault="0035048B" w:rsidP="0035048B">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wps:txbx>
                              <wps:bodyPr wrap="square" rtlCol="0">
                                <a:spAutoFit/>
                              </wps:bodyPr>
                            </wps:wsp>
                            <pic:pic xmlns:pic="http://schemas.openxmlformats.org/drawingml/2006/picture">
                              <pic:nvPicPr>
                                <pic:cNvPr id="1633765289" name="Picture 1633765289" descr="Note "/>
                                <pic:cNvPicPr>
                                  <a:picLocks noChangeAspect="1" noChangeArrowheads="1"/>
                                </pic:cNvPicPr>
                              </pic:nvPicPr>
                              <pic:blipFill>
                                <a:blip r:embed="rId41" cstate="print">
                                  <a:lum bright="70000" contrast="-70000"/>
                                  <a:extLst>
                                    <a:ext uri="{28A0092B-C50C-407E-A947-70E740481C1C}">
                                      <a14:useLocalDpi xmlns:a14="http://schemas.microsoft.com/office/drawing/2010/main" val="0"/>
                                    </a:ext>
                                  </a:extLst>
                                </a:blip>
                                <a:srcRect/>
                                <a:stretch>
                                  <a:fillRect/>
                                </a:stretch>
                              </pic:blipFill>
                              <pic:spPr bwMode="auto">
                                <a:xfrm>
                                  <a:off x="1832379" y="63971"/>
                                  <a:ext cx="381525" cy="381525"/>
                                </a:xfrm>
                                <a:prstGeom prst="rect">
                                  <a:avLst/>
                                </a:prstGeom>
                                <a:noFill/>
                                <a:extLst>
                                  <a:ext uri="{909E8E84-426E-40DD-AFC4-6F175D3DCCD1}">
                                    <a14:hiddenFill xmlns:a14="http://schemas.microsoft.com/office/drawing/2010/main">
                                      <a:solidFill>
                                        <a:srgbClr val="FFFFFF"/>
                                      </a:solidFill>
                                    </a14:hiddenFill>
                                  </a:ext>
                                </a:extLst>
                              </pic:spPr>
                            </pic:pic>
                          </wpg:grpSp>
                          <wps:wsp>
                            <wps:cNvPr id="1293065948" name="Text Box 1293065948"/>
                            <wps:cNvSpPr txBox="1"/>
                            <wps:spPr>
                              <a:xfrm>
                                <a:off x="2720955" y="874272"/>
                                <a:ext cx="2813241" cy="5908008"/>
                              </a:xfrm>
                              <a:prstGeom prst="rect">
                                <a:avLst/>
                              </a:prstGeom>
                              <a:noFill/>
                              <a:ln w="6350">
                                <a:noFill/>
                              </a:ln>
                            </wps:spPr>
                            <wps:txbx>
                              <w:txbxContent>
                                <w:p w14:paraId="52819C72" w14:textId="77777777" w:rsidR="0035048B" w:rsidRPr="00DE31C3" w:rsidRDefault="0035048B" w:rsidP="0035048B">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515BB507" w14:textId="77777777" w:rsidR="0035048B" w:rsidRPr="000A3F03" w:rsidRDefault="0035048B">
                                  <w:pPr>
                                    <w:pStyle w:val="a5"/>
                                    <w:numPr>
                                      <w:ilvl w:val="0"/>
                                      <w:numId w:val="159"/>
                                    </w:numPr>
                                    <w:spacing w:line="240" w:lineRule="auto"/>
                                    <w:rPr>
                                      <w:rFonts w:ascii="Sakkal Majalla" w:eastAsia="GE Dinar One" w:hAnsi="Sakkal Majalla" w:cs="Sakkal Majalla"/>
                                      <w:kern w:val="24"/>
                                      <w:sz w:val="40"/>
                                      <w:szCs w:val="40"/>
                                    </w:rPr>
                                  </w:pPr>
                                  <w:r w:rsidRPr="000A3F03">
                                    <w:rPr>
                                      <w:rFonts w:ascii="Sakkal Majalla" w:eastAsia="GE Dinar One" w:hAnsi="Sakkal Majalla" w:cs="Sakkal Majalla"/>
                                      <w:kern w:val="24"/>
                                      <w:sz w:val="40"/>
                                      <w:szCs w:val="40"/>
                                      <w:rtl/>
                                    </w:rPr>
                                    <w:t>إعداد خطة عمل فردية لتحسين التواصل في بيئة العمل</w:t>
                                  </w:r>
                                  <w:r w:rsidRPr="000A3F03">
                                    <w:rPr>
                                      <w:rFonts w:ascii="Sakkal Majalla" w:eastAsia="GE Dinar One" w:hAnsi="Sakkal Majalla" w:cs="Sakkal Majalla"/>
                                      <w:kern w:val="24"/>
                                      <w:sz w:val="40"/>
                                      <w:szCs w:val="40"/>
                                    </w:rPr>
                                    <w:t>.</w:t>
                                  </w:r>
                                </w:p>
                                <w:p w14:paraId="463CB1CC" w14:textId="77777777" w:rsidR="0035048B" w:rsidRPr="000A3F03" w:rsidRDefault="0035048B" w:rsidP="0035048B">
                                  <w:pPr>
                                    <w:pStyle w:val="a5"/>
                                    <w:spacing w:line="240" w:lineRule="auto"/>
                                    <w:ind w:left="576"/>
                                    <w:rPr>
                                      <w:rFonts w:ascii="Adobe Arabic" w:eastAsia="GE Dinar One" w:hAnsi="Adobe Arabic" w:cs="Adobe Arabic"/>
                                      <w:color w:val="000000"/>
                                      <w:kern w:val="24"/>
                                      <w:sz w:val="32"/>
                                      <w:szCs w:val="32"/>
                                      <w:lang w:bidi="ar-SY"/>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955496149" name="Text Box 1955496149"/>
                            <wps:cNvSpPr txBox="1"/>
                            <wps:spPr>
                              <a:xfrm>
                                <a:off x="-1459091" y="664428"/>
                                <a:ext cx="3810113" cy="5203047"/>
                              </a:xfrm>
                              <a:prstGeom prst="rect">
                                <a:avLst/>
                              </a:prstGeom>
                              <a:noFill/>
                              <a:ln w="6350">
                                <a:noFill/>
                              </a:ln>
                            </wps:spPr>
                            <wps:txbx>
                              <w:txbxContent>
                                <w:p w14:paraId="217DBA4D" w14:textId="77777777" w:rsidR="0035048B" w:rsidRPr="008D5AD8" w:rsidRDefault="0035048B">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تمارين محاكاة لمواقف العمل.</w:t>
                                  </w:r>
                                </w:p>
                                <w:p w14:paraId="6F60D19E" w14:textId="77777777" w:rsidR="0035048B" w:rsidRPr="008D5AD8" w:rsidRDefault="0035048B">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تطبيق مهارات الحوار والإقناع.</w:t>
                                  </w:r>
                                </w:p>
                                <w:p w14:paraId="70569CB2" w14:textId="77777777" w:rsidR="0035048B" w:rsidRPr="008D5AD8" w:rsidRDefault="0035048B">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معالجة حالات سوء التواصل.</w:t>
                                  </w:r>
                                </w:p>
                                <w:p w14:paraId="45C65412" w14:textId="77777777" w:rsidR="0035048B" w:rsidRPr="008D5AD8" w:rsidRDefault="0035048B">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تمثيل أدوار مهنية متنوعة.</w:t>
                                  </w:r>
                                </w:p>
                                <w:p w14:paraId="649416AC" w14:textId="77777777" w:rsidR="0035048B" w:rsidRPr="00902E99" w:rsidRDefault="0035048B">
                                  <w:pPr>
                                    <w:pStyle w:val="a5"/>
                                    <w:numPr>
                                      <w:ilvl w:val="0"/>
                                      <w:numId w:val="17"/>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إعداد خطة عمل فردية لتحسين التواصل في بيئة العمل.</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g:grpSp>
                          <wpg:cNvPr id="734745382" name="Group 734745382"/>
                          <wpg:cNvGrpSpPr/>
                          <wpg:grpSpPr>
                            <a:xfrm>
                              <a:off x="-532520" y="-370658"/>
                              <a:ext cx="6694842" cy="1946090"/>
                              <a:chOff x="-532520" y="-370658"/>
                              <a:chExt cx="6694842" cy="1946090"/>
                            </a:xfrm>
                          </wpg:grpSpPr>
                          <pic:pic xmlns:pic="http://schemas.openxmlformats.org/drawingml/2006/picture">
                            <pic:nvPicPr>
                              <pic:cNvPr id="1801513414" name="Picture 1801513414" descr="Calendar "/>
                              <pic:cNvPicPr>
                                <a:picLocks noChangeAspect="1"/>
                              </pic:cNvPicPr>
                            </pic:nvPicPr>
                            <pic:blipFill>
                              <a:blip r:embed="rId42" cstate="print">
                                <a:duotone>
                                  <a:prstClr val="black"/>
                                  <a:schemeClr val="accent1">
                                    <a:tint val="45000"/>
                                    <a:satMod val="400000"/>
                                  </a:schemeClr>
                                </a:duotone>
                                <a:extLst>
                                  <a:ext uri="{28A0092B-C50C-407E-A947-70E740481C1C}">
                                    <a14:useLocalDpi xmlns:a14="http://schemas.microsoft.com/office/drawing/2010/main" val="0"/>
                                  </a:ext>
                                </a:extLst>
                              </a:blip>
                              <a:srcRect/>
                              <a:stretch>
                                <a:fillRect/>
                              </a:stretch>
                            </pic:blipFill>
                            <pic:spPr bwMode="auto">
                              <a:xfrm>
                                <a:off x="5546035" y="-304800"/>
                                <a:ext cx="526415" cy="526415"/>
                              </a:xfrm>
                              <a:prstGeom prst="rect">
                                <a:avLst/>
                              </a:prstGeom>
                              <a:noFill/>
                              <a:ln>
                                <a:noFill/>
                              </a:ln>
                            </pic:spPr>
                          </pic:pic>
                          <wps:wsp>
                            <wps:cNvPr id="514344720" name="TextBox 34"/>
                            <wps:cNvSpPr txBox="1"/>
                            <wps:spPr>
                              <a:xfrm>
                                <a:off x="5009778" y="709292"/>
                                <a:ext cx="1152544" cy="866140"/>
                              </a:xfrm>
                              <a:prstGeom prst="rect">
                                <a:avLst/>
                              </a:prstGeom>
                              <a:noFill/>
                            </wps:spPr>
                            <wps:txbx>
                              <w:txbxContent>
                                <w:p w14:paraId="2036A00D" w14:textId="77777777" w:rsidR="0035048B" w:rsidRPr="0035048B" w:rsidRDefault="0035048B" w:rsidP="0035048B">
                                  <w:pPr>
                                    <w:spacing w:line="240" w:lineRule="auto"/>
                                    <w:jc w:val="center"/>
                                    <w:rPr>
                                      <w:rFonts w:ascii="Adobe Arabic" w:eastAsia="GE Dinar One" w:hAnsi="Adobe Arabic" w:cs="Adobe Arabic"/>
                                      <w:b/>
                                      <w:bCs/>
                                      <w:color w:val="C00000"/>
                                      <w:kern w:val="24"/>
                                      <w:sz w:val="56"/>
                                      <w:szCs w:val="56"/>
                                      <w:lang w:bidi="ar-SY"/>
                                    </w:rPr>
                                  </w:pPr>
                                  <w:r w:rsidRPr="0035048B">
                                    <w:rPr>
                                      <w:rFonts w:ascii="Adobe Arabic" w:eastAsia="GE Dinar One" w:hAnsi="Adobe Arabic" w:cs="Adobe Arabic" w:hint="cs"/>
                                      <w:b/>
                                      <w:bCs/>
                                      <w:color w:val="C00000"/>
                                      <w:kern w:val="24"/>
                                      <w:sz w:val="56"/>
                                      <w:szCs w:val="56"/>
                                      <w:rtl/>
                                      <w:lang w:bidi="ar-SY"/>
                                    </w:rPr>
                                    <w:t xml:space="preserve">اليوم الخامس </w:t>
                                  </w:r>
                                </w:p>
                              </w:txbxContent>
                            </wps:txbx>
                            <wps:bodyPr wrap="square" rtlCol="0">
                              <a:spAutoFit/>
                            </wps:bodyPr>
                          </wps:wsp>
                          <wps:wsp>
                            <wps:cNvPr id="1597981528" name="TextBox 34"/>
                            <wps:cNvSpPr txBox="1"/>
                            <wps:spPr>
                              <a:xfrm>
                                <a:off x="2485049" y="-370658"/>
                                <a:ext cx="2430185" cy="662305"/>
                              </a:xfrm>
                              <a:prstGeom prst="rect">
                                <a:avLst/>
                              </a:prstGeom>
                              <a:noFill/>
                            </wps:spPr>
                            <wps:txbx>
                              <w:txbxContent>
                                <w:p w14:paraId="6AA6C4D9" w14:textId="77777777" w:rsidR="0035048B" w:rsidRPr="00CA7C57" w:rsidRDefault="0035048B" w:rsidP="0035048B">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الثالثة</w:t>
                                  </w:r>
                                </w:p>
                              </w:txbxContent>
                            </wps:txbx>
                            <wps:bodyPr wrap="square" rtlCol="0">
                              <a:spAutoFit/>
                            </wps:bodyPr>
                          </wps:wsp>
                          <wps:wsp>
                            <wps:cNvPr id="1908110737" name="TextBox 34"/>
                            <wps:cNvSpPr txBox="1"/>
                            <wps:spPr>
                              <a:xfrm>
                                <a:off x="-532520" y="969022"/>
                                <a:ext cx="5447754" cy="554990"/>
                              </a:xfrm>
                              <a:prstGeom prst="rect">
                                <a:avLst/>
                              </a:prstGeom>
                              <a:noFill/>
                            </wps:spPr>
                            <wps:txbx>
                              <w:txbxContent>
                                <w:p w14:paraId="1ADAA688" w14:textId="77777777" w:rsidR="0035048B" w:rsidRPr="0075673C" w:rsidRDefault="0035048B" w:rsidP="0035048B">
                                  <w:pPr>
                                    <w:jc w:val="center"/>
                                    <w:rPr>
                                      <w:rFonts w:asciiTheme="majorHAnsi" w:eastAsia="GE Dinar One" w:hAnsiTheme="majorHAnsi" w:cstheme="majorHAnsi"/>
                                      <w:b/>
                                      <w:bCs/>
                                      <w:kern w:val="24"/>
                                      <w:sz w:val="52"/>
                                      <w:szCs w:val="52"/>
                                      <w:lang w:bidi="ar-SY"/>
                                    </w:rPr>
                                  </w:pPr>
                                  <w:r w:rsidRPr="008D5AD8">
                                    <w:rPr>
                                      <w:rFonts w:asciiTheme="majorHAnsi" w:eastAsia="GE Dinar One" w:hAnsiTheme="majorHAnsi" w:cs="Calibri Light"/>
                                      <w:b/>
                                      <w:bCs/>
                                      <w:kern w:val="24"/>
                                      <w:sz w:val="52"/>
                                      <w:szCs w:val="52"/>
                                      <w:rtl/>
                                      <w:lang w:bidi="ar-SY"/>
                                    </w:rPr>
                                    <w:t>ورش عمل وحالات تطبيقية</w:t>
                                  </w:r>
                                </w:p>
                              </w:txbxContent>
                            </wps:txbx>
                            <wps:bodyPr wrap="square" rtlCol="0">
                              <a:spAutoFit/>
                            </wps:bodyPr>
                          </wps:wsp>
                        </wpg:grpSp>
                      </wpg:grpSp>
                      <pic:pic xmlns:pic="http://schemas.openxmlformats.org/drawingml/2006/picture">
                        <pic:nvPicPr>
                          <pic:cNvPr id="888262897" name="Picture 9"/>
                          <pic:cNvPicPr>
                            <a:picLocks noChangeAspect="1"/>
                          </pic:cNvPicPr>
                        </pic:nvPicPr>
                        <pic:blipFill rotWithShape="1">
                          <a:blip r:embed="rId46">
                            <a:clrChange>
                              <a:clrFrom>
                                <a:srgbClr val="EBE9EC"/>
                              </a:clrFrom>
                              <a:clrTo>
                                <a:srgbClr val="EBE9EC">
                                  <a:alpha val="0"/>
                                </a:srgbClr>
                              </a:clrTo>
                            </a:clrChange>
                            <a:extLst>
                              <a:ext uri="{28A0092B-C50C-407E-A947-70E740481C1C}">
                                <a14:useLocalDpi xmlns:a14="http://schemas.microsoft.com/office/drawing/2010/main" val="0"/>
                              </a:ext>
                            </a:extLst>
                          </a:blip>
                          <a:srcRect l="50000" t="13365" r="8109" b="59204"/>
                          <a:stretch>
                            <a:fillRect/>
                          </a:stretch>
                        </pic:blipFill>
                        <pic:spPr bwMode="auto">
                          <a:xfrm>
                            <a:off x="3000375" y="6324600"/>
                            <a:ext cx="2571750" cy="2525395"/>
                          </a:xfrm>
                          <a:prstGeom prst="rect">
                            <a:avLst/>
                          </a:prstGeom>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AF24EF2" id="_x0000_s1328" style="position:absolute;left:0;text-align:left;margin-left:-75.75pt;margin-top:-17.25pt;width:587.35pt;height:765.7pt;z-index:253234176;mso-position-horizontal-relative:margin;mso-position-vertical-relative:text;mso-width-relative:margin;mso-height-relative:margin" coordorigin="-8875,-658" coordsize="74593,9724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">
                <v:group id="Group 1180556735" o:spid="_x0000_s1329" style="position:absolute;left:-8875;top:-658;width:74592;height:97241" coordorigin="-12971,-3706" coordsize="74594,972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">
                  <v:group id="Group 539613557" o:spid="_x0000_s1330" style="position:absolute;left:-12971;top:25717;width:69931;height:67818" coordorigin="-14590" coordsize="69932,678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">
                    <v:group id="Group 25" o:spid="_x0000_s1331" style="position:absolute;left:31299;width:22624;height:5155" coordorigin="38495" coordsize="22624,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">
                      <v:group id="Group 183046127" o:spid="_x0000_s1332" style="position:absolute;left:56062;width:5057;height:5155" coordorigin="56062" coordsize="5057,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">
                        <v:oval id="Oval 585025154" o:spid="_x0000_s1333" style="position:absolute;left:56062;width:5057;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" fillcolor="#168489" stroked="f" strokeweight="1pt">
                          <v:fill opacity="49087f"/>
                          <v:stroke joinstyle="miter"/>
                        </v:oval>
                        <v:shape id="Picture 139272545" o:spid="_x0000_s1334" type="#_x0000_t75" alt="Target " style="position:absolute;left:56923;top:814;width:3526;height:352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">
                          <v:imagedata r:id="rId43" o:title="Target " gain="19661f" blacklevel="22938f"/>
                        </v:shape>
                      </v:group>
                      <v:shape id="TextBox 34" o:spid="_x0000_s1335" type="#_x0000_t202" style="position:absolute;left:38495;top:695;width:17552;height:44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" filled="f" stroked="f">
                        <v:textbox style="mso-fit-shape-to-text:t">
                          <w:txbxContent>
                            <w:p w14:paraId="1507B17A" w14:textId="77777777" w:rsidR="0035048B" w:rsidRPr="00BC6FB1" w:rsidRDefault="0035048B" w:rsidP="0035048B">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b/>
                                  <w:bCs/>
                                  <w:color w:val="000000"/>
                                  <w:kern w:val="24"/>
                                  <w:sz w:val="44"/>
                                  <w:szCs w:val="44"/>
                                  <w:rtl/>
                                  <w:lang w:bidi="ar-SY"/>
                                </w:rPr>
                                <w:t>أهداف الجلسة</w:t>
                              </w:r>
                            </w:p>
                          </w:txbxContent>
                        </v:textbox>
                      </v:shape>
                    </v:group>
                    <v:group id="Group 26" o:spid="_x0000_s1336" style="position:absolute;top:99;width:22612;height:5150" coordorigin="" coordsize="22615,51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">
                      <v:oval id="Oval 999033094" o:spid="_x0000_s1337" style="position:absolute;left:17557;width:5058;height:515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" fillcolor="#168489" stroked="f" strokeweight="1pt">
                        <v:fill opacity="49087f"/>
                        <v:stroke joinstyle="miter"/>
                      </v:oval>
                      <v:shape id="TextBox 34" o:spid="_x0000_s1338" type="#_x0000_t202" style="position:absolute;top:695;width:17560;height:441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" filled="f" stroked="f">
                        <v:textbox style="mso-fit-shape-to-text:t">
                          <w:txbxContent>
                            <w:p w14:paraId="63306438" w14:textId="77777777" w:rsidR="0035048B" w:rsidRPr="00BC6FB1" w:rsidRDefault="0035048B" w:rsidP="0035048B">
                              <w:pPr>
                                <w:jc w:val="center"/>
                                <w:rPr>
                                  <w:rFonts w:ascii="Adobe Arabic" w:eastAsia="GE Dinar One" w:hAnsi="Adobe Arabic" w:cs="Adobe Arabic"/>
                                  <w:b/>
                                  <w:bCs/>
                                  <w:color w:val="000000"/>
                                  <w:kern w:val="24"/>
                                  <w:sz w:val="44"/>
                                  <w:szCs w:val="44"/>
                                  <w:lang w:bidi="ar-SY"/>
                                </w:rPr>
                              </w:pPr>
                              <w:r w:rsidRPr="00BC6FB1">
                                <w:rPr>
                                  <w:rFonts w:ascii="Adobe Arabic" w:eastAsia="GE Dinar One" w:hAnsi="Adobe Arabic" w:cs="Adobe Arabic" w:hint="cs"/>
                                  <w:b/>
                                  <w:bCs/>
                                  <w:color w:val="000000"/>
                                  <w:kern w:val="24"/>
                                  <w:sz w:val="44"/>
                                  <w:szCs w:val="44"/>
                                  <w:rtl/>
                                  <w:lang w:bidi="ar-SY"/>
                                </w:rPr>
                                <w:t>محاور الجلسة</w:t>
                              </w:r>
                            </w:p>
                          </w:txbxContent>
                        </v:textbox>
                      </v:shape>
                      <v:shape id="Picture 1633765289" o:spid="_x0000_s1339" type="#_x0000_t75" alt="Note " style="position:absolute;left:18323;top:639;width:3816;height:381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">
                        <v:imagedata r:id="rId44" o:title="Note " gain="19661f" blacklevel="22938f"/>
                      </v:shape>
                    </v:group>
                    <v:shape id="Text Box 1293065948" o:spid="_x0000_s1340" type="#_x0000_t202" style="position:absolute;left:27209;top:8742;width:28132;height:590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" filled="f" stroked="f" strokeweight=".5pt">
                      <v:textbox>
                        <w:txbxContent>
                          <w:p w14:paraId="52819C72" w14:textId="77777777" w:rsidR="0035048B" w:rsidRPr="00DE31C3" w:rsidRDefault="0035048B" w:rsidP="0035048B">
                            <w:pPr>
                              <w:pStyle w:val="ad"/>
                              <w:spacing w:line="276" w:lineRule="auto"/>
                              <w:jc w:val="lowKashida"/>
                              <w:rPr>
                                <w:rFonts w:ascii="Sakkal Majalla" w:hAnsi="Sakkal Majalla" w:cs="Sakkal Majalla"/>
                              </w:rPr>
                            </w:pPr>
                            <w:r w:rsidRPr="00DE31C3">
                              <w:rPr>
                                <w:rFonts w:ascii="Sakkal Majalla" w:hAnsi="Sakkal Majalla" w:cs="Sakkal Majalla"/>
                                <w:rtl/>
                              </w:rPr>
                              <w:t>بعد الانتهاء من تنفيذ أنشطة هذه الجلسة، سيتمكّن المُشارِك من:</w:t>
                            </w:r>
                          </w:p>
                          <w:p w14:paraId="515BB507" w14:textId="77777777" w:rsidR="0035048B" w:rsidRPr="000A3F03" w:rsidRDefault="0035048B">
                            <w:pPr>
                              <w:pStyle w:val="a5"/>
                              <w:numPr>
                                <w:ilvl w:val="0"/>
                                <w:numId w:val="159"/>
                              </w:numPr>
                              <w:spacing w:line="240" w:lineRule="auto"/>
                              <w:rPr>
                                <w:rFonts w:ascii="Sakkal Majalla" w:eastAsia="GE Dinar One" w:hAnsi="Sakkal Majalla" w:cs="Sakkal Majalla"/>
                                <w:kern w:val="24"/>
                                <w:sz w:val="40"/>
                                <w:szCs w:val="40"/>
                              </w:rPr>
                            </w:pPr>
                            <w:r w:rsidRPr="000A3F03">
                              <w:rPr>
                                <w:rFonts w:ascii="Sakkal Majalla" w:eastAsia="GE Dinar One" w:hAnsi="Sakkal Majalla" w:cs="Sakkal Majalla"/>
                                <w:kern w:val="24"/>
                                <w:sz w:val="40"/>
                                <w:szCs w:val="40"/>
                                <w:rtl/>
                              </w:rPr>
                              <w:t>إعداد خطة عمل فردية لتحسين التواصل في بيئة العمل</w:t>
                            </w:r>
                            <w:r w:rsidRPr="000A3F03">
                              <w:rPr>
                                <w:rFonts w:ascii="Sakkal Majalla" w:eastAsia="GE Dinar One" w:hAnsi="Sakkal Majalla" w:cs="Sakkal Majalla"/>
                                <w:kern w:val="24"/>
                                <w:sz w:val="40"/>
                                <w:szCs w:val="40"/>
                              </w:rPr>
                              <w:t>.</w:t>
                            </w:r>
                          </w:p>
                          <w:p w14:paraId="463CB1CC" w14:textId="77777777" w:rsidR="0035048B" w:rsidRPr="000A3F03" w:rsidRDefault="0035048B" w:rsidP="0035048B">
                            <w:pPr>
                              <w:pStyle w:val="a5"/>
                              <w:spacing w:line="240" w:lineRule="auto"/>
                              <w:ind w:left="576"/>
                              <w:rPr>
                                <w:rFonts w:ascii="Adobe Arabic" w:eastAsia="GE Dinar One" w:hAnsi="Adobe Arabic" w:cs="Adobe Arabic"/>
                                <w:color w:val="000000"/>
                                <w:kern w:val="24"/>
                                <w:sz w:val="32"/>
                                <w:szCs w:val="32"/>
                                <w:lang w:bidi="ar-SY"/>
                              </w:rPr>
                            </w:pPr>
                          </w:p>
                        </w:txbxContent>
                      </v:textbox>
                    </v:shape>
                    <v:shape id="Text Box 1955496149" o:spid="_x0000_s1341" type="#_x0000_t202" style="position:absolute;left:-14590;top:6644;width:38100;height:5203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" filled="f" stroked="f" strokeweight=".5pt">
                      <v:textbox>
                        <w:txbxContent>
                          <w:p w14:paraId="217DBA4D" w14:textId="77777777" w:rsidR="0035048B" w:rsidRPr="008D5AD8" w:rsidRDefault="0035048B">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تمارين محاكاة لمواقف العمل.</w:t>
                            </w:r>
                          </w:p>
                          <w:p w14:paraId="6F60D19E" w14:textId="77777777" w:rsidR="0035048B" w:rsidRPr="008D5AD8" w:rsidRDefault="0035048B">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تطبيق مهارات الحوار والإقناع.</w:t>
                            </w:r>
                          </w:p>
                          <w:p w14:paraId="70569CB2" w14:textId="77777777" w:rsidR="0035048B" w:rsidRPr="008D5AD8" w:rsidRDefault="0035048B">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معالجة حالات سوء التواصل.</w:t>
                            </w:r>
                          </w:p>
                          <w:p w14:paraId="45C65412" w14:textId="77777777" w:rsidR="0035048B" w:rsidRPr="008D5AD8" w:rsidRDefault="0035048B">
                            <w:pPr>
                              <w:pStyle w:val="a5"/>
                              <w:numPr>
                                <w:ilvl w:val="0"/>
                                <w:numId w:val="17"/>
                              </w:numPr>
                              <w:spacing w:line="240" w:lineRule="auto"/>
                              <w:rPr>
                                <w:rFonts w:ascii="Sakkal Majalla" w:eastAsia="GE Dinar One" w:hAnsi="Sakkal Majalla" w:cs="Sakkal Majalla"/>
                                <w:kern w:val="24"/>
                                <w:sz w:val="40"/>
                                <w:szCs w:val="40"/>
                              </w:rPr>
                            </w:pPr>
                            <w:r w:rsidRPr="008D5AD8">
                              <w:rPr>
                                <w:rFonts w:ascii="Sakkal Majalla" w:eastAsia="GE Dinar One" w:hAnsi="Sakkal Majalla" w:cs="Sakkal Majalla"/>
                                <w:kern w:val="24"/>
                                <w:sz w:val="40"/>
                                <w:szCs w:val="40"/>
                                <w:rtl/>
                              </w:rPr>
                              <w:t>تمثيل أدوار مهنية متنوعة.</w:t>
                            </w:r>
                          </w:p>
                          <w:p w14:paraId="649416AC" w14:textId="77777777" w:rsidR="0035048B" w:rsidRPr="00902E99" w:rsidRDefault="0035048B">
                            <w:pPr>
                              <w:pStyle w:val="a5"/>
                              <w:numPr>
                                <w:ilvl w:val="0"/>
                                <w:numId w:val="17"/>
                              </w:numPr>
                              <w:spacing w:line="240" w:lineRule="auto"/>
                              <w:rPr>
                                <w:rFonts w:ascii="Sakkal Majalla" w:eastAsia="GE Dinar One" w:hAnsi="Sakkal Majalla" w:cs="Sakkal Majalla"/>
                                <w:color w:val="000000"/>
                                <w:kern w:val="24"/>
                                <w:sz w:val="40"/>
                                <w:szCs w:val="40"/>
                                <w:lang w:bidi="ar-SY"/>
                              </w:rPr>
                            </w:pPr>
                            <w:r w:rsidRPr="008D5AD8">
                              <w:rPr>
                                <w:rFonts w:ascii="Sakkal Majalla" w:eastAsia="GE Dinar One" w:hAnsi="Sakkal Majalla" w:cs="Sakkal Majalla"/>
                                <w:kern w:val="24"/>
                                <w:sz w:val="40"/>
                                <w:szCs w:val="40"/>
                                <w:rtl/>
                              </w:rPr>
                              <w:t>إعداد خطة عمل فردية لتحسين التواصل في بيئة العمل.</w:t>
                            </w:r>
                          </w:p>
                        </w:txbxContent>
                      </v:textbox>
                    </v:shape>
                  </v:group>
                  <v:group id="Group 734745382" o:spid="_x0000_s1342" style="position:absolute;left:-5325;top:-3706;width:66948;height:19460" coordorigin="-5325,-3706" coordsize="66948,194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">
                    <v:shape id="Picture 1801513414" o:spid="_x0000_s1343" type="#_x0000_t75" alt="Calendar " style="position:absolute;left:55460;top:-3048;width:5264;height:526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">
                      <v:imagedata r:id="rId45" o:title="Calendar " recolortarget="black"/>
                    </v:shape>
                    <v:shape id="TextBox 34" o:spid="_x0000_s1344" type="#_x0000_t202" style="position:absolute;left:50097;top:7092;width:11526;height:86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" filled="f" stroked="f">
                      <v:textbox style="mso-fit-shape-to-text:t">
                        <w:txbxContent>
                          <w:p w14:paraId="2036A00D" w14:textId="77777777" w:rsidR="0035048B" w:rsidRPr="0035048B" w:rsidRDefault="0035048B" w:rsidP="0035048B">
                            <w:pPr>
                              <w:spacing w:line="240" w:lineRule="auto"/>
                              <w:jc w:val="center"/>
                              <w:rPr>
                                <w:rFonts w:ascii="Adobe Arabic" w:eastAsia="GE Dinar One" w:hAnsi="Adobe Arabic" w:cs="Adobe Arabic"/>
                                <w:b/>
                                <w:bCs/>
                                <w:color w:val="C00000"/>
                                <w:kern w:val="24"/>
                                <w:sz w:val="56"/>
                                <w:szCs w:val="56"/>
                                <w:lang w:bidi="ar-SY"/>
                              </w:rPr>
                            </w:pPr>
                            <w:r w:rsidRPr="0035048B">
                              <w:rPr>
                                <w:rFonts w:ascii="Adobe Arabic" w:eastAsia="GE Dinar One" w:hAnsi="Adobe Arabic" w:cs="Adobe Arabic" w:hint="cs"/>
                                <w:b/>
                                <w:bCs/>
                                <w:color w:val="C00000"/>
                                <w:kern w:val="24"/>
                                <w:sz w:val="56"/>
                                <w:szCs w:val="56"/>
                                <w:rtl/>
                                <w:lang w:bidi="ar-SY"/>
                              </w:rPr>
                              <w:t xml:space="preserve">اليوم الخامس </w:t>
                            </w:r>
                          </w:p>
                        </w:txbxContent>
                      </v:textbox>
                    </v:shape>
                    <v:shape id="TextBox 34" o:spid="_x0000_s1345" type="#_x0000_t202" style="position:absolute;left:24850;top:-3706;width:24302;height:66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" filled="f" stroked="f">
                      <v:textbox style="mso-fit-shape-to-text:t">
                        <w:txbxContent>
                          <w:p w14:paraId="6AA6C4D9" w14:textId="77777777" w:rsidR="0035048B" w:rsidRPr="00CA7C57" w:rsidRDefault="0035048B" w:rsidP="0035048B">
                            <w:pPr>
                              <w:jc w:val="center"/>
                              <w:rPr>
                                <w:rFonts w:ascii="Sakkal Majalla" w:eastAsia="GE Dinar One" w:hAnsi="Sakkal Majalla"/>
                                <w:b/>
                                <w:bCs/>
                                <w:color w:val="EE0000"/>
                                <w:kern w:val="24"/>
                                <w:sz w:val="56"/>
                                <w:szCs w:val="56"/>
                                <w:lang w:bidi="ar-SY"/>
                              </w:rPr>
                            </w:pPr>
                            <w:r w:rsidRPr="00CA7C57">
                              <w:rPr>
                                <w:rFonts w:ascii="Sakkal Majalla" w:eastAsia="GE Dinar One" w:hAnsi="Sakkal Majalla"/>
                                <w:b/>
                                <w:bCs/>
                                <w:color w:val="EE0000"/>
                                <w:kern w:val="24"/>
                                <w:sz w:val="56"/>
                                <w:szCs w:val="56"/>
                                <w:rtl/>
                                <w:lang w:bidi="ar-SY"/>
                              </w:rPr>
                              <w:t xml:space="preserve">الجلسة </w:t>
                            </w:r>
                            <w:r>
                              <w:rPr>
                                <w:rFonts w:ascii="Sakkal Majalla" w:eastAsia="GE Dinar One" w:hAnsi="Sakkal Majalla" w:hint="cs"/>
                                <w:b/>
                                <w:bCs/>
                                <w:color w:val="EE0000"/>
                                <w:kern w:val="24"/>
                                <w:sz w:val="56"/>
                                <w:szCs w:val="56"/>
                                <w:rtl/>
                                <w:lang w:bidi="ar-SY"/>
                              </w:rPr>
                              <w:t>الثالثة</w:t>
                            </w:r>
                          </w:p>
                        </w:txbxContent>
                      </v:textbox>
                    </v:shape>
                    <v:shape id="TextBox 34" o:spid="_x0000_s1346" type="#_x0000_t202" style="position:absolute;left:-5325;top:9690;width:54477;height:55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" filled="f" stroked="f">
                      <v:textbox style="mso-fit-shape-to-text:t">
                        <w:txbxContent>
                          <w:p w14:paraId="1ADAA688" w14:textId="77777777" w:rsidR="0035048B" w:rsidRPr="0075673C" w:rsidRDefault="0035048B" w:rsidP="0035048B">
                            <w:pPr>
                              <w:jc w:val="center"/>
                              <w:rPr>
                                <w:rFonts w:asciiTheme="majorHAnsi" w:eastAsia="GE Dinar One" w:hAnsiTheme="majorHAnsi" w:cstheme="majorHAnsi"/>
                                <w:b/>
                                <w:bCs/>
                                <w:kern w:val="24"/>
                                <w:sz w:val="52"/>
                                <w:szCs w:val="52"/>
                                <w:lang w:bidi="ar-SY"/>
                              </w:rPr>
                            </w:pPr>
                            <w:r w:rsidRPr="008D5AD8">
                              <w:rPr>
                                <w:rFonts w:asciiTheme="majorHAnsi" w:eastAsia="GE Dinar One" w:hAnsiTheme="majorHAnsi" w:cs="Calibri Light"/>
                                <w:b/>
                                <w:bCs/>
                                <w:kern w:val="24"/>
                                <w:sz w:val="52"/>
                                <w:szCs w:val="52"/>
                                <w:rtl/>
                                <w:lang w:bidi="ar-SY"/>
                              </w:rPr>
                              <w:t>ورش عمل وحالات تطبيقية</w:t>
                            </w:r>
                          </w:p>
                        </w:txbxContent>
                      </v:textbox>
                    </v:shape>
                  </v:group>
                </v:group>
                <v:shape id="Picture 9" o:spid="_x0000_s1347" type="#_x0000_t75" style="position:absolute;left:30003;top:63246;width:25718;height:2525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">
                  <v:imagedata r:id="rId51" o:title="" croptop="8759f" cropbottom="38800f" cropleft=".5" cropright="5314f" chromakey="#ebe9ec"/>
                </v:shape>
                <w10:wrap anchorx="margin"/>
              </v:group>
            </w:pict>
          </mc:Fallback>
        </mc:AlternateContent>
      </w:r>
    </w:p>
    <w:p w14:paraId="4B8C6065" w14:textId="77777777" w:rsidR="00146577" w:rsidRDefault="00146577" w:rsidP="00E32711">
      <w:pPr>
        <w:spacing w:after="200"/>
        <w:rPr>
          <w:rFonts w:ascii="Sakkal Majalla" w:eastAsia="Times New Roman" w:hAnsi="Sakkal Majalla"/>
          <w:b/>
          <w:bCs/>
          <w:color w:val="006666"/>
          <w:sz w:val="160"/>
          <w:szCs w:val="72"/>
          <w:rtl/>
        </w:rPr>
      </w:pPr>
    </w:p>
    <w:p w14:paraId="1D32CB41" w14:textId="77777777" w:rsidR="0035048B" w:rsidRDefault="0035048B" w:rsidP="00F71C4D">
      <w:pPr>
        <w:spacing w:after="200"/>
        <w:jc w:val="center"/>
        <w:rPr>
          <w:rFonts w:ascii="Sakkal Majalla" w:eastAsia="Times New Roman" w:hAnsi="Sakkal Majalla"/>
          <w:b/>
          <w:bCs/>
          <w:color w:val="006666"/>
          <w:sz w:val="160"/>
          <w:szCs w:val="72"/>
          <w:rtl/>
        </w:rPr>
      </w:pPr>
    </w:p>
    <w:p w14:paraId="2947ADD2" w14:textId="77777777" w:rsidR="0035048B" w:rsidRDefault="0035048B" w:rsidP="00F71C4D">
      <w:pPr>
        <w:spacing w:after="200"/>
        <w:jc w:val="center"/>
        <w:rPr>
          <w:rFonts w:ascii="Sakkal Majalla" w:eastAsia="Times New Roman" w:hAnsi="Sakkal Majalla"/>
          <w:b/>
          <w:bCs/>
          <w:color w:val="006666"/>
          <w:sz w:val="160"/>
          <w:szCs w:val="72"/>
          <w:rtl/>
        </w:rPr>
      </w:pPr>
    </w:p>
    <w:p w14:paraId="74602DC7" w14:textId="77777777" w:rsidR="0035048B" w:rsidRDefault="0035048B" w:rsidP="00F71C4D">
      <w:pPr>
        <w:spacing w:after="200"/>
        <w:jc w:val="center"/>
        <w:rPr>
          <w:rFonts w:ascii="Sakkal Majalla" w:eastAsia="Times New Roman" w:hAnsi="Sakkal Majalla"/>
          <w:b/>
          <w:bCs/>
          <w:color w:val="006666"/>
          <w:sz w:val="160"/>
          <w:szCs w:val="72"/>
          <w:rtl/>
        </w:rPr>
      </w:pPr>
    </w:p>
    <w:p w14:paraId="49E3E9E2" w14:textId="77777777" w:rsidR="0035048B" w:rsidRDefault="0035048B" w:rsidP="00F71C4D">
      <w:pPr>
        <w:spacing w:after="200"/>
        <w:jc w:val="center"/>
        <w:rPr>
          <w:rFonts w:ascii="Sakkal Majalla" w:eastAsia="Times New Roman" w:hAnsi="Sakkal Majalla"/>
          <w:b/>
          <w:bCs/>
          <w:color w:val="006666"/>
          <w:sz w:val="160"/>
          <w:szCs w:val="72"/>
          <w:rtl/>
        </w:rPr>
      </w:pPr>
    </w:p>
    <w:p w14:paraId="069E0E7F" w14:textId="77777777" w:rsidR="0035048B" w:rsidRDefault="0035048B" w:rsidP="00F71C4D">
      <w:pPr>
        <w:spacing w:after="200"/>
        <w:jc w:val="center"/>
        <w:rPr>
          <w:rFonts w:ascii="Sakkal Majalla" w:eastAsia="Times New Roman" w:hAnsi="Sakkal Majalla"/>
          <w:b/>
          <w:bCs/>
          <w:color w:val="006666"/>
          <w:sz w:val="160"/>
          <w:szCs w:val="72"/>
          <w:rtl/>
        </w:rPr>
      </w:pPr>
    </w:p>
    <w:p w14:paraId="7FD3A617" w14:textId="77777777" w:rsidR="0035048B" w:rsidRDefault="0035048B" w:rsidP="00F71C4D">
      <w:pPr>
        <w:spacing w:after="200"/>
        <w:jc w:val="center"/>
        <w:rPr>
          <w:rFonts w:ascii="Sakkal Majalla" w:eastAsia="Times New Roman" w:hAnsi="Sakkal Majalla"/>
          <w:b/>
          <w:bCs/>
          <w:color w:val="006666"/>
          <w:sz w:val="160"/>
          <w:szCs w:val="72"/>
          <w:rtl/>
        </w:rPr>
      </w:pPr>
    </w:p>
    <w:p w14:paraId="5B8EEB01" w14:textId="77777777" w:rsidR="0035048B" w:rsidRDefault="0035048B" w:rsidP="00F71C4D">
      <w:pPr>
        <w:spacing w:after="200"/>
        <w:jc w:val="center"/>
        <w:rPr>
          <w:rFonts w:ascii="Sakkal Majalla" w:eastAsia="Times New Roman" w:hAnsi="Sakkal Majalla"/>
          <w:b/>
          <w:bCs/>
          <w:color w:val="006666"/>
          <w:sz w:val="160"/>
          <w:szCs w:val="72"/>
          <w:rtl/>
        </w:rPr>
      </w:pPr>
    </w:p>
    <w:p w14:paraId="186C209A" w14:textId="77777777" w:rsidR="0035048B" w:rsidRDefault="0035048B" w:rsidP="00F71C4D">
      <w:pPr>
        <w:spacing w:after="200"/>
        <w:jc w:val="center"/>
        <w:rPr>
          <w:rFonts w:ascii="Sakkal Majalla" w:eastAsia="Times New Roman" w:hAnsi="Sakkal Majalla"/>
          <w:b/>
          <w:bCs/>
          <w:color w:val="006666"/>
          <w:sz w:val="160"/>
          <w:szCs w:val="72"/>
          <w:rtl/>
        </w:rPr>
      </w:pPr>
    </w:p>
    <w:p w14:paraId="7E3F7D39" w14:textId="017A3930" w:rsidR="00C75210" w:rsidRPr="00C75210" w:rsidRDefault="00C75210" w:rsidP="00C75210">
      <w:pPr>
        <w:spacing w:before="100" w:beforeAutospacing="1" w:after="100" w:afterAutospacing="1" w:line="240" w:lineRule="auto"/>
        <w:jc w:val="center"/>
        <w:outlineLvl w:val="0"/>
        <w:rPr>
          <w:rFonts w:ascii="Sakkal Majalla" w:eastAsia="Times New Roman" w:hAnsi="Sakkal Majalla"/>
          <w:b/>
          <w:bCs/>
          <w:color w:val="006666"/>
          <w:kern w:val="36"/>
          <w:sz w:val="48"/>
          <w:szCs w:val="48"/>
          <w:lang w:val="en-GB" w:eastAsia="en-GB"/>
        </w:rPr>
      </w:pPr>
      <w:r w:rsidRPr="00C75210">
        <w:rPr>
          <w:rFonts w:ascii="Sakkal Majalla" w:eastAsia="Times New Roman" w:hAnsi="Sakkal Majalla" w:hint="cs"/>
          <w:b/>
          <w:bCs/>
          <w:color w:val="006666"/>
          <w:kern w:val="36"/>
          <w:sz w:val="48"/>
          <w:szCs w:val="48"/>
          <w:rtl/>
          <w:lang w:val="en-GB" w:eastAsia="en-GB"/>
        </w:rPr>
        <w:lastRenderedPageBreak/>
        <w:t>أولاً: تمارين محاكاة لمواقف العمل</w:t>
      </w:r>
    </w:p>
    <w:p w14:paraId="64B4007F"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نموذج محاكاة</w:t>
      </w:r>
      <w:r w:rsidRPr="00C75210">
        <w:rPr>
          <w:rFonts w:ascii="Sakkal Majalla" w:eastAsia="Times New Roman" w:hAnsi="Sakkal Majalla" w:hint="cs"/>
          <w:b/>
          <w:bCs/>
          <w:color w:val="auto"/>
          <w:sz w:val="36"/>
          <w:szCs w:val="36"/>
          <w:lang w:val="en-GB" w:eastAsia="en-GB"/>
        </w:rPr>
        <w:t xml:space="preserve"> (1)</w:t>
      </w:r>
    </w:p>
    <w:p w14:paraId="6883EDAA"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موقف: موظف يطلب دعمًا من إدارة أخرى</w:t>
      </w:r>
    </w:p>
    <w:p w14:paraId="28417152"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الهدف</w:t>
      </w:r>
    </w:p>
    <w:p w14:paraId="71A5131B"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تطوير مهارات التواصل بين الإدارات</w:t>
      </w:r>
      <w:r w:rsidRPr="00C75210">
        <w:rPr>
          <w:rFonts w:ascii="Sakkal Majalla" w:eastAsia="Times New Roman" w:hAnsi="Sakkal Majalla" w:hint="cs"/>
          <w:b/>
          <w:bCs/>
          <w:color w:val="auto"/>
          <w:sz w:val="36"/>
          <w:szCs w:val="36"/>
          <w:lang w:val="en-GB" w:eastAsia="en-GB"/>
        </w:rPr>
        <w:t>.</w:t>
      </w:r>
    </w:p>
    <w:p w14:paraId="64DAD51D"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السيناريو</w:t>
      </w:r>
    </w:p>
    <w:p w14:paraId="3A2E9F5D"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يحتاج موظف من إدارة الموارد البشرية إلى الحصول على بيانات من الإدارة المالية لإعداد تقرير عاجل</w:t>
      </w:r>
      <w:r w:rsidRPr="00C75210">
        <w:rPr>
          <w:rFonts w:ascii="Sakkal Majalla" w:eastAsia="Times New Roman" w:hAnsi="Sakkal Majalla" w:hint="cs"/>
          <w:b/>
          <w:bCs/>
          <w:color w:val="auto"/>
          <w:sz w:val="36"/>
          <w:szCs w:val="36"/>
          <w:lang w:val="en-GB" w:eastAsia="en-GB"/>
        </w:rPr>
        <w:t>.</w:t>
      </w:r>
    </w:p>
    <w:p w14:paraId="29A486DB"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المطلوب من المتدرب</w:t>
      </w:r>
    </w:p>
    <w:p w14:paraId="27D651C2" w14:textId="77777777" w:rsidR="00C75210" w:rsidRPr="00C75210" w:rsidRDefault="00C75210">
      <w:pPr>
        <w:numPr>
          <w:ilvl w:val="0"/>
          <w:numId w:val="160"/>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تقديم الطلب بوضوح</w:t>
      </w:r>
      <w:r w:rsidRPr="00C75210">
        <w:rPr>
          <w:rFonts w:ascii="Sakkal Majalla" w:eastAsia="Times New Roman" w:hAnsi="Sakkal Majalla" w:hint="cs"/>
          <w:b/>
          <w:bCs/>
          <w:color w:val="auto"/>
          <w:sz w:val="36"/>
          <w:szCs w:val="36"/>
          <w:lang w:val="en-GB" w:eastAsia="en-GB"/>
        </w:rPr>
        <w:t xml:space="preserve">. </w:t>
      </w:r>
    </w:p>
    <w:p w14:paraId="640B3CEA" w14:textId="77777777" w:rsidR="00C75210" w:rsidRPr="00C75210" w:rsidRDefault="00C75210">
      <w:pPr>
        <w:numPr>
          <w:ilvl w:val="0"/>
          <w:numId w:val="160"/>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استخدام أسلوب مهني</w:t>
      </w:r>
      <w:r w:rsidRPr="00C75210">
        <w:rPr>
          <w:rFonts w:ascii="Sakkal Majalla" w:eastAsia="Times New Roman" w:hAnsi="Sakkal Majalla" w:hint="cs"/>
          <w:b/>
          <w:bCs/>
          <w:color w:val="auto"/>
          <w:sz w:val="36"/>
          <w:szCs w:val="36"/>
          <w:lang w:val="en-GB" w:eastAsia="en-GB"/>
        </w:rPr>
        <w:t xml:space="preserve">. </w:t>
      </w:r>
    </w:p>
    <w:p w14:paraId="1E2CDB1D" w14:textId="77777777" w:rsidR="00C75210" w:rsidRPr="00C75210" w:rsidRDefault="00C75210">
      <w:pPr>
        <w:numPr>
          <w:ilvl w:val="0"/>
          <w:numId w:val="160"/>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توضيح أهمية الطلب</w:t>
      </w:r>
      <w:r w:rsidRPr="00C75210">
        <w:rPr>
          <w:rFonts w:ascii="Sakkal Majalla" w:eastAsia="Times New Roman" w:hAnsi="Sakkal Majalla" w:hint="cs"/>
          <w:b/>
          <w:bCs/>
          <w:color w:val="auto"/>
          <w:sz w:val="36"/>
          <w:szCs w:val="36"/>
          <w:lang w:val="en-GB" w:eastAsia="en-GB"/>
        </w:rPr>
        <w:t xml:space="preserve">. </w:t>
      </w:r>
    </w:p>
    <w:p w14:paraId="39DEB5E9" w14:textId="77777777" w:rsidR="00C75210" w:rsidRPr="00C75210" w:rsidRDefault="00C75210">
      <w:pPr>
        <w:numPr>
          <w:ilvl w:val="0"/>
          <w:numId w:val="160"/>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متابعة التنفيذ بطريقة احترافية</w:t>
      </w:r>
      <w:r w:rsidRPr="00C75210">
        <w:rPr>
          <w:rFonts w:ascii="Sakkal Majalla" w:eastAsia="Times New Roman" w:hAnsi="Sakkal Majalla" w:hint="cs"/>
          <w:b/>
          <w:bCs/>
          <w:color w:val="auto"/>
          <w:sz w:val="36"/>
          <w:szCs w:val="36"/>
          <w:lang w:val="en-GB" w:eastAsia="en-GB"/>
        </w:rPr>
        <w:t xml:space="preserve">. </w:t>
      </w:r>
    </w:p>
    <w:p w14:paraId="2FF58556"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مهارات مستهدفة</w:t>
      </w:r>
    </w:p>
    <w:p w14:paraId="7908F7F9" w14:textId="77777777" w:rsidR="00C75210" w:rsidRPr="00C75210" w:rsidRDefault="00C75210">
      <w:pPr>
        <w:numPr>
          <w:ilvl w:val="0"/>
          <w:numId w:val="161"/>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التواصل الرسمي</w:t>
      </w:r>
      <w:r w:rsidRPr="00C75210">
        <w:rPr>
          <w:rFonts w:ascii="Sakkal Majalla" w:eastAsia="Times New Roman" w:hAnsi="Sakkal Majalla" w:hint="cs"/>
          <w:b/>
          <w:bCs/>
          <w:color w:val="auto"/>
          <w:sz w:val="36"/>
          <w:szCs w:val="36"/>
          <w:lang w:val="en-GB" w:eastAsia="en-GB"/>
        </w:rPr>
        <w:t xml:space="preserve">. </w:t>
      </w:r>
    </w:p>
    <w:p w14:paraId="681E1373" w14:textId="77777777" w:rsidR="00C75210" w:rsidRPr="00C75210" w:rsidRDefault="00C75210">
      <w:pPr>
        <w:numPr>
          <w:ilvl w:val="0"/>
          <w:numId w:val="161"/>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التعاون بين الإدارات</w:t>
      </w:r>
      <w:r w:rsidRPr="00C75210">
        <w:rPr>
          <w:rFonts w:ascii="Sakkal Majalla" w:eastAsia="Times New Roman" w:hAnsi="Sakkal Majalla" w:hint="cs"/>
          <w:b/>
          <w:bCs/>
          <w:color w:val="auto"/>
          <w:sz w:val="36"/>
          <w:szCs w:val="36"/>
          <w:lang w:val="en-GB" w:eastAsia="en-GB"/>
        </w:rPr>
        <w:t xml:space="preserve">. </w:t>
      </w:r>
    </w:p>
    <w:p w14:paraId="64DD16B1" w14:textId="77777777" w:rsidR="00C75210" w:rsidRPr="00C75210" w:rsidRDefault="00C75210">
      <w:pPr>
        <w:numPr>
          <w:ilvl w:val="0"/>
          <w:numId w:val="161"/>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إدارة العلاقات المهنية</w:t>
      </w:r>
      <w:r w:rsidRPr="00C75210">
        <w:rPr>
          <w:rFonts w:ascii="Sakkal Majalla" w:eastAsia="Times New Roman" w:hAnsi="Sakkal Majalla" w:hint="cs"/>
          <w:b/>
          <w:bCs/>
          <w:color w:val="auto"/>
          <w:sz w:val="36"/>
          <w:szCs w:val="36"/>
          <w:lang w:val="en-GB" w:eastAsia="en-GB"/>
        </w:rPr>
        <w:t xml:space="preserve">. </w:t>
      </w:r>
    </w:p>
    <w:p w14:paraId="10BC5E11" w14:textId="7E64FEC6" w:rsidR="00C75210" w:rsidRDefault="00C75210" w:rsidP="00C75210">
      <w:pPr>
        <w:spacing w:line="240" w:lineRule="auto"/>
        <w:jc w:val="left"/>
        <w:rPr>
          <w:rFonts w:ascii="Sakkal Majalla" w:eastAsia="Times New Roman" w:hAnsi="Sakkal Majalla"/>
          <w:b/>
          <w:bCs/>
          <w:color w:val="auto"/>
          <w:sz w:val="36"/>
          <w:szCs w:val="36"/>
          <w:rtl/>
          <w:lang w:val="en-GB" w:eastAsia="en-GB"/>
        </w:rPr>
      </w:pPr>
    </w:p>
    <w:p w14:paraId="1A905AB2" w14:textId="77777777" w:rsidR="00C75210" w:rsidRDefault="00C75210" w:rsidP="00C75210">
      <w:pPr>
        <w:spacing w:line="240" w:lineRule="auto"/>
        <w:jc w:val="left"/>
        <w:rPr>
          <w:rFonts w:ascii="Sakkal Majalla" w:eastAsia="Times New Roman" w:hAnsi="Sakkal Majalla"/>
          <w:b/>
          <w:bCs/>
          <w:color w:val="auto"/>
          <w:sz w:val="36"/>
          <w:szCs w:val="36"/>
          <w:rtl/>
          <w:lang w:val="en-GB" w:eastAsia="en-GB"/>
        </w:rPr>
      </w:pPr>
    </w:p>
    <w:p w14:paraId="6506D9A3" w14:textId="77777777" w:rsidR="00C75210" w:rsidRPr="00C75210" w:rsidRDefault="00C75210" w:rsidP="00C75210">
      <w:pPr>
        <w:spacing w:line="240" w:lineRule="auto"/>
        <w:jc w:val="left"/>
        <w:rPr>
          <w:rFonts w:ascii="Sakkal Majalla" w:eastAsia="Times New Roman" w:hAnsi="Sakkal Majalla"/>
          <w:b/>
          <w:bCs/>
          <w:color w:val="auto"/>
          <w:sz w:val="36"/>
          <w:szCs w:val="36"/>
          <w:lang w:val="en-GB" w:eastAsia="en-GB"/>
        </w:rPr>
      </w:pPr>
    </w:p>
    <w:p w14:paraId="25717CE2"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lastRenderedPageBreak/>
        <w:t>نموذج محاكاة</w:t>
      </w:r>
      <w:r w:rsidRPr="00C75210">
        <w:rPr>
          <w:rFonts w:ascii="Sakkal Majalla" w:eastAsia="Times New Roman" w:hAnsi="Sakkal Majalla" w:hint="cs"/>
          <w:b/>
          <w:bCs/>
          <w:color w:val="auto"/>
          <w:sz w:val="36"/>
          <w:szCs w:val="36"/>
          <w:lang w:val="en-GB" w:eastAsia="en-GB"/>
        </w:rPr>
        <w:t xml:space="preserve"> (2)</w:t>
      </w:r>
    </w:p>
    <w:p w14:paraId="0DD0A141"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موقف: عميل غير راضٍ عن الخدمة</w:t>
      </w:r>
    </w:p>
    <w:p w14:paraId="17C6E21A"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الهدف</w:t>
      </w:r>
    </w:p>
    <w:p w14:paraId="43DCCEB8"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تطوير مهارات التعامل مع الشكاوى</w:t>
      </w:r>
      <w:r w:rsidRPr="00C75210">
        <w:rPr>
          <w:rFonts w:ascii="Sakkal Majalla" w:eastAsia="Times New Roman" w:hAnsi="Sakkal Majalla" w:hint="cs"/>
          <w:b/>
          <w:bCs/>
          <w:color w:val="auto"/>
          <w:sz w:val="36"/>
          <w:szCs w:val="36"/>
          <w:lang w:val="en-GB" w:eastAsia="en-GB"/>
        </w:rPr>
        <w:t>.</w:t>
      </w:r>
    </w:p>
    <w:p w14:paraId="08F3496E"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السيناريو</w:t>
      </w:r>
    </w:p>
    <w:p w14:paraId="7854B99B"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يتصل أحد العملاء غاضبًا بسبب تأخر الخدمة</w:t>
      </w:r>
      <w:r w:rsidRPr="00C75210">
        <w:rPr>
          <w:rFonts w:ascii="Sakkal Majalla" w:eastAsia="Times New Roman" w:hAnsi="Sakkal Majalla" w:hint="cs"/>
          <w:b/>
          <w:bCs/>
          <w:color w:val="auto"/>
          <w:sz w:val="36"/>
          <w:szCs w:val="36"/>
          <w:lang w:val="en-GB" w:eastAsia="en-GB"/>
        </w:rPr>
        <w:t>.</w:t>
      </w:r>
    </w:p>
    <w:p w14:paraId="6561556F"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المطلوب</w:t>
      </w:r>
    </w:p>
    <w:p w14:paraId="62177357" w14:textId="77777777" w:rsidR="00C75210" w:rsidRPr="00C75210" w:rsidRDefault="00C75210">
      <w:pPr>
        <w:numPr>
          <w:ilvl w:val="0"/>
          <w:numId w:val="162"/>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الاستماع دون مقاطعة</w:t>
      </w:r>
      <w:r w:rsidRPr="00C75210">
        <w:rPr>
          <w:rFonts w:ascii="Sakkal Majalla" w:eastAsia="Times New Roman" w:hAnsi="Sakkal Majalla" w:hint="cs"/>
          <w:b/>
          <w:bCs/>
          <w:color w:val="auto"/>
          <w:sz w:val="36"/>
          <w:szCs w:val="36"/>
          <w:lang w:val="en-GB" w:eastAsia="en-GB"/>
        </w:rPr>
        <w:t xml:space="preserve">. </w:t>
      </w:r>
    </w:p>
    <w:p w14:paraId="38B0BFA6" w14:textId="77777777" w:rsidR="00C75210" w:rsidRPr="00C75210" w:rsidRDefault="00C75210">
      <w:pPr>
        <w:numPr>
          <w:ilvl w:val="0"/>
          <w:numId w:val="162"/>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إظهار التعاطف</w:t>
      </w:r>
      <w:r w:rsidRPr="00C75210">
        <w:rPr>
          <w:rFonts w:ascii="Sakkal Majalla" w:eastAsia="Times New Roman" w:hAnsi="Sakkal Majalla" w:hint="cs"/>
          <w:b/>
          <w:bCs/>
          <w:color w:val="auto"/>
          <w:sz w:val="36"/>
          <w:szCs w:val="36"/>
          <w:lang w:val="en-GB" w:eastAsia="en-GB"/>
        </w:rPr>
        <w:t xml:space="preserve">. </w:t>
      </w:r>
    </w:p>
    <w:p w14:paraId="6FB5247C" w14:textId="77777777" w:rsidR="00C75210" w:rsidRPr="00C75210" w:rsidRDefault="00C75210">
      <w:pPr>
        <w:numPr>
          <w:ilvl w:val="0"/>
          <w:numId w:val="162"/>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توضيح الحقائق</w:t>
      </w:r>
      <w:r w:rsidRPr="00C75210">
        <w:rPr>
          <w:rFonts w:ascii="Sakkal Majalla" w:eastAsia="Times New Roman" w:hAnsi="Sakkal Majalla" w:hint="cs"/>
          <w:b/>
          <w:bCs/>
          <w:color w:val="auto"/>
          <w:sz w:val="36"/>
          <w:szCs w:val="36"/>
          <w:lang w:val="en-GB" w:eastAsia="en-GB"/>
        </w:rPr>
        <w:t xml:space="preserve">. </w:t>
      </w:r>
    </w:p>
    <w:p w14:paraId="13459971" w14:textId="77777777" w:rsidR="00C75210" w:rsidRPr="00C75210" w:rsidRDefault="00C75210">
      <w:pPr>
        <w:numPr>
          <w:ilvl w:val="0"/>
          <w:numId w:val="162"/>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اقتراح الحلول</w:t>
      </w:r>
      <w:r w:rsidRPr="00C75210">
        <w:rPr>
          <w:rFonts w:ascii="Sakkal Majalla" w:eastAsia="Times New Roman" w:hAnsi="Sakkal Majalla" w:hint="cs"/>
          <w:b/>
          <w:bCs/>
          <w:color w:val="auto"/>
          <w:sz w:val="36"/>
          <w:szCs w:val="36"/>
          <w:lang w:val="en-GB" w:eastAsia="en-GB"/>
        </w:rPr>
        <w:t xml:space="preserve">. </w:t>
      </w:r>
    </w:p>
    <w:p w14:paraId="701C4935"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المهارات المستهدفة</w:t>
      </w:r>
    </w:p>
    <w:p w14:paraId="08316933" w14:textId="77777777" w:rsidR="00C75210" w:rsidRPr="00C75210" w:rsidRDefault="00C75210">
      <w:pPr>
        <w:numPr>
          <w:ilvl w:val="0"/>
          <w:numId w:val="163"/>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الاستماع الفعال</w:t>
      </w:r>
      <w:r w:rsidRPr="00C75210">
        <w:rPr>
          <w:rFonts w:ascii="Sakkal Majalla" w:eastAsia="Times New Roman" w:hAnsi="Sakkal Majalla" w:hint="cs"/>
          <w:b/>
          <w:bCs/>
          <w:color w:val="auto"/>
          <w:sz w:val="36"/>
          <w:szCs w:val="36"/>
          <w:lang w:val="en-GB" w:eastAsia="en-GB"/>
        </w:rPr>
        <w:t xml:space="preserve">. </w:t>
      </w:r>
    </w:p>
    <w:p w14:paraId="6A9D6F37" w14:textId="77777777" w:rsidR="00C75210" w:rsidRPr="00C75210" w:rsidRDefault="00C75210">
      <w:pPr>
        <w:numPr>
          <w:ilvl w:val="0"/>
          <w:numId w:val="163"/>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الذكاء العاطفي</w:t>
      </w:r>
      <w:r w:rsidRPr="00C75210">
        <w:rPr>
          <w:rFonts w:ascii="Sakkal Majalla" w:eastAsia="Times New Roman" w:hAnsi="Sakkal Majalla" w:hint="cs"/>
          <w:b/>
          <w:bCs/>
          <w:color w:val="auto"/>
          <w:sz w:val="36"/>
          <w:szCs w:val="36"/>
          <w:lang w:val="en-GB" w:eastAsia="en-GB"/>
        </w:rPr>
        <w:t xml:space="preserve">. </w:t>
      </w:r>
    </w:p>
    <w:p w14:paraId="56E853C7" w14:textId="20627583" w:rsidR="00C75210" w:rsidRPr="00C75210" w:rsidRDefault="00C75210">
      <w:pPr>
        <w:numPr>
          <w:ilvl w:val="0"/>
          <w:numId w:val="163"/>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إدارة المواقف الصعبة</w:t>
      </w:r>
      <w:r w:rsidRPr="00C75210">
        <w:rPr>
          <w:rFonts w:ascii="Sakkal Majalla" w:eastAsia="Times New Roman" w:hAnsi="Sakkal Majalla" w:hint="cs"/>
          <w:b/>
          <w:bCs/>
          <w:color w:val="auto"/>
          <w:sz w:val="36"/>
          <w:szCs w:val="36"/>
          <w:lang w:val="en-GB" w:eastAsia="en-GB"/>
        </w:rPr>
        <w:t xml:space="preserve">. </w:t>
      </w:r>
    </w:p>
    <w:p w14:paraId="29E2CF50"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نموذج محاكاة</w:t>
      </w:r>
      <w:r w:rsidRPr="00C75210">
        <w:rPr>
          <w:rFonts w:ascii="Sakkal Majalla" w:eastAsia="Times New Roman" w:hAnsi="Sakkal Majalla" w:hint="cs"/>
          <w:b/>
          <w:bCs/>
          <w:color w:val="auto"/>
          <w:sz w:val="36"/>
          <w:szCs w:val="36"/>
          <w:lang w:val="en-GB" w:eastAsia="en-GB"/>
        </w:rPr>
        <w:t xml:space="preserve"> (3)</w:t>
      </w:r>
    </w:p>
    <w:p w14:paraId="7D37F79E"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موقف: اجتماع فريق عمل</w:t>
      </w:r>
    </w:p>
    <w:p w14:paraId="67235425"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الهدف</w:t>
      </w:r>
    </w:p>
    <w:p w14:paraId="515FF112"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تنمية مهارات الحوار والمشاركة</w:t>
      </w:r>
      <w:r w:rsidRPr="00C75210">
        <w:rPr>
          <w:rFonts w:ascii="Sakkal Majalla" w:eastAsia="Times New Roman" w:hAnsi="Sakkal Majalla" w:hint="cs"/>
          <w:b/>
          <w:bCs/>
          <w:color w:val="auto"/>
          <w:sz w:val="36"/>
          <w:szCs w:val="36"/>
          <w:lang w:val="en-GB" w:eastAsia="en-GB"/>
        </w:rPr>
        <w:t>.</w:t>
      </w:r>
    </w:p>
    <w:p w14:paraId="68B03360"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lastRenderedPageBreak/>
        <w:t>السيناريو</w:t>
      </w:r>
    </w:p>
    <w:p w14:paraId="4AAFE309"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اجتماع لمناقشة مشروع جديد</w:t>
      </w:r>
      <w:r w:rsidRPr="00C75210">
        <w:rPr>
          <w:rFonts w:ascii="Sakkal Majalla" w:eastAsia="Times New Roman" w:hAnsi="Sakkal Majalla" w:hint="cs"/>
          <w:b/>
          <w:bCs/>
          <w:color w:val="auto"/>
          <w:sz w:val="36"/>
          <w:szCs w:val="36"/>
          <w:lang w:val="en-GB" w:eastAsia="en-GB"/>
        </w:rPr>
        <w:t>.</w:t>
      </w:r>
    </w:p>
    <w:p w14:paraId="58A59F18"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المطلوب</w:t>
      </w:r>
    </w:p>
    <w:p w14:paraId="64D538DA" w14:textId="77777777" w:rsidR="00C75210" w:rsidRPr="00C75210" w:rsidRDefault="00C75210">
      <w:pPr>
        <w:numPr>
          <w:ilvl w:val="0"/>
          <w:numId w:val="164"/>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طرح الأفكار بوضوح</w:t>
      </w:r>
      <w:r w:rsidRPr="00C75210">
        <w:rPr>
          <w:rFonts w:ascii="Sakkal Majalla" w:eastAsia="Times New Roman" w:hAnsi="Sakkal Majalla" w:hint="cs"/>
          <w:b/>
          <w:bCs/>
          <w:color w:val="auto"/>
          <w:sz w:val="36"/>
          <w:szCs w:val="36"/>
          <w:lang w:val="en-GB" w:eastAsia="en-GB"/>
        </w:rPr>
        <w:t xml:space="preserve">. </w:t>
      </w:r>
    </w:p>
    <w:p w14:paraId="62F2FAEE" w14:textId="77777777" w:rsidR="00C75210" w:rsidRPr="00C75210" w:rsidRDefault="00C75210">
      <w:pPr>
        <w:numPr>
          <w:ilvl w:val="0"/>
          <w:numId w:val="164"/>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احترام آراء الآخرين</w:t>
      </w:r>
      <w:r w:rsidRPr="00C75210">
        <w:rPr>
          <w:rFonts w:ascii="Sakkal Majalla" w:eastAsia="Times New Roman" w:hAnsi="Sakkal Majalla" w:hint="cs"/>
          <w:b/>
          <w:bCs/>
          <w:color w:val="auto"/>
          <w:sz w:val="36"/>
          <w:szCs w:val="36"/>
          <w:lang w:val="en-GB" w:eastAsia="en-GB"/>
        </w:rPr>
        <w:t xml:space="preserve">. </w:t>
      </w:r>
    </w:p>
    <w:p w14:paraId="1E916058" w14:textId="77777777" w:rsidR="00C75210" w:rsidRPr="00C75210" w:rsidRDefault="00C75210">
      <w:pPr>
        <w:numPr>
          <w:ilvl w:val="0"/>
          <w:numId w:val="164"/>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إدارة النقاش</w:t>
      </w:r>
      <w:r w:rsidRPr="00C75210">
        <w:rPr>
          <w:rFonts w:ascii="Sakkal Majalla" w:eastAsia="Times New Roman" w:hAnsi="Sakkal Majalla" w:hint="cs"/>
          <w:b/>
          <w:bCs/>
          <w:color w:val="auto"/>
          <w:sz w:val="36"/>
          <w:szCs w:val="36"/>
          <w:lang w:val="en-GB" w:eastAsia="en-GB"/>
        </w:rPr>
        <w:t xml:space="preserve">. </w:t>
      </w:r>
    </w:p>
    <w:p w14:paraId="3FF695AE" w14:textId="3C7D8AD7" w:rsidR="00C75210" w:rsidRPr="00C75210" w:rsidRDefault="00C75210">
      <w:pPr>
        <w:numPr>
          <w:ilvl w:val="0"/>
          <w:numId w:val="164"/>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الوصول إلى قرار جماعي</w:t>
      </w:r>
      <w:r w:rsidRPr="00C75210">
        <w:rPr>
          <w:rFonts w:ascii="Sakkal Majalla" w:eastAsia="Times New Roman" w:hAnsi="Sakkal Majalla" w:hint="cs"/>
          <w:b/>
          <w:bCs/>
          <w:color w:val="auto"/>
          <w:sz w:val="36"/>
          <w:szCs w:val="36"/>
          <w:lang w:val="en-GB" w:eastAsia="en-GB"/>
        </w:rPr>
        <w:t xml:space="preserve">. </w:t>
      </w:r>
    </w:p>
    <w:p w14:paraId="71D90E46" w14:textId="77777777" w:rsidR="00C75210" w:rsidRPr="00C75210" w:rsidRDefault="00C75210" w:rsidP="00C75210">
      <w:pPr>
        <w:spacing w:before="100" w:beforeAutospacing="1" w:after="100" w:afterAutospacing="1" w:line="240" w:lineRule="auto"/>
        <w:jc w:val="center"/>
        <w:outlineLvl w:val="0"/>
        <w:rPr>
          <w:rFonts w:ascii="Sakkal Majalla" w:eastAsia="Times New Roman" w:hAnsi="Sakkal Majalla"/>
          <w:b/>
          <w:bCs/>
          <w:color w:val="006666"/>
          <w:kern w:val="36"/>
          <w:sz w:val="44"/>
          <w:szCs w:val="44"/>
          <w:lang w:val="en-GB" w:eastAsia="en-GB"/>
        </w:rPr>
      </w:pPr>
      <w:r w:rsidRPr="00C75210">
        <w:rPr>
          <w:rFonts w:ascii="Sakkal Majalla" w:eastAsia="Times New Roman" w:hAnsi="Sakkal Majalla" w:hint="cs"/>
          <w:b/>
          <w:bCs/>
          <w:color w:val="006666"/>
          <w:kern w:val="36"/>
          <w:sz w:val="44"/>
          <w:szCs w:val="44"/>
          <w:rtl/>
          <w:lang w:val="en-GB" w:eastAsia="en-GB"/>
        </w:rPr>
        <w:t>ثانياً: تطبيق مهارات الحوار والإقناع</w:t>
      </w:r>
    </w:p>
    <w:p w14:paraId="00266BD5"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يُعتبر الحوار والإقناع من أهم المهارات التي يحتاجها العاملون في مختلف المستويات الوظيفية، حيث تعتمد بيئة العمل الحديثة على التعاون والتفاوض والتأثير الإيجابي في الآخرين لتحقيق الأهداف المشتركة</w:t>
      </w:r>
      <w:r w:rsidRPr="00C75210">
        <w:rPr>
          <w:rFonts w:ascii="Sakkal Majalla" w:eastAsia="Times New Roman" w:hAnsi="Sakkal Majalla" w:hint="cs"/>
          <w:b/>
          <w:bCs/>
          <w:color w:val="auto"/>
          <w:sz w:val="36"/>
          <w:szCs w:val="36"/>
          <w:lang w:val="en-GB" w:eastAsia="en-GB"/>
        </w:rPr>
        <w:t>.</w:t>
      </w:r>
    </w:p>
    <w:p w14:paraId="6978F24F" w14:textId="64BDD802"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ويهدف التدريب العملي على الحوار والإقناع إلى تحويل المعرفة النظرية إلى سلوك فعلي يمكن ممارسته في الاجتماعات والنقاشات والمفاوضات اليومية</w:t>
      </w:r>
      <w:r w:rsidRPr="00C75210">
        <w:rPr>
          <w:rFonts w:ascii="Sakkal Majalla" w:eastAsia="Times New Roman" w:hAnsi="Sakkal Majalla" w:hint="cs"/>
          <w:b/>
          <w:bCs/>
          <w:color w:val="auto"/>
          <w:sz w:val="36"/>
          <w:szCs w:val="36"/>
          <w:lang w:val="en-GB" w:eastAsia="en-GB"/>
        </w:rPr>
        <w:t>.</w:t>
      </w:r>
    </w:p>
    <w:p w14:paraId="5FF4AA59"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C00000"/>
          <w:sz w:val="36"/>
          <w:szCs w:val="36"/>
          <w:lang w:val="en-GB" w:eastAsia="en-GB"/>
        </w:rPr>
      </w:pPr>
      <w:r w:rsidRPr="00C75210">
        <w:rPr>
          <w:rFonts w:ascii="Sakkal Majalla" w:eastAsia="Times New Roman" w:hAnsi="Sakkal Majalla" w:hint="cs"/>
          <w:b/>
          <w:bCs/>
          <w:color w:val="C00000"/>
          <w:sz w:val="36"/>
          <w:szCs w:val="36"/>
          <w:rtl/>
          <w:lang w:val="en-GB" w:eastAsia="en-GB"/>
        </w:rPr>
        <w:t>مفهوم الحوار المهني</w:t>
      </w:r>
    </w:p>
    <w:p w14:paraId="4837F684"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الحوار المهني هو</w:t>
      </w:r>
      <w:r w:rsidRPr="00C75210">
        <w:rPr>
          <w:rFonts w:ascii="Sakkal Majalla" w:eastAsia="Times New Roman" w:hAnsi="Sakkal Majalla" w:hint="cs"/>
          <w:b/>
          <w:bCs/>
          <w:color w:val="auto"/>
          <w:sz w:val="36"/>
          <w:szCs w:val="36"/>
          <w:lang w:val="en-GB" w:eastAsia="en-GB"/>
        </w:rPr>
        <w:t>:</w:t>
      </w:r>
    </w:p>
    <w:p w14:paraId="5E542B14" w14:textId="048279ED"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lang w:val="en-GB" w:eastAsia="en-GB"/>
        </w:rPr>
        <w:t>"</w:t>
      </w:r>
      <w:r w:rsidRPr="00C75210">
        <w:rPr>
          <w:rFonts w:ascii="Sakkal Majalla" w:eastAsia="Times New Roman" w:hAnsi="Sakkal Majalla" w:hint="cs"/>
          <w:b/>
          <w:bCs/>
          <w:color w:val="auto"/>
          <w:sz w:val="36"/>
          <w:szCs w:val="36"/>
          <w:rtl/>
          <w:lang w:val="en-GB" w:eastAsia="en-GB"/>
        </w:rPr>
        <w:t>عملية تبادل الأفكار والآراء والمعلومات بين طرفين أو أكثر بطريقة منظمة ومحترمة بهدف الوصول إلى فهم أو اتفاق أو حل معين</w:t>
      </w:r>
      <w:r w:rsidRPr="00C75210">
        <w:rPr>
          <w:rFonts w:ascii="Sakkal Majalla" w:eastAsia="Times New Roman" w:hAnsi="Sakkal Majalla" w:hint="cs"/>
          <w:b/>
          <w:bCs/>
          <w:color w:val="auto"/>
          <w:sz w:val="36"/>
          <w:szCs w:val="36"/>
          <w:lang w:val="en-GB" w:eastAsia="en-GB"/>
        </w:rPr>
        <w:t>."</w:t>
      </w:r>
    </w:p>
    <w:p w14:paraId="5E058238"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C00000"/>
          <w:sz w:val="36"/>
          <w:szCs w:val="36"/>
          <w:lang w:val="en-GB" w:eastAsia="en-GB"/>
        </w:rPr>
      </w:pPr>
      <w:r w:rsidRPr="00C75210">
        <w:rPr>
          <w:rFonts w:ascii="Sakkal Majalla" w:eastAsia="Times New Roman" w:hAnsi="Sakkal Majalla" w:hint="cs"/>
          <w:b/>
          <w:bCs/>
          <w:color w:val="C00000"/>
          <w:sz w:val="36"/>
          <w:szCs w:val="36"/>
          <w:rtl/>
          <w:lang w:val="en-GB" w:eastAsia="en-GB"/>
        </w:rPr>
        <w:t>مفهوم الإقناع المهني</w:t>
      </w:r>
    </w:p>
    <w:p w14:paraId="14618406"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الإقناع المهني هو</w:t>
      </w:r>
      <w:r w:rsidRPr="00C75210">
        <w:rPr>
          <w:rFonts w:ascii="Sakkal Majalla" w:eastAsia="Times New Roman" w:hAnsi="Sakkal Majalla" w:hint="cs"/>
          <w:b/>
          <w:bCs/>
          <w:color w:val="auto"/>
          <w:sz w:val="36"/>
          <w:szCs w:val="36"/>
          <w:lang w:val="en-GB" w:eastAsia="en-GB"/>
        </w:rPr>
        <w:t>:</w:t>
      </w:r>
    </w:p>
    <w:p w14:paraId="719CF780" w14:textId="4782E17D"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lang w:val="en-GB" w:eastAsia="en-GB"/>
        </w:rPr>
        <w:lastRenderedPageBreak/>
        <w:t>"</w:t>
      </w:r>
      <w:r w:rsidRPr="00C75210">
        <w:rPr>
          <w:rFonts w:ascii="Sakkal Majalla" w:eastAsia="Times New Roman" w:hAnsi="Sakkal Majalla" w:hint="cs"/>
          <w:b/>
          <w:bCs/>
          <w:color w:val="auto"/>
          <w:sz w:val="36"/>
          <w:szCs w:val="36"/>
          <w:rtl/>
          <w:lang w:val="en-GB" w:eastAsia="en-GB"/>
        </w:rPr>
        <w:t>القدرة على التأثير الإيجابي في الآخرين وتوجيههم نحو تبني فكرة أو قرار أو سلوك معين من خلال استخدام الأدلة والمنطق والتواصل الفعال</w:t>
      </w:r>
      <w:r w:rsidRPr="00C75210">
        <w:rPr>
          <w:rFonts w:ascii="Sakkal Majalla" w:eastAsia="Times New Roman" w:hAnsi="Sakkal Majalla" w:hint="cs"/>
          <w:b/>
          <w:bCs/>
          <w:color w:val="auto"/>
          <w:sz w:val="36"/>
          <w:szCs w:val="36"/>
          <w:lang w:val="en-GB" w:eastAsia="en-GB"/>
        </w:rPr>
        <w:t>."</w:t>
      </w:r>
    </w:p>
    <w:p w14:paraId="2DCFCCA2"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تمرين تطبيقي</w:t>
      </w:r>
      <w:r w:rsidRPr="00C75210">
        <w:rPr>
          <w:rFonts w:ascii="Sakkal Majalla" w:eastAsia="Times New Roman" w:hAnsi="Sakkal Majalla" w:hint="cs"/>
          <w:b/>
          <w:bCs/>
          <w:color w:val="auto"/>
          <w:sz w:val="36"/>
          <w:szCs w:val="36"/>
          <w:lang w:val="en-GB" w:eastAsia="en-GB"/>
        </w:rPr>
        <w:t xml:space="preserve"> (1)</w:t>
      </w:r>
    </w:p>
    <w:p w14:paraId="17EA2252"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عنوان التمرين</w:t>
      </w:r>
    </w:p>
    <w:p w14:paraId="0C335180"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إقناع الإدارة بفكرة جديدة</w:t>
      </w:r>
      <w:r w:rsidRPr="00C75210">
        <w:rPr>
          <w:rFonts w:ascii="Sakkal Majalla" w:eastAsia="Times New Roman" w:hAnsi="Sakkal Majalla" w:hint="cs"/>
          <w:b/>
          <w:bCs/>
          <w:color w:val="auto"/>
          <w:sz w:val="36"/>
          <w:szCs w:val="36"/>
          <w:lang w:val="en-GB" w:eastAsia="en-GB"/>
        </w:rPr>
        <w:t>.</w:t>
      </w:r>
    </w:p>
    <w:p w14:paraId="27CA4756"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السيناريو</w:t>
      </w:r>
    </w:p>
    <w:p w14:paraId="161F6BB0"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لدى الموظف فكرة لتطوير إجراءات العمل ويرغب في إقناع الإدارة بتطبيقها</w:t>
      </w:r>
      <w:r w:rsidRPr="00C75210">
        <w:rPr>
          <w:rFonts w:ascii="Sakkal Majalla" w:eastAsia="Times New Roman" w:hAnsi="Sakkal Majalla" w:hint="cs"/>
          <w:b/>
          <w:bCs/>
          <w:color w:val="auto"/>
          <w:sz w:val="36"/>
          <w:szCs w:val="36"/>
          <w:lang w:val="en-GB" w:eastAsia="en-GB"/>
        </w:rPr>
        <w:t>.</w:t>
      </w:r>
    </w:p>
    <w:p w14:paraId="4E72F051"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المطلوب</w:t>
      </w:r>
    </w:p>
    <w:p w14:paraId="2A7A21CD" w14:textId="77777777" w:rsidR="00C75210" w:rsidRPr="00C75210" w:rsidRDefault="00C75210">
      <w:pPr>
        <w:numPr>
          <w:ilvl w:val="0"/>
          <w:numId w:val="165"/>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عرض المشكلة الحالية</w:t>
      </w:r>
      <w:r w:rsidRPr="00C75210">
        <w:rPr>
          <w:rFonts w:ascii="Sakkal Majalla" w:eastAsia="Times New Roman" w:hAnsi="Sakkal Majalla" w:hint="cs"/>
          <w:b/>
          <w:bCs/>
          <w:color w:val="auto"/>
          <w:sz w:val="36"/>
          <w:szCs w:val="36"/>
          <w:lang w:val="en-GB" w:eastAsia="en-GB"/>
        </w:rPr>
        <w:t xml:space="preserve">. </w:t>
      </w:r>
    </w:p>
    <w:p w14:paraId="2A6F8F2A" w14:textId="77777777" w:rsidR="00C75210" w:rsidRPr="00C75210" w:rsidRDefault="00C75210">
      <w:pPr>
        <w:numPr>
          <w:ilvl w:val="0"/>
          <w:numId w:val="165"/>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توضيح الحل المقترح</w:t>
      </w:r>
      <w:r w:rsidRPr="00C75210">
        <w:rPr>
          <w:rFonts w:ascii="Sakkal Majalla" w:eastAsia="Times New Roman" w:hAnsi="Sakkal Majalla" w:hint="cs"/>
          <w:b/>
          <w:bCs/>
          <w:color w:val="auto"/>
          <w:sz w:val="36"/>
          <w:szCs w:val="36"/>
          <w:lang w:val="en-GB" w:eastAsia="en-GB"/>
        </w:rPr>
        <w:t xml:space="preserve">. </w:t>
      </w:r>
    </w:p>
    <w:p w14:paraId="14D401FF" w14:textId="77777777" w:rsidR="00C75210" w:rsidRPr="00C75210" w:rsidRDefault="00C75210">
      <w:pPr>
        <w:numPr>
          <w:ilvl w:val="0"/>
          <w:numId w:val="165"/>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شرح الفوائد</w:t>
      </w:r>
      <w:r w:rsidRPr="00C75210">
        <w:rPr>
          <w:rFonts w:ascii="Sakkal Majalla" w:eastAsia="Times New Roman" w:hAnsi="Sakkal Majalla" w:hint="cs"/>
          <w:b/>
          <w:bCs/>
          <w:color w:val="auto"/>
          <w:sz w:val="36"/>
          <w:szCs w:val="36"/>
          <w:lang w:val="en-GB" w:eastAsia="en-GB"/>
        </w:rPr>
        <w:t xml:space="preserve">. </w:t>
      </w:r>
    </w:p>
    <w:p w14:paraId="245D4EE8" w14:textId="77777777" w:rsidR="00C75210" w:rsidRPr="00C75210" w:rsidRDefault="00C75210">
      <w:pPr>
        <w:numPr>
          <w:ilvl w:val="0"/>
          <w:numId w:val="165"/>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الرد على الاعتراضات</w:t>
      </w:r>
      <w:r w:rsidRPr="00C75210">
        <w:rPr>
          <w:rFonts w:ascii="Sakkal Majalla" w:eastAsia="Times New Roman" w:hAnsi="Sakkal Majalla" w:hint="cs"/>
          <w:b/>
          <w:bCs/>
          <w:color w:val="auto"/>
          <w:sz w:val="36"/>
          <w:szCs w:val="36"/>
          <w:lang w:val="en-GB" w:eastAsia="en-GB"/>
        </w:rPr>
        <w:t xml:space="preserve">. </w:t>
      </w:r>
    </w:p>
    <w:p w14:paraId="2AA8E7C2"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المهارات المكتسبة</w:t>
      </w:r>
    </w:p>
    <w:p w14:paraId="2CCFD046" w14:textId="77777777" w:rsidR="00C75210" w:rsidRPr="00C75210" w:rsidRDefault="00C75210">
      <w:pPr>
        <w:numPr>
          <w:ilvl w:val="0"/>
          <w:numId w:val="166"/>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التفكير المنطقي</w:t>
      </w:r>
      <w:r w:rsidRPr="00C75210">
        <w:rPr>
          <w:rFonts w:ascii="Sakkal Majalla" w:eastAsia="Times New Roman" w:hAnsi="Sakkal Majalla" w:hint="cs"/>
          <w:b/>
          <w:bCs/>
          <w:color w:val="auto"/>
          <w:sz w:val="36"/>
          <w:szCs w:val="36"/>
          <w:lang w:val="en-GB" w:eastAsia="en-GB"/>
        </w:rPr>
        <w:t xml:space="preserve">. </w:t>
      </w:r>
    </w:p>
    <w:p w14:paraId="3B75DC41" w14:textId="77777777" w:rsidR="00C75210" w:rsidRPr="00C75210" w:rsidRDefault="00C75210">
      <w:pPr>
        <w:numPr>
          <w:ilvl w:val="0"/>
          <w:numId w:val="166"/>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العرض الفعال</w:t>
      </w:r>
      <w:r w:rsidRPr="00C75210">
        <w:rPr>
          <w:rFonts w:ascii="Sakkal Majalla" w:eastAsia="Times New Roman" w:hAnsi="Sakkal Majalla" w:hint="cs"/>
          <w:b/>
          <w:bCs/>
          <w:color w:val="auto"/>
          <w:sz w:val="36"/>
          <w:szCs w:val="36"/>
          <w:lang w:val="en-GB" w:eastAsia="en-GB"/>
        </w:rPr>
        <w:t xml:space="preserve">. </w:t>
      </w:r>
    </w:p>
    <w:p w14:paraId="24314520" w14:textId="585A9497" w:rsidR="00C75210" w:rsidRPr="00C75210" w:rsidRDefault="00C75210">
      <w:pPr>
        <w:numPr>
          <w:ilvl w:val="0"/>
          <w:numId w:val="166"/>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الإقناع المهني</w:t>
      </w:r>
      <w:r w:rsidRPr="00C75210">
        <w:rPr>
          <w:rFonts w:ascii="Sakkal Majalla" w:eastAsia="Times New Roman" w:hAnsi="Sakkal Majalla" w:hint="cs"/>
          <w:b/>
          <w:bCs/>
          <w:color w:val="auto"/>
          <w:sz w:val="36"/>
          <w:szCs w:val="36"/>
          <w:lang w:val="en-GB" w:eastAsia="en-GB"/>
        </w:rPr>
        <w:t xml:space="preserve">. </w:t>
      </w:r>
    </w:p>
    <w:p w14:paraId="11359A25"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تمرين تطبيقي</w:t>
      </w:r>
      <w:r w:rsidRPr="00C75210">
        <w:rPr>
          <w:rFonts w:ascii="Sakkal Majalla" w:eastAsia="Times New Roman" w:hAnsi="Sakkal Majalla" w:hint="cs"/>
          <w:b/>
          <w:bCs/>
          <w:color w:val="auto"/>
          <w:sz w:val="36"/>
          <w:szCs w:val="36"/>
          <w:lang w:val="en-GB" w:eastAsia="en-GB"/>
        </w:rPr>
        <w:t xml:space="preserve"> (2)</w:t>
      </w:r>
    </w:p>
    <w:p w14:paraId="506735C9"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عنوان التمرين</w:t>
      </w:r>
    </w:p>
    <w:p w14:paraId="228750A4"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إقناع زميل بالتعاون في مشروع</w:t>
      </w:r>
      <w:r w:rsidRPr="00C75210">
        <w:rPr>
          <w:rFonts w:ascii="Sakkal Majalla" w:eastAsia="Times New Roman" w:hAnsi="Sakkal Majalla" w:hint="cs"/>
          <w:b/>
          <w:bCs/>
          <w:color w:val="auto"/>
          <w:sz w:val="36"/>
          <w:szCs w:val="36"/>
          <w:lang w:val="en-GB" w:eastAsia="en-GB"/>
        </w:rPr>
        <w:t>.</w:t>
      </w:r>
    </w:p>
    <w:p w14:paraId="3C2D5747"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المطلوب</w:t>
      </w:r>
    </w:p>
    <w:p w14:paraId="327A255F"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lastRenderedPageBreak/>
        <w:t>استخدام أساليب الإقناع التالية</w:t>
      </w:r>
      <w:r w:rsidRPr="00C75210">
        <w:rPr>
          <w:rFonts w:ascii="Sakkal Majalla" w:eastAsia="Times New Roman" w:hAnsi="Sakkal Majalla" w:hint="cs"/>
          <w:b/>
          <w:bCs/>
          <w:color w:val="auto"/>
          <w:sz w:val="36"/>
          <w:szCs w:val="36"/>
          <w:lang w:val="en-GB" w:eastAsia="en-GB"/>
        </w:rPr>
        <w:t>:</w:t>
      </w:r>
    </w:p>
    <w:p w14:paraId="12F87A8B" w14:textId="77777777" w:rsidR="00C75210" w:rsidRPr="00C75210" w:rsidRDefault="00C75210">
      <w:pPr>
        <w:numPr>
          <w:ilvl w:val="0"/>
          <w:numId w:val="167"/>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التركيز على الفوائد المشتركة</w:t>
      </w:r>
      <w:r w:rsidRPr="00C75210">
        <w:rPr>
          <w:rFonts w:ascii="Sakkal Majalla" w:eastAsia="Times New Roman" w:hAnsi="Sakkal Majalla" w:hint="cs"/>
          <w:b/>
          <w:bCs/>
          <w:color w:val="auto"/>
          <w:sz w:val="36"/>
          <w:szCs w:val="36"/>
          <w:lang w:val="en-GB" w:eastAsia="en-GB"/>
        </w:rPr>
        <w:t xml:space="preserve">. </w:t>
      </w:r>
    </w:p>
    <w:p w14:paraId="6181CF7B" w14:textId="77777777" w:rsidR="00C75210" w:rsidRPr="00C75210" w:rsidRDefault="00C75210">
      <w:pPr>
        <w:numPr>
          <w:ilvl w:val="0"/>
          <w:numId w:val="167"/>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الاستماع للاعتراضات</w:t>
      </w:r>
      <w:r w:rsidRPr="00C75210">
        <w:rPr>
          <w:rFonts w:ascii="Sakkal Majalla" w:eastAsia="Times New Roman" w:hAnsi="Sakkal Majalla" w:hint="cs"/>
          <w:b/>
          <w:bCs/>
          <w:color w:val="auto"/>
          <w:sz w:val="36"/>
          <w:szCs w:val="36"/>
          <w:lang w:val="en-GB" w:eastAsia="en-GB"/>
        </w:rPr>
        <w:t xml:space="preserve">. </w:t>
      </w:r>
    </w:p>
    <w:p w14:paraId="4C01893C" w14:textId="77777777" w:rsidR="00C75210" w:rsidRPr="00C75210" w:rsidRDefault="00C75210">
      <w:pPr>
        <w:numPr>
          <w:ilvl w:val="0"/>
          <w:numId w:val="167"/>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بناء الثقة</w:t>
      </w:r>
      <w:r w:rsidRPr="00C75210">
        <w:rPr>
          <w:rFonts w:ascii="Sakkal Majalla" w:eastAsia="Times New Roman" w:hAnsi="Sakkal Majalla" w:hint="cs"/>
          <w:b/>
          <w:bCs/>
          <w:color w:val="auto"/>
          <w:sz w:val="36"/>
          <w:szCs w:val="36"/>
          <w:lang w:val="en-GB" w:eastAsia="en-GB"/>
        </w:rPr>
        <w:t xml:space="preserve">. </w:t>
      </w:r>
    </w:p>
    <w:p w14:paraId="36802914" w14:textId="5EF417AE" w:rsidR="00C75210" w:rsidRPr="00C75210" w:rsidRDefault="00C75210">
      <w:pPr>
        <w:numPr>
          <w:ilvl w:val="0"/>
          <w:numId w:val="167"/>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استخدام الأدلة الواقعية</w:t>
      </w:r>
      <w:r w:rsidRPr="00C75210">
        <w:rPr>
          <w:rFonts w:ascii="Sakkal Majalla" w:eastAsia="Times New Roman" w:hAnsi="Sakkal Majalla" w:hint="cs"/>
          <w:b/>
          <w:bCs/>
          <w:color w:val="auto"/>
          <w:sz w:val="36"/>
          <w:szCs w:val="36"/>
          <w:lang w:val="en-GB" w:eastAsia="en-GB"/>
        </w:rPr>
        <w:t xml:space="preserve">. </w:t>
      </w:r>
    </w:p>
    <w:p w14:paraId="6DB4AA52"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C00000"/>
          <w:sz w:val="36"/>
          <w:szCs w:val="36"/>
          <w:lang w:val="en-GB" w:eastAsia="en-GB"/>
        </w:rPr>
      </w:pPr>
      <w:r w:rsidRPr="00C75210">
        <w:rPr>
          <w:rFonts w:ascii="Sakkal Majalla" w:eastAsia="Times New Roman" w:hAnsi="Sakkal Majalla" w:hint="cs"/>
          <w:b/>
          <w:bCs/>
          <w:color w:val="C00000"/>
          <w:sz w:val="36"/>
          <w:szCs w:val="36"/>
          <w:rtl/>
          <w:lang w:val="en-GB" w:eastAsia="en-GB"/>
        </w:rPr>
        <w:t>عناصر الحوار الناجح أثناء التطبيق</w:t>
      </w:r>
    </w:p>
    <w:p w14:paraId="46F7059F"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الاستماع</w:t>
      </w:r>
    </w:p>
    <w:p w14:paraId="0D9F8C17"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فهم وجهة نظر الطرف الآخر</w:t>
      </w:r>
      <w:r w:rsidRPr="00C75210">
        <w:rPr>
          <w:rFonts w:ascii="Sakkal Majalla" w:eastAsia="Times New Roman" w:hAnsi="Sakkal Majalla" w:hint="cs"/>
          <w:b/>
          <w:bCs/>
          <w:color w:val="auto"/>
          <w:sz w:val="36"/>
          <w:szCs w:val="36"/>
          <w:lang w:val="en-GB" w:eastAsia="en-GB"/>
        </w:rPr>
        <w:t>.</w:t>
      </w:r>
    </w:p>
    <w:p w14:paraId="3CCE1457"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الاحترام</w:t>
      </w:r>
    </w:p>
    <w:p w14:paraId="48EF1A1B"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تجنب النقد الشخصي</w:t>
      </w:r>
      <w:r w:rsidRPr="00C75210">
        <w:rPr>
          <w:rFonts w:ascii="Sakkal Majalla" w:eastAsia="Times New Roman" w:hAnsi="Sakkal Majalla" w:hint="cs"/>
          <w:b/>
          <w:bCs/>
          <w:color w:val="auto"/>
          <w:sz w:val="36"/>
          <w:szCs w:val="36"/>
          <w:lang w:val="en-GB" w:eastAsia="en-GB"/>
        </w:rPr>
        <w:t>.</w:t>
      </w:r>
    </w:p>
    <w:p w14:paraId="17C9691C"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الوضوح</w:t>
      </w:r>
    </w:p>
    <w:p w14:paraId="24D20ED8"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تقديم الأفكار بشكل مفهوم</w:t>
      </w:r>
      <w:r w:rsidRPr="00C75210">
        <w:rPr>
          <w:rFonts w:ascii="Sakkal Majalla" w:eastAsia="Times New Roman" w:hAnsi="Sakkal Majalla" w:hint="cs"/>
          <w:b/>
          <w:bCs/>
          <w:color w:val="auto"/>
          <w:sz w:val="36"/>
          <w:szCs w:val="36"/>
          <w:lang w:val="en-GB" w:eastAsia="en-GB"/>
        </w:rPr>
        <w:t>.</w:t>
      </w:r>
    </w:p>
    <w:p w14:paraId="29904CBC"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المرونة</w:t>
      </w:r>
    </w:p>
    <w:p w14:paraId="1FDCA117"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الاستعداد لتعديل بعض المواقف</w:t>
      </w:r>
      <w:r w:rsidRPr="00C75210">
        <w:rPr>
          <w:rFonts w:ascii="Sakkal Majalla" w:eastAsia="Times New Roman" w:hAnsi="Sakkal Majalla" w:hint="cs"/>
          <w:b/>
          <w:bCs/>
          <w:color w:val="auto"/>
          <w:sz w:val="36"/>
          <w:szCs w:val="36"/>
          <w:lang w:val="en-GB" w:eastAsia="en-GB"/>
        </w:rPr>
        <w:t>.</w:t>
      </w:r>
    </w:p>
    <w:p w14:paraId="6E1CAC32"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التركيز على الهدف</w:t>
      </w:r>
    </w:p>
    <w:p w14:paraId="5D06E6E2"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عدم الانحراف عن موضوع النقاش</w:t>
      </w:r>
      <w:r w:rsidRPr="00C75210">
        <w:rPr>
          <w:rFonts w:ascii="Sakkal Majalla" w:eastAsia="Times New Roman" w:hAnsi="Sakkal Majalla" w:hint="cs"/>
          <w:b/>
          <w:bCs/>
          <w:color w:val="auto"/>
          <w:sz w:val="36"/>
          <w:szCs w:val="36"/>
          <w:lang w:val="en-GB" w:eastAsia="en-GB"/>
        </w:rPr>
        <w:t>.</w:t>
      </w:r>
    </w:p>
    <w:p w14:paraId="6CD45B84" w14:textId="553D65B8" w:rsidR="00C75210" w:rsidRDefault="00C75210" w:rsidP="00C75210">
      <w:pPr>
        <w:spacing w:line="240" w:lineRule="auto"/>
        <w:jc w:val="left"/>
        <w:rPr>
          <w:rFonts w:ascii="Sakkal Majalla" w:eastAsia="Times New Roman" w:hAnsi="Sakkal Majalla"/>
          <w:b/>
          <w:bCs/>
          <w:color w:val="auto"/>
          <w:sz w:val="36"/>
          <w:szCs w:val="36"/>
          <w:rtl/>
          <w:lang w:val="en-GB" w:eastAsia="en-GB"/>
        </w:rPr>
      </w:pPr>
    </w:p>
    <w:p w14:paraId="18C284C9" w14:textId="77777777" w:rsidR="00C75210" w:rsidRPr="00C75210" w:rsidRDefault="00C75210" w:rsidP="00C75210">
      <w:pPr>
        <w:spacing w:line="240" w:lineRule="auto"/>
        <w:jc w:val="left"/>
        <w:rPr>
          <w:rFonts w:ascii="Sakkal Majalla" w:eastAsia="Times New Roman" w:hAnsi="Sakkal Majalla"/>
          <w:b/>
          <w:bCs/>
          <w:color w:val="auto"/>
          <w:sz w:val="36"/>
          <w:szCs w:val="36"/>
          <w:lang w:val="en-GB" w:eastAsia="en-GB"/>
        </w:rPr>
      </w:pPr>
    </w:p>
    <w:p w14:paraId="29C7DAFA" w14:textId="77777777" w:rsidR="00C75210" w:rsidRPr="00C75210" w:rsidRDefault="00C75210" w:rsidP="00C75210">
      <w:pPr>
        <w:spacing w:before="100" w:beforeAutospacing="1" w:after="100" w:afterAutospacing="1" w:line="240" w:lineRule="auto"/>
        <w:jc w:val="center"/>
        <w:outlineLvl w:val="0"/>
        <w:rPr>
          <w:rFonts w:ascii="Sakkal Majalla" w:eastAsia="Times New Roman" w:hAnsi="Sakkal Majalla"/>
          <w:b/>
          <w:bCs/>
          <w:color w:val="006666"/>
          <w:kern w:val="36"/>
          <w:sz w:val="44"/>
          <w:szCs w:val="44"/>
          <w:lang w:val="en-GB" w:eastAsia="en-GB"/>
        </w:rPr>
      </w:pPr>
      <w:r w:rsidRPr="00C75210">
        <w:rPr>
          <w:rFonts w:ascii="Sakkal Majalla" w:eastAsia="Times New Roman" w:hAnsi="Sakkal Majalla" w:hint="cs"/>
          <w:b/>
          <w:bCs/>
          <w:color w:val="006666"/>
          <w:kern w:val="36"/>
          <w:sz w:val="44"/>
          <w:szCs w:val="44"/>
          <w:rtl/>
          <w:lang w:val="en-GB" w:eastAsia="en-GB"/>
        </w:rPr>
        <w:t>ثالثاً: معالجة حالات سوء التواصل</w:t>
      </w:r>
    </w:p>
    <w:p w14:paraId="732884C1"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lastRenderedPageBreak/>
        <w:t>مقدمة</w:t>
      </w:r>
    </w:p>
    <w:p w14:paraId="7479DB71"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يُعد سوء التواصل من أكثر الأسباب التي تؤدي إلى المشكلات التنظيمية والخلافات وضعف الإنتاجية داخل المؤسسات. وغالبًا لا تكون المشكلة في الأشخاص أنفسهم، بل في طريقة نقل المعلومات أو تفسيرها أو فهمها</w:t>
      </w:r>
      <w:r w:rsidRPr="00C75210">
        <w:rPr>
          <w:rFonts w:ascii="Sakkal Majalla" w:eastAsia="Times New Roman" w:hAnsi="Sakkal Majalla" w:hint="cs"/>
          <w:b/>
          <w:bCs/>
          <w:color w:val="auto"/>
          <w:sz w:val="36"/>
          <w:szCs w:val="36"/>
          <w:lang w:val="en-GB" w:eastAsia="en-GB"/>
        </w:rPr>
        <w:t>.</w:t>
      </w:r>
    </w:p>
    <w:p w14:paraId="35B55665" w14:textId="6046826F"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وتساعد دراسة حالات سوء التواصل على اكتشاف الأسباب الحقيقية للمشكلة وتطوير حلول فعالة تمنع تكرارها</w:t>
      </w:r>
      <w:r w:rsidRPr="00C75210">
        <w:rPr>
          <w:rFonts w:ascii="Sakkal Majalla" w:eastAsia="Times New Roman" w:hAnsi="Sakkal Majalla" w:hint="cs"/>
          <w:b/>
          <w:bCs/>
          <w:color w:val="auto"/>
          <w:sz w:val="36"/>
          <w:szCs w:val="36"/>
          <w:lang w:val="en-GB" w:eastAsia="en-GB"/>
        </w:rPr>
        <w:t>.</w:t>
      </w:r>
    </w:p>
    <w:p w14:paraId="08C03BA9"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مفهوم سوء التواصل</w:t>
      </w:r>
    </w:p>
    <w:p w14:paraId="51BD7A24"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هو</w:t>
      </w:r>
      <w:r w:rsidRPr="00C75210">
        <w:rPr>
          <w:rFonts w:ascii="Sakkal Majalla" w:eastAsia="Times New Roman" w:hAnsi="Sakkal Majalla" w:hint="cs"/>
          <w:b/>
          <w:bCs/>
          <w:color w:val="auto"/>
          <w:sz w:val="36"/>
          <w:szCs w:val="36"/>
          <w:lang w:val="en-GB" w:eastAsia="en-GB"/>
        </w:rPr>
        <w:t>:</w:t>
      </w:r>
    </w:p>
    <w:p w14:paraId="6D03964F"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lang w:val="en-GB" w:eastAsia="en-GB"/>
        </w:rPr>
        <w:t>"</w:t>
      </w:r>
      <w:r w:rsidRPr="00C75210">
        <w:rPr>
          <w:rFonts w:ascii="Sakkal Majalla" w:eastAsia="Times New Roman" w:hAnsi="Sakkal Majalla" w:hint="cs"/>
          <w:b/>
          <w:bCs/>
          <w:color w:val="auto"/>
          <w:sz w:val="36"/>
          <w:szCs w:val="36"/>
          <w:rtl/>
          <w:lang w:val="en-GB" w:eastAsia="en-GB"/>
        </w:rPr>
        <w:t>حدوث خلل في عملية نقل أو استقبال أو تفسير الرسائل يؤدي إلى فهم غير صحيح للمعلومات أو الأهداف</w:t>
      </w:r>
      <w:r w:rsidRPr="00C75210">
        <w:rPr>
          <w:rFonts w:ascii="Sakkal Majalla" w:eastAsia="Times New Roman" w:hAnsi="Sakkal Majalla" w:hint="cs"/>
          <w:b/>
          <w:bCs/>
          <w:color w:val="auto"/>
          <w:sz w:val="36"/>
          <w:szCs w:val="36"/>
          <w:lang w:val="en-GB" w:eastAsia="en-GB"/>
        </w:rPr>
        <w:t>."</w:t>
      </w:r>
    </w:p>
    <w:p w14:paraId="3DAA4FBB" w14:textId="0C06B412" w:rsidR="00C75210" w:rsidRPr="00C75210" w:rsidRDefault="00C75210" w:rsidP="00C75210">
      <w:pPr>
        <w:spacing w:line="240" w:lineRule="auto"/>
        <w:jc w:val="left"/>
        <w:rPr>
          <w:rFonts w:ascii="Sakkal Majalla" w:eastAsia="Times New Roman" w:hAnsi="Sakkal Majalla"/>
          <w:b/>
          <w:bCs/>
          <w:color w:val="auto"/>
          <w:sz w:val="36"/>
          <w:szCs w:val="36"/>
          <w:lang w:val="en-GB" w:eastAsia="en-GB"/>
        </w:rPr>
      </w:pPr>
    </w:p>
    <w:p w14:paraId="49C19CAA"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أسباب سوء التواصل</w:t>
      </w:r>
    </w:p>
    <w:p w14:paraId="23A3F688"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الرسائل غير الواضحة</w:t>
      </w:r>
    </w:p>
    <w:p w14:paraId="643591E7"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الغموض يؤدي إلى تفسيرات مختلفة</w:t>
      </w:r>
      <w:r w:rsidRPr="00C75210">
        <w:rPr>
          <w:rFonts w:ascii="Sakkal Majalla" w:eastAsia="Times New Roman" w:hAnsi="Sakkal Majalla" w:hint="cs"/>
          <w:b/>
          <w:bCs/>
          <w:color w:val="auto"/>
          <w:sz w:val="36"/>
          <w:szCs w:val="36"/>
          <w:lang w:val="en-GB" w:eastAsia="en-GB"/>
        </w:rPr>
        <w:t>.</w:t>
      </w:r>
    </w:p>
    <w:p w14:paraId="762B243B"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ضعف الاستماع</w:t>
      </w:r>
    </w:p>
    <w:p w14:paraId="7019D90D"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عدم التركيز أثناء استقبال الرسالة</w:t>
      </w:r>
      <w:r w:rsidRPr="00C75210">
        <w:rPr>
          <w:rFonts w:ascii="Sakkal Majalla" w:eastAsia="Times New Roman" w:hAnsi="Sakkal Majalla" w:hint="cs"/>
          <w:b/>
          <w:bCs/>
          <w:color w:val="auto"/>
          <w:sz w:val="36"/>
          <w:szCs w:val="36"/>
          <w:lang w:val="en-GB" w:eastAsia="en-GB"/>
        </w:rPr>
        <w:t>.</w:t>
      </w:r>
    </w:p>
    <w:p w14:paraId="2AA8BE09"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الافتراضات المسبقة</w:t>
      </w:r>
    </w:p>
    <w:p w14:paraId="268F31EB"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توقع المعنى دون التحقق منه</w:t>
      </w:r>
      <w:r w:rsidRPr="00C75210">
        <w:rPr>
          <w:rFonts w:ascii="Sakkal Majalla" w:eastAsia="Times New Roman" w:hAnsi="Sakkal Majalla" w:hint="cs"/>
          <w:b/>
          <w:bCs/>
          <w:color w:val="auto"/>
          <w:sz w:val="36"/>
          <w:szCs w:val="36"/>
          <w:lang w:val="en-GB" w:eastAsia="en-GB"/>
        </w:rPr>
        <w:t>.</w:t>
      </w:r>
    </w:p>
    <w:p w14:paraId="5E7AC542"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اختلاف الخلفيات</w:t>
      </w:r>
    </w:p>
    <w:p w14:paraId="26EE5A5B"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lastRenderedPageBreak/>
        <w:t>قد يفسر الأشخاص الرسائل بطرق مختلفة</w:t>
      </w:r>
      <w:r w:rsidRPr="00C75210">
        <w:rPr>
          <w:rFonts w:ascii="Sakkal Majalla" w:eastAsia="Times New Roman" w:hAnsi="Sakkal Majalla" w:hint="cs"/>
          <w:b/>
          <w:bCs/>
          <w:color w:val="auto"/>
          <w:sz w:val="36"/>
          <w:szCs w:val="36"/>
          <w:lang w:val="en-GB" w:eastAsia="en-GB"/>
        </w:rPr>
        <w:t>.</w:t>
      </w:r>
    </w:p>
    <w:p w14:paraId="210D25AF"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التواصل غير المكتمل</w:t>
      </w:r>
    </w:p>
    <w:p w14:paraId="106B6F23"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عدم تقديم جميع المعلومات المطلوبة</w:t>
      </w:r>
      <w:r w:rsidRPr="00C75210">
        <w:rPr>
          <w:rFonts w:ascii="Sakkal Majalla" w:eastAsia="Times New Roman" w:hAnsi="Sakkal Majalla" w:hint="cs"/>
          <w:b/>
          <w:bCs/>
          <w:color w:val="auto"/>
          <w:sz w:val="36"/>
          <w:szCs w:val="36"/>
          <w:lang w:val="en-GB" w:eastAsia="en-GB"/>
        </w:rPr>
        <w:t>.</w:t>
      </w:r>
    </w:p>
    <w:p w14:paraId="04934CEA" w14:textId="7836BE8C" w:rsidR="00C75210" w:rsidRPr="00C75210" w:rsidRDefault="00C75210" w:rsidP="00C75210">
      <w:pPr>
        <w:spacing w:line="240" w:lineRule="auto"/>
        <w:jc w:val="left"/>
        <w:rPr>
          <w:rFonts w:ascii="Sakkal Majalla" w:eastAsia="Times New Roman" w:hAnsi="Sakkal Majalla"/>
          <w:b/>
          <w:bCs/>
          <w:color w:val="auto"/>
          <w:sz w:val="36"/>
          <w:szCs w:val="36"/>
          <w:lang w:val="en-GB" w:eastAsia="en-GB"/>
        </w:rPr>
      </w:pPr>
    </w:p>
    <w:p w14:paraId="21FA4D27"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دراسة حالة</w:t>
      </w:r>
      <w:r w:rsidRPr="00C75210">
        <w:rPr>
          <w:rFonts w:ascii="Sakkal Majalla" w:eastAsia="Times New Roman" w:hAnsi="Sakkal Majalla" w:hint="cs"/>
          <w:b/>
          <w:bCs/>
          <w:color w:val="auto"/>
          <w:sz w:val="36"/>
          <w:szCs w:val="36"/>
          <w:lang w:val="en-GB" w:eastAsia="en-GB"/>
        </w:rPr>
        <w:t xml:space="preserve"> (1)</w:t>
      </w:r>
    </w:p>
    <w:p w14:paraId="1A6EA816"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الحالة</w:t>
      </w:r>
    </w:p>
    <w:p w14:paraId="22332272"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طلب المدير من الموظف إعداد تقرير "في أسرع وقت ممكن</w:t>
      </w:r>
      <w:r w:rsidRPr="00C75210">
        <w:rPr>
          <w:rFonts w:ascii="Sakkal Majalla" w:eastAsia="Times New Roman" w:hAnsi="Sakkal Majalla" w:hint="cs"/>
          <w:b/>
          <w:bCs/>
          <w:color w:val="auto"/>
          <w:sz w:val="36"/>
          <w:szCs w:val="36"/>
          <w:lang w:val="en-GB" w:eastAsia="en-GB"/>
        </w:rPr>
        <w:t>".</w:t>
      </w:r>
    </w:p>
    <w:p w14:paraId="1EBD29B6"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المشكلة</w:t>
      </w:r>
    </w:p>
    <w:p w14:paraId="59F5EABB"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الموظف فهم أن التقرير مطلوب خلال أسبوع</w:t>
      </w:r>
      <w:r w:rsidRPr="00C75210">
        <w:rPr>
          <w:rFonts w:ascii="Sakkal Majalla" w:eastAsia="Times New Roman" w:hAnsi="Sakkal Majalla" w:hint="cs"/>
          <w:b/>
          <w:bCs/>
          <w:color w:val="auto"/>
          <w:sz w:val="36"/>
          <w:szCs w:val="36"/>
          <w:lang w:val="en-GB" w:eastAsia="en-GB"/>
        </w:rPr>
        <w:t>.</w:t>
      </w:r>
    </w:p>
    <w:p w14:paraId="4A3AE9F1"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بينما المدير كان يقصد نهاية اليوم</w:t>
      </w:r>
      <w:r w:rsidRPr="00C75210">
        <w:rPr>
          <w:rFonts w:ascii="Sakkal Majalla" w:eastAsia="Times New Roman" w:hAnsi="Sakkal Majalla" w:hint="cs"/>
          <w:b/>
          <w:bCs/>
          <w:color w:val="auto"/>
          <w:sz w:val="36"/>
          <w:szCs w:val="36"/>
          <w:lang w:val="en-GB" w:eastAsia="en-GB"/>
        </w:rPr>
        <w:t>.</w:t>
      </w:r>
    </w:p>
    <w:p w14:paraId="512D8C81"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التحليل</w:t>
      </w:r>
    </w:p>
    <w:p w14:paraId="5B74156A" w14:textId="77777777" w:rsidR="00C75210" w:rsidRPr="00C75210" w:rsidRDefault="00C75210">
      <w:pPr>
        <w:numPr>
          <w:ilvl w:val="0"/>
          <w:numId w:val="168"/>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غموض الرسالة</w:t>
      </w:r>
      <w:r w:rsidRPr="00C75210">
        <w:rPr>
          <w:rFonts w:ascii="Sakkal Majalla" w:eastAsia="Times New Roman" w:hAnsi="Sakkal Majalla" w:hint="cs"/>
          <w:b/>
          <w:bCs/>
          <w:color w:val="auto"/>
          <w:sz w:val="36"/>
          <w:szCs w:val="36"/>
          <w:lang w:val="en-GB" w:eastAsia="en-GB"/>
        </w:rPr>
        <w:t xml:space="preserve">. </w:t>
      </w:r>
    </w:p>
    <w:p w14:paraId="0F667A92" w14:textId="77777777" w:rsidR="00C75210" w:rsidRPr="00C75210" w:rsidRDefault="00C75210">
      <w:pPr>
        <w:numPr>
          <w:ilvl w:val="0"/>
          <w:numId w:val="168"/>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عدم تحديد الموعد بدقة</w:t>
      </w:r>
      <w:r w:rsidRPr="00C75210">
        <w:rPr>
          <w:rFonts w:ascii="Sakkal Majalla" w:eastAsia="Times New Roman" w:hAnsi="Sakkal Majalla" w:hint="cs"/>
          <w:b/>
          <w:bCs/>
          <w:color w:val="auto"/>
          <w:sz w:val="36"/>
          <w:szCs w:val="36"/>
          <w:lang w:val="en-GB" w:eastAsia="en-GB"/>
        </w:rPr>
        <w:t xml:space="preserve">. </w:t>
      </w:r>
    </w:p>
    <w:p w14:paraId="6978FE91"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الحل</w:t>
      </w:r>
    </w:p>
    <w:p w14:paraId="61CADE1C"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استخدام عبارات واضحة مثل</w:t>
      </w:r>
      <w:r w:rsidRPr="00C75210">
        <w:rPr>
          <w:rFonts w:ascii="Sakkal Majalla" w:eastAsia="Times New Roman" w:hAnsi="Sakkal Majalla" w:hint="cs"/>
          <w:b/>
          <w:bCs/>
          <w:color w:val="auto"/>
          <w:sz w:val="36"/>
          <w:szCs w:val="36"/>
          <w:lang w:val="en-GB" w:eastAsia="en-GB"/>
        </w:rPr>
        <w:t>:</w:t>
      </w:r>
    </w:p>
    <w:p w14:paraId="3EB7C56B"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lang w:val="en-GB" w:eastAsia="en-GB"/>
        </w:rPr>
        <w:t>"</w:t>
      </w:r>
      <w:r w:rsidRPr="00C75210">
        <w:rPr>
          <w:rFonts w:ascii="Sakkal Majalla" w:eastAsia="Times New Roman" w:hAnsi="Sakkal Majalla" w:hint="cs"/>
          <w:b/>
          <w:bCs/>
          <w:color w:val="auto"/>
          <w:sz w:val="36"/>
          <w:szCs w:val="36"/>
          <w:rtl/>
          <w:lang w:val="en-GB" w:eastAsia="en-GB"/>
        </w:rPr>
        <w:t>يرجى تسليم التقرير اليوم الساعة 3 مساءً</w:t>
      </w:r>
      <w:r w:rsidRPr="00C75210">
        <w:rPr>
          <w:rFonts w:ascii="Sakkal Majalla" w:eastAsia="Times New Roman" w:hAnsi="Sakkal Majalla" w:hint="cs"/>
          <w:b/>
          <w:bCs/>
          <w:color w:val="auto"/>
          <w:sz w:val="36"/>
          <w:szCs w:val="36"/>
          <w:lang w:val="en-GB" w:eastAsia="en-GB"/>
        </w:rPr>
        <w:t>."</w:t>
      </w:r>
    </w:p>
    <w:p w14:paraId="2B1D6D45" w14:textId="673900E9" w:rsidR="00C75210" w:rsidRPr="00C75210" w:rsidRDefault="00C75210" w:rsidP="00C75210">
      <w:pPr>
        <w:spacing w:line="240" w:lineRule="auto"/>
        <w:jc w:val="left"/>
        <w:rPr>
          <w:rFonts w:ascii="Sakkal Majalla" w:eastAsia="Times New Roman" w:hAnsi="Sakkal Majalla"/>
          <w:b/>
          <w:bCs/>
          <w:color w:val="auto"/>
          <w:sz w:val="36"/>
          <w:szCs w:val="36"/>
          <w:lang w:val="en-GB" w:eastAsia="en-GB"/>
        </w:rPr>
      </w:pPr>
    </w:p>
    <w:p w14:paraId="22F5A9EA"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دراسة حالة</w:t>
      </w:r>
      <w:r w:rsidRPr="00C75210">
        <w:rPr>
          <w:rFonts w:ascii="Sakkal Majalla" w:eastAsia="Times New Roman" w:hAnsi="Sakkal Majalla" w:hint="cs"/>
          <w:b/>
          <w:bCs/>
          <w:color w:val="auto"/>
          <w:sz w:val="36"/>
          <w:szCs w:val="36"/>
          <w:lang w:val="en-GB" w:eastAsia="en-GB"/>
        </w:rPr>
        <w:t xml:space="preserve"> (2)</w:t>
      </w:r>
    </w:p>
    <w:p w14:paraId="4584322D"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lastRenderedPageBreak/>
        <w:t>الحالة</w:t>
      </w:r>
    </w:p>
    <w:p w14:paraId="7B85BCB7"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نشأ خلاف بين قسمين بسبب عدم وصول معلومات مهمة</w:t>
      </w:r>
      <w:r w:rsidRPr="00C75210">
        <w:rPr>
          <w:rFonts w:ascii="Sakkal Majalla" w:eastAsia="Times New Roman" w:hAnsi="Sakkal Majalla" w:hint="cs"/>
          <w:b/>
          <w:bCs/>
          <w:color w:val="auto"/>
          <w:sz w:val="36"/>
          <w:szCs w:val="36"/>
          <w:lang w:val="en-GB" w:eastAsia="en-GB"/>
        </w:rPr>
        <w:t>.</w:t>
      </w:r>
    </w:p>
    <w:p w14:paraId="54A5A68D"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الأسباب</w:t>
      </w:r>
    </w:p>
    <w:p w14:paraId="71F3429D" w14:textId="77777777" w:rsidR="00C75210" w:rsidRPr="00C75210" w:rsidRDefault="00C75210">
      <w:pPr>
        <w:numPr>
          <w:ilvl w:val="0"/>
          <w:numId w:val="169"/>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الاعتماد على التواصل الشفهي فقط</w:t>
      </w:r>
      <w:r w:rsidRPr="00C75210">
        <w:rPr>
          <w:rFonts w:ascii="Sakkal Majalla" w:eastAsia="Times New Roman" w:hAnsi="Sakkal Majalla" w:hint="cs"/>
          <w:b/>
          <w:bCs/>
          <w:color w:val="auto"/>
          <w:sz w:val="36"/>
          <w:szCs w:val="36"/>
          <w:lang w:val="en-GB" w:eastAsia="en-GB"/>
        </w:rPr>
        <w:t xml:space="preserve">. </w:t>
      </w:r>
    </w:p>
    <w:p w14:paraId="1C4F879C" w14:textId="77777777" w:rsidR="00C75210" w:rsidRPr="00C75210" w:rsidRDefault="00C75210">
      <w:pPr>
        <w:numPr>
          <w:ilvl w:val="0"/>
          <w:numId w:val="169"/>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عدم التوثيق</w:t>
      </w:r>
      <w:r w:rsidRPr="00C75210">
        <w:rPr>
          <w:rFonts w:ascii="Sakkal Majalla" w:eastAsia="Times New Roman" w:hAnsi="Sakkal Majalla" w:hint="cs"/>
          <w:b/>
          <w:bCs/>
          <w:color w:val="auto"/>
          <w:sz w:val="36"/>
          <w:szCs w:val="36"/>
          <w:lang w:val="en-GB" w:eastAsia="en-GB"/>
        </w:rPr>
        <w:t xml:space="preserve">. </w:t>
      </w:r>
    </w:p>
    <w:p w14:paraId="321227D7" w14:textId="77777777" w:rsidR="00C75210" w:rsidRPr="00C75210" w:rsidRDefault="00C75210" w:rsidP="00C75210">
      <w:pPr>
        <w:spacing w:before="100" w:beforeAutospacing="1" w:after="100" w:afterAutospacing="1" w:line="240" w:lineRule="auto"/>
        <w:jc w:val="left"/>
        <w:outlineLvl w:val="3"/>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الحلول</w:t>
      </w:r>
    </w:p>
    <w:p w14:paraId="7D8F3779" w14:textId="77777777" w:rsidR="00C75210" w:rsidRPr="00C75210" w:rsidRDefault="00C75210">
      <w:pPr>
        <w:numPr>
          <w:ilvl w:val="0"/>
          <w:numId w:val="170"/>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استخدام البريد الإلكتروني</w:t>
      </w:r>
      <w:r w:rsidRPr="00C75210">
        <w:rPr>
          <w:rFonts w:ascii="Sakkal Majalla" w:eastAsia="Times New Roman" w:hAnsi="Sakkal Majalla" w:hint="cs"/>
          <w:b/>
          <w:bCs/>
          <w:color w:val="auto"/>
          <w:sz w:val="36"/>
          <w:szCs w:val="36"/>
          <w:lang w:val="en-GB" w:eastAsia="en-GB"/>
        </w:rPr>
        <w:t xml:space="preserve">. </w:t>
      </w:r>
    </w:p>
    <w:p w14:paraId="7A500B06" w14:textId="77777777" w:rsidR="00C75210" w:rsidRPr="00C75210" w:rsidRDefault="00C75210">
      <w:pPr>
        <w:numPr>
          <w:ilvl w:val="0"/>
          <w:numId w:val="170"/>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توثيق الإجراءات</w:t>
      </w:r>
      <w:r w:rsidRPr="00C75210">
        <w:rPr>
          <w:rFonts w:ascii="Sakkal Majalla" w:eastAsia="Times New Roman" w:hAnsi="Sakkal Majalla" w:hint="cs"/>
          <w:b/>
          <w:bCs/>
          <w:color w:val="auto"/>
          <w:sz w:val="36"/>
          <w:szCs w:val="36"/>
          <w:lang w:val="en-GB" w:eastAsia="en-GB"/>
        </w:rPr>
        <w:t xml:space="preserve">. </w:t>
      </w:r>
    </w:p>
    <w:p w14:paraId="6BC3DEF0" w14:textId="77777777" w:rsidR="00C75210" w:rsidRPr="00C75210" w:rsidRDefault="00C75210">
      <w:pPr>
        <w:numPr>
          <w:ilvl w:val="0"/>
          <w:numId w:val="170"/>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تحديد مسؤوليات واضحة</w:t>
      </w:r>
      <w:r w:rsidRPr="00C75210">
        <w:rPr>
          <w:rFonts w:ascii="Sakkal Majalla" w:eastAsia="Times New Roman" w:hAnsi="Sakkal Majalla" w:hint="cs"/>
          <w:b/>
          <w:bCs/>
          <w:color w:val="auto"/>
          <w:sz w:val="36"/>
          <w:szCs w:val="36"/>
          <w:lang w:val="en-GB" w:eastAsia="en-GB"/>
        </w:rPr>
        <w:t xml:space="preserve">. </w:t>
      </w:r>
    </w:p>
    <w:p w14:paraId="544C7D78" w14:textId="10E4D4D2" w:rsidR="00C75210" w:rsidRPr="00C75210" w:rsidRDefault="00C75210" w:rsidP="00C75210">
      <w:pPr>
        <w:spacing w:line="240" w:lineRule="auto"/>
        <w:jc w:val="left"/>
        <w:rPr>
          <w:rFonts w:ascii="Sakkal Majalla" w:eastAsia="Times New Roman" w:hAnsi="Sakkal Majalla"/>
          <w:b/>
          <w:bCs/>
          <w:color w:val="auto"/>
          <w:sz w:val="36"/>
          <w:szCs w:val="36"/>
          <w:lang w:val="en-GB" w:eastAsia="en-GB"/>
        </w:rPr>
      </w:pPr>
    </w:p>
    <w:p w14:paraId="15764E2C"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C00000"/>
          <w:sz w:val="36"/>
          <w:szCs w:val="36"/>
          <w:lang w:val="en-GB" w:eastAsia="en-GB"/>
        </w:rPr>
      </w:pPr>
      <w:r w:rsidRPr="00C75210">
        <w:rPr>
          <w:rFonts w:ascii="Sakkal Majalla" w:eastAsia="Times New Roman" w:hAnsi="Sakkal Majalla" w:hint="cs"/>
          <w:b/>
          <w:bCs/>
          <w:color w:val="C00000"/>
          <w:sz w:val="36"/>
          <w:szCs w:val="36"/>
          <w:rtl/>
          <w:lang w:val="en-GB" w:eastAsia="en-GB"/>
        </w:rPr>
        <w:t>خطوات معالجة سوء التواصل</w:t>
      </w:r>
    </w:p>
    <w:p w14:paraId="76A19ED6"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تحديد المشكلة</w:t>
      </w:r>
    </w:p>
    <w:p w14:paraId="31576211"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ما الذي حدث؟</w:t>
      </w:r>
    </w:p>
    <w:p w14:paraId="0059F66E"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تحليل الأسباب</w:t>
      </w:r>
    </w:p>
    <w:p w14:paraId="164F7BAE"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لماذا حدثت المشكلة؟</w:t>
      </w:r>
    </w:p>
    <w:p w14:paraId="02489204"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وضع الحلول</w:t>
      </w:r>
    </w:p>
    <w:p w14:paraId="35165018"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كيف يمكن منع تكرارها؟</w:t>
      </w:r>
    </w:p>
    <w:p w14:paraId="340B6DF0"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المتابعة</w:t>
      </w:r>
    </w:p>
    <w:p w14:paraId="35855C34"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التأكد من فاعلية الحلول</w:t>
      </w:r>
      <w:r w:rsidRPr="00C75210">
        <w:rPr>
          <w:rFonts w:ascii="Sakkal Majalla" w:eastAsia="Times New Roman" w:hAnsi="Sakkal Majalla" w:hint="cs"/>
          <w:b/>
          <w:bCs/>
          <w:color w:val="auto"/>
          <w:sz w:val="36"/>
          <w:szCs w:val="36"/>
          <w:lang w:val="en-GB" w:eastAsia="en-GB"/>
        </w:rPr>
        <w:t>.</w:t>
      </w:r>
    </w:p>
    <w:p w14:paraId="582F0813" w14:textId="21993498" w:rsidR="00C75210" w:rsidRPr="00C75210" w:rsidRDefault="00C75210" w:rsidP="00C75210">
      <w:pPr>
        <w:spacing w:line="240" w:lineRule="auto"/>
        <w:jc w:val="left"/>
        <w:rPr>
          <w:rFonts w:ascii="Sakkal Majalla" w:eastAsia="Times New Roman" w:hAnsi="Sakkal Majalla"/>
          <w:b/>
          <w:bCs/>
          <w:color w:val="auto"/>
          <w:sz w:val="36"/>
          <w:szCs w:val="36"/>
          <w:lang w:val="en-GB" w:eastAsia="en-GB"/>
        </w:rPr>
      </w:pPr>
    </w:p>
    <w:p w14:paraId="1F55A682" w14:textId="77777777" w:rsidR="00C75210" w:rsidRPr="00C75210" w:rsidRDefault="00C75210" w:rsidP="00C75210">
      <w:pPr>
        <w:spacing w:before="100" w:beforeAutospacing="1" w:after="100" w:afterAutospacing="1" w:line="240" w:lineRule="auto"/>
        <w:jc w:val="center"/>
        <w:outlineLvl w:val="0"/>
        <w:rPr>
          <w:rFonts w:ascii="Sakkal Majalla" w:eastAsia="Times New Roman" w:hAnsi="Sakkal Majalla"/>
          <w:b/>
          <w:bCs/>
          <w:color w:val="006666"/>
          <w:kern w:val="36"/>
          <w:sz w:val="44"/>
          <w:szCs w:val="44"/>
          <w:lang w:val="en-GB" w:eastAsia="en-GB"/>
        </w:rPr>
      </w:pPr>
      <w:r w:rsidRPr="00C75210">
        <w:rPr>
          <w:rFonts w:ascii="Sakkal Majalla" w:eastAsia="Times New Roman" w:hAnsi="Sakkal Majalla" w:hint="cs"/>
          <w:b/>
          <w:bCs/>
          <w:color w:val="006666"/>
          <w:kern w:val="36"/>
          <w:sz w:val="44"/>
          <w:szCs w:val="44"/>
          <w:rtl/>
          <w:lang w:val="en-GB" w:eastAsia="en-GB"/>
        </w:rPr>
        <w:t>رابعاً: تمثيل أدوار مهنية متنوعة</w:t>
      </w:r>
    </w:p>
    <w:p w14:paraId="4C24E125" w14:textId="7DA32CC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يُعد تمثيل الأدوار من أكثر الأساليب التدريبية فاعلية في تنمية مهارات التواصل، لأنه يسمح للمتدربين بخوض تجارب مهنية متنوعة وممارسة المهارات المطلوبة في مواقف واقعية</w:t>
      </w:r>
      <w:r w:rsidRPr="00C75210">
        <w:rPr>
          <w:rFonts w:ascii="Sakkal Majalla" w:eastAsia="Times New Roman" w:hAnsi="Sakkal Majalla" w:hint="cs"/>
          <w:b/>
          <w:bCs/>
          <w:color w:val="auto"/>
          <w:sz w:val="36"/>
          <w:szCs w:val="36"/>
          <w:lang w:val="en-GB" w:eastAsia="en-GB"/>
        </w:rPr>
        <w:t>.</w:t>
      </w:r>
    </w:p>
    <w:p w14:paraId="3DDE2AD3"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مفهوم تمثيل الأدوار</w:t>
      </w:r>
    </w:p>
    <w:p w14:paraId="0F1DA717"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هو</w:t>
      </w:r>
      <w:r w:rsidRPr="00C75210">
        <w:rPr>
          <w:rFonts w:ascii="Sakkal Majalla" w:eastAsia="Times New Roman" w:hAnsi="Sakkal Majalla" w:hint="cs"/>
          <w:b/>
          <w:bCs/>
          <w:color w:val="auto"/>
          <w:sz w:val="36"/>
          <w:szCs w:val="36"/>
          <w:lang w:val="en-GB" w:eastAsia="en-GB"/>
        </w:rPr>
        <w:t>:</w:t>
      </w:r>
    </w:p>
    <w:p w14:paraId="2F9FDE20" w14:textId="45D56B7D"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lang w:val="en-GB" w:eastAsia="en-GB"/>
        </w:rPr>
        <w:t>"</w:t>
      </w:r>
      <w:r w:rsidRPr="00C75210">
        <w:rPr>
          <w:rFonts w:ascii="Sakkal Majalla" w:eastAsia="Times New Roman" w:hAnsi="Sakkal Majalla" w:hint="cs"/>
          <w:b/>
          <w:bCs/>
          <w:color w:val="auto"/>
          <w:sz w:val="36"/>
          <w:szCs w:val="36"/>
          <w:rtl/>
          <w:lang w:val="en-GB" w:eastAsia="en-GB"/>
        </w:rPr>
        <w:t>نشاط تدريبي يقوم فيه المشاركون بأداء أدوار مهنية مختلفة لمحاكاة مواقف العمل الحقيقية واكتساب المهارات اللازمة للتعامل معها</w:t>
      </w:r>
      <w:r w:rsidRPr="00C75210">
        <w:rPr>
          <w:rFonts w:ascii="Sakkal Majalla" w:eastAsia="Times New Roman" w:hAnsi="Sakkal Majalla" w:hint="cs"/>
          <w:b/>
          <w:bCs/>
          <w:color w:val="auto"/>
          <w:sz w:val="36"/>
          <w:szCs w:val="36"/>
          <w:lang w:val="en-GB" w:eastAsia="en-GB"/>
        </w:rPr>
        <w:t>."</w:t>
      </w:r>
    </w:p>
    <w:p w14:paraId="23192BB2"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فوائد تمثيل الأدوار</w:t>
      </w:r>
    </w:p>
    <w:p w14:paraId="17AE1CBD"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تنمية المهارات العملية</w:t>
      </w:r>
    </w:p>
    <w:p w14:paraId="0D9146AB"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يساعد على ممارسة المهارات فعليًا</w:t>
      </w:r>
      <w:r w:rsidRPr="00C75210">
        <w:rPr>
          <w:rFonts w:ascii="Sakkal Majalla" w:eastAsia="Times New Roman" w:hAnsi="Sakkal Majalla" w:hint="cs"/>
          <w:b/>
          <w:bCs/>
          <w:color w:val="auto"/>
          <w:sz w:val="36"/>
          <w:szCs w:val="36"/>
          <w:lang w:val="en-GB" w:eastAsia="en-GB"/>
        </w:rPr>
        <w:t>.</w:t>
      </w:r>
    </w:p>
    <w:p w14:paraId="1950D6F4"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تحسين الثقة بالنفس</w:t>
      </w:r>
    </w:p>
    <w:p w14:paraId="4D531765"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يقلل الخوف من المواقف الحقيقية</w:t>
      </w:r>
      <w:r w:rsidRPr="00C75210">
        <w:rPr>
          <w:rFonts w:ascii="Sakkal Majalla" w:eastAsia="Times New Roman" w:hAnsi="Sakkal Majalla" w:hint="cs"/>
          <w:b/>
          <w:bCs/>
          <w:color w:val="auto"/>
          <w:sz w:val="36"/>
          <w:szCs w:val="36"/>
          <w:lang w:val="en-GB" w:eastAsia="en-GB"/>
        </w:rPr>
        <w:t>.</w:t>
      </w:r>
    </w:p>
    <w:p w14:paraId="07B565D8"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تطوير الذكاء العاطفي</w:t>
      </w:r>
    </w:p>
    <w:p w14:paraId="5510D560" w14:textId="77777777" w:rsid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rtl/>
          <w:lang w:val="en-GB" w:eastAsia="en-GB"/>
        </w:rPr>
      </w:pPr>
      <w:r w:rsidRPr="00C75210">
        <w:rPr>
          <w:rFonts w:ascii="Sakkal Majalla" w:eastAsia="Times New Roman" w:hAnsi="Sakkal Majalla" w:hint="cs"/>
          <w:b/>
          <w:bCs/>
          <w:color w:val="auto"/>
          <w:sz w:val="36"/>
          <w:szCs w:val="36"/>
          <w:rtl/>
          <w:lang w:val="en-GB" w:eastAsia="en-GB"/>
        </w:rPr>
        <w:t>يساعد على فهم مشاعر الآخرين</w:t>
      </w:r>
      <w:r w:rsidRPr="00C75210">
        <w:rPr>
          <w:rFonts w:ascii="Sakkal Majalla" w:eastAsia="Times New Roman" w:hAnsi="Sakkal Majalla" w:hint="cs"/>
          <w:b/>
          <w:bCs/>
          <w:color w:val="auto"/>
          <w:sz w:val="36"/>
          <w:szCs w:val="36"/>
          <w:lang w:val="en-GB" w:eastAsia="en-GB"/>
        </w:rPr>
        <w:t>.</w:t>
      </w:r>
    </w:p>
    <w:p w14:paraId="5C7A6CBC"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p>
    <w:p w14:paraId="01D6AFC7"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تعزيز المرونة</w:t>
      </w:r>
    </w:p>
    <w:p w14:paraId="48992C36" w14:textId="24196EF9"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يمكن الفرد من التكيف مع المواقف المختلفة</w:t>
      </w:r>
      <w:r w:rsidRPr="00C75210">
        <w:rPr>
          <w:rFonts w:ascii="Sakkal Majalla" w:eastAsia="Times New Roman" w:hAnsi="Sakkal Majalla" w:hint="cs"/>
          <w:b/>
          <w:bCs/>
          <w:color w:val="auto"/>
          <w:sz w:val="36"/>
          <w:szCs w:val="36"/>
          <w:lang w:val="en-GB" w:eastAsia="en-GB"/>
        </w:rPr>
        <w:t>.</w:t>
      </w:r>
    </w:p>
    <w:p w14:paraId="3741E00B"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C00000"/>
          <w:sz w:val="36"/>
          <w:szCs w:val="36"/>
          <w:lang w:val="en-GB" w:eastAsia="en-GB"/>
        </w:rPr>
      </w:pPr>
      <w:r w:rsidRPr="00C75210">
        <w:rPr>
          <w:rFonts w:ascii="Sakkal Majalla" w:eastAsia="Times New Roman" w:hAnsi="Sakkal Majalla" w:hint="cs"/>
          <w:b/>
          <w:bCs/>
          <w:color w:val="C00000"/>
          <w:sz w:val="36"/>
          <w:szCs w:val="36"/>
          <w:rtl/>
          <w:lang w:val="en-GB" w:eastAsia="en-GB"/>
        </w:rPr>
        <w:lastRenderedPageBreak/>
        <w:t>أمثلة على الأدوار المهنية</w:t>
      </w:r>
    </w:p>
    <w:p w14:paraId="753CEA52"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مدير وموظف</w:t>
      </w:r>
    </w:p>
    <w:p w14:paraId="3CF6544F"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مناقشة تقييم الأداء</w:t>
      </w:r>
      <w:r w:rsidRPr="00C75210">
        <w:rPr>
          <w:rFonts w:ascii="Sakkal Majalla" w:eastAsia="Times New Roman" w:hAnsi="Sakkal Majalla" w:hint="cs"/>
          <w:b/>
          <w:bCs/>
          <w:color w:val="auto"/>
          <w:sz w:val="36"/>
          <w:szCs w:val="36"/>
          <w:lang w:val="en-GB" w:eastAsia="en-GB"/>
        </w:rPr>
        <w:t>.</w:t>
      </w:r>
    </w:p>
    <w:p w14:paraId="510D32BD"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موظف وعميل</w:t>
      </w:r>
    </w:p>
    <w:p w14:paraId="026066EA"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معالجة شكوى أو استفسار</w:t>
      </w:r>
      <w:r w:rsidRPr="00C75210">
        <w:rPr>
          <w:rFonts w:ascii="Sakkal Majalla" w:eastAsia="Times New Roman" w:hAnsi="Sakkal Majalla" w:hint="cs"/>
          <w:b/>
          <w:bCs/>
          <w:color w:val="auto"/>
          <w:sz w:val="36"/>
          <w:szCs w:val="36"/>
          <w:lang w:val="en-GB" w:eastAsia="en-GB"/>
        </w:rPr>
        <w:t>.</w:t>
      </w:r>
    </w:p>
    <w:p w14:paraId="4758C1D9"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قائد فريق وأعضاء الفريق</w:t>
      </w:r>
    </w:p>
    <w:p w14:paraId="33118D6F"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إدارة اجتماع عمل</w:t>
      </w:r>
      <w:r w:rsidRPr="00C75210">
        <w:rPr>
          <w:rFonts w:ascii="Sakkal Majalla" w:eastAsia="Times New Roman" w:hAnsi="Sakkal Majalla" w:hint="cs"/>
          <w:b/>
          <w:bCs/>
          <w:color w:val="auto"/>
          <w:sz w:val="36"/>
          <w:szCs w:val="36"/>
          <w:lang w:val="en-GB" w:eastAsia="en-GB"/>
        </w:rPr>
        <w:t>.</w:t>
      </w:r>
    </w:p>
    <w:p w14:paraId="436B9F82"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موظف ومورد</w:t>
      </w:r>
    </w:p>
    <w:p w14:paraId="12D3234F"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التفاوض على شروط التوريد</w:t>
      </w:r>
      <w:r w:rsidRPr="00C75210">
        <w:rPr>
          <w:rFonts w:ascii="Sakkal Majalla" w:eastAsia="Times New Roman" w:hAnsi="Sakkal Majalla" w:hint="cs"/>
          <w:b/>
          <w:bCs/>
          <w:color w:val="auto"/>
          <w:sz w:val="36"/>
          <w:szCs w:val="36"/>
          <w:lang w:val="en-GB" w:eastAsia="en-GB"/>
        </w:rPr>
        <w:t>.</w:t>
      </w:r>
    </w:p>
    <w:p w14:paraId="48FE4273"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موظف وشريك استراتيجي</w:t>
      </w:r>
    </w:p>
    <w:p w14:paraId="2FD3FA59" w14:textId="43679393"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مناقشة مشروع مشترك</w:t>
      </w:r>
      <w:r w:rsidRPr="00C75210">
        <w:rPr>
          <w:rFonts w:ascii="Sakkal Majalla" w:eastAsia="Times New Roman" w:hAnsi="Sakkal Majalla" w:hint="cs"/>
          <w:b/>
          <w:bCs/>
          <w:color w:val="auto"/>
          <w:sz w:val="36"/>
          <w:szCs w:val="36"/>
          <w:lang w:val="en-GB" w:eastAsia="en-GB"/>
        </w:rPr>
        <w:t>.</w:t>
      </w:r>
    </w:p>
    <w:p w14:paraId="7237FCEC"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C00000"/>
          <w:sz w:val="36"/>
          <w:szCs w:val="36"/>
          <w:lang w:val="en-GB" w:eastAsia="en-GB"/>
        </w:rPr>
      </w:pPr>
      <w:r w:rsidRPr="00C75210">
        <w:rPr>
          <w:rFonts w:ascii="Sakkal Majalla" w:eastAsia="Times New Roman" w:hAnsi="Sakkal Majalla" w:hint="cs"/>
          <w:b/>
          <w:bCs/>
          <w:color w:val="C00000"/>
          <w:sz w:val="36"/>
          <w:szCs w:val="36"/>
          <w:rtl/>
          <w:lang w:val="en-GB" w:eastAsia="en-GB"/>
        </w:rPr>
        <w:t>نموذج نشاط</w:t>
      </w:r>
    </w:p>
    <w:p w14:paraId="68EEECB5"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الدور الأول</w:t>
      </w:r>
    </w:p>
    <w:p w14:paraId="30FBC913"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مدير يوجه ملاحظات لموظف</w:t>
      </w:r>
      <w:r w:rsidRPr="00C75210">
        <w:rPr>
          <w:rFonts w:ascii="Sakkal Majalla" w:eastAsia="Times New Roman" w:hAnsi="Sakkal Majalla" w:hint="cs"/>
          <w:b/>
          <w:bCs/>
          <w:color w:val="auto"/>
          <w:sz w:val="36"/>
          <w:szCs w:val="36"/>
          <w:lang w:val="en-GB" w:eastAsia="en-GB"/>
        </w:rPr>
        <w:t>.</w:t>
      </w:r>
    </w:p>
    <w:p w14:paraId="465DB844"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الدور الثاني</w:t>
      </w:r>
    </w:p>
    <w:p w14:paraId="1472E4CB"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موظف يتلقى التغذية الراجعة</w:t>
      </w:r>
      <w:r w:rsidRPr="00C75210">
        <w:rPr>
          <w:rFonts w:ascii="Sakkal Majalla" w:eastAsia="Times New Roman" w:hAnsi="Sakkal Majalla" w:hint="cs"/>
          <w:b/>
          <w:bCs/>
          <w:color w:val="auto"/>
          <w:sz w:val="36"/>
          <w:szCs w:val="36"/>
          <w:lang w:val="en-GB" w:eastAsia="en-GB"/>
        </w:rPr>
        <w:t>.</w:t>
      </w:r>
    </w:p>
    <w:p w14:paraId="16BFFC4A"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الهدف</w:t>
      </w:r>
    </w:p>
    <w:p w14:paraId="5E3E73BB"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التدرب على</w:t>
      </w:r>
      <w:r w:rsidRPr="00C75210">
        <w:rPr>
          <w:rFonts w:ascii="Sakkal Majalla" w:eastAsia="Times New Roman" w:hAnsi="Sakkal Majalla" w:hint="cs"/>
          <w:b/>
          <w:bCs/>
          <w:color w:val="auto"/>
          <w:sz w:val="36"/>
          <w:szCs w:val="36"/>
          <w:lang w:val="en-GB" w:eastAsia="en-GB"/>
        </w:rPr>
        <w:t>:</w:t>
      </w:r>
    </w:p>
    <w:p w14:paraId="1CEAA667" w14:textId="77777777" w:rsidR="00C75210" w:rsidRPr="00C75210" w:rsidRDefault="00C75210">
      <w:pPr>
        <w:numPr>
          <w:ilvl w:val="0"/>
          <w:numId w:val="171"/>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lastRenderedPageBreak/>
        <w:t>التواصل الإيجابي</w:t>
      </w:r>
      <w:r w:rsidRPr="00C75210">
        <w:rPr>
          <w:rFonts w:ascii="Sakkal Majalla" w:eastAsia="Times New Roman" w:hAnsi="Sakkal Majalla" w:hint="cs"/>
          <w:b/>
          <w:bCs/>
          <w:color w:val="auto"/>
          <w:sz w:val="36"/>
          <w:szCs w:val="36"/>
          <w:lang w:val="en-GB" w:eastAsia="en-GB"/>
        </w:rPr>
        <w:t xml:space="preserve">. </w:t>
      </w:r>
    </w:p>
    <w:p w14:paraId="70FE6C3F" w14:textId="77777777" w:rsidR="00C75210" w:rsidRPr="00C75210" w:rsidRDefault="00C75210">
      <w:pPr>
        <w:numPr>
          <w:ilvl w:val="0"/>
          <w:numId w:val="171"/>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الاستماع</w:t>
      </w:r>
      <w:r w:rsidRPr="00C75210">
        <w:rPr>
          <w:rFonts w:ascii="Sakkal Majalla" w:eastAsia="Times New Roman" w:hAnsi="Sakkal Majalla" w:hint="cs"/>
          <w:b/>
          <w:bCs/>
          <w:color w:val="auto"/>
          <w:sz w:val="36"/>
          <w:szCs w:val="36"/>
          <w:lang w:val="en-GB" w:eastAsia="en-GB"/>
        </w:rPr>
        <w:t xml:space="preserve">. </w:t>
      </w:r>
    </w:p>
    <w:p w14:paraId="6B8B9AE1" w14:textId="77777777" w:rsidR="00C75210" w:rsidRPr="00C75210" w:rsidRDefault="00C75210">
      <w:pPr>
        <w:numPr>
          <w:ilvl w:val="0"/>
          <w:numId w:val="171"/>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إدارة الحوار</w:t>
      </w:r>
      <w:r w:rsidRPr="00C75210">
        <w:rPr>
          <w:rFonts w:ascii="Sakkal Majalla" w:eastAsia="Times New Roman" w:hAnsi="Sakkal Majalla" w:hint="cs"/>
          <w:b/>
          <w:bCs/>
          <w:color w:val="auto"/>
          <w:sz w:val="36"/>
          <w:szCs w:val="36"/>
          <w:lang w:val="en-GB" w:eastAsia="en-GB"/>
        </w:rPr>
        <w:t xml:space="preserve">. </w:t>
      </w:r>
    </w:p>
    <w:p w14:paraId="4F9BEB93" w14:textId="267E164D" w:rsidR="00C75210" w:rsidRPr="00C75210" w:rsidRDefault="00C75210">
      <w:pPr>
        <w:numPr>
          <w:ilvl w:val="0"/>
          <w:numId w:val="171"/>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حل المشكلات</w:t>
      </w:r>
      <w:r w:rsidRPr="00C75210">
        <w:rPr>
          <w:rFonts w:ascii="Sakkal Majalla" w:eastAsia="Times New Roman" w:hAnsi="Sakkal Majalla" w:hint="cs"/>
          <w:b/>
          <w:bCs/>
          <w:color w:val="auto"/>
          <w:sz w:val="36"/>
          <w:szCs w:val="36"/>
          <w:lang w:val="en-GB" w:eastAsia="en-GB"/>
        </w:rPr>
        <w:t xml:space="preserve">. </w:t>
      </w:r>
    </w:p>
    <w:p w14:paraId="2BA953A6" w14:textId="77777777" w:rsidR="00C75210" w:rsidRPr="00C75210" w:rsidRDefault="00C75210" w:rsidP="00C75210">
      <w:pPr>
        <w:spacing w:before="100" w:beforeAutospacing="1" w:after="100" w:afterAutospacing="1" w:line="240" w:lineRule="auto"/>
        <w:jc w:val="center"/>
        <w:outlineLvl w:val="0"/>
        <w:rPr>
          <w:rFonts w:ascii="Sakkal Majalla" w:eastAsia="Times New Roman" w:hAnsi="Sakkal Majalla"/>
          <w:b/>
          <w:bCs/>
          <w:color w:val="auto"/>
          <w:kern w:val="36"/>
          <w:sz w:val="44"/>
          <w:szCs w:val="44"/>
          <w:lang w:val="en-GB" w:eastAsia="en-GB"/>
        </w:rPr>
      </w:pPr>
      <w:r w:rsidRPr="00C75210">
        <w:rPr>
          <w:rFonts w:ascii="Sakkal Majalla" w:eastAsia="Times New Roman" w:hAnsi="Sakkal Majalla" w:hint="cs"/>
          <w:b/>
          <w:bCs/>
          <w:color w:val="auto"/>
          <w:kern w:val="36"/>
          <w:sz w:val="44"/>
          <w:szCs w:val="44"/>
          <w:rtl/>
          <w:lang w:val="en-GB" w:eastAsia="en-GB"/>
        </w:rPr>
        <w:t>خامساً: إعداد خطة عمل فردية لتحسين التواصل في بيئة العمل</w:t>
      </w:r>
    </w:p>
    <w:p w14:paraId="1BFB1155" w14:textId="49846AEB"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يُعد إعداد خطة عمل فردية المرحلة النهائية في عملية تطوير مهارات التواصل، حيث تساعد المتدرب على تحويل ما تعلمه خلال البرنامج التدريبي إلى ممارسات عملية قابلة للتنفيذ والمتابعة داخل بيئة العمل</w:t>
      </w:r>
      <w:r w:rsidRPr="00C75210">
        <w:rPr>
          <w:rFonts w:ascii="Sakkal Majalla" w:eastAsia="Times New Roman" w:hAnsi="Sakkal Majalla" w:hint="cs"/>
          <w:b/>
          <w:bCs/>
          <w:color w:val="auto"/>
          <w:sz w:val="36"/>
          <w:szCs w:val="36"/>
          <w:lang w:val="en-GB" w:eastAsia="en-GB"/>
        </w:rPr>
        <w:t>.</w:t>
      </w:r>
    </w:p>
    <w:p w14:paraId="09D497E3"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C00000"/>
          <w:sz w:val="36"/>
          <w:szCs w:val="36"/>
          <w:lang w:val="en-GB" w:eastAsia="en-GB"/>
        </w:rPr>
      </w:pPr>
      <w:r w:rsidRPr="00C75210">
        <w:rPr>
          <w:rFonts w:ascii="Sakkal Majalla" w:eastAsia="Times New Roman" w:hAnsi="Sakkal Majalla" w:hint="cs"/>
          <w:b/>
          <w:bCs/>
          <w:color w:val="C00000"/>
          <w:sz w:val="36"/>
          <w:szCs w:val="36"/>
          <w:rtl/>
          <w:lang w:val="en-GB" w:eastAsia="en-GB"/>
        </w:rPr>
        <w:t>مفهوم خطة العمل الفردية</w:t>
      </w:r>
    </w:p>
    <w:p w14:paraId="3BD3A72C"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هي</w:t>
      </w:r>
      <w:r w:rsidRPr="00C75210">
        <w:rPr>
          <w:rFonts w:ascii="Sakkal Majalla" w:eastAsia="Times New Roman" w:hAnsi="Sakkal Majalla" w:hint="cs"/>
          <w:b/>
          <w:bCs/>
          <w:color w:val="auto"/>
          <w:sz w:val="36"/>
          <w:szCs w:val="36"/>
          <w:lang w:val="en-GB" w:eastAsia="en-GB"/>
        </w:rPr>
        <w:t>:</w:t>
      </w:r>
    </w:p>
    <w:p w14:paraId="27818794" w14:textId="2E673A82"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lang w:val="en-GB" w:eastAsia="en-GB"/>
        </w:rPr>
        <w:t>"</w:t>
      </w:r>
      <w:r w:rsidRPr="00C75210">
        <w:rPr>
          <w:rFonts w:ascii="Sakkal Majalla" w:eastAsia="Times New Roman" w:hAnsi="Sakkal Majalla" w:hint="cs"/>
          <w:b/>
          <w:bCs/>
          <w:color w:val="auto"/>
          <w:sz w:val="36"/>
          <w:szCs w:val="36"/>
          <w:rtl/>
          <w:lang w:val="en-GB" w:eastAsia="en-GB"/>
        </w:rPr>
        <w:t>وثيقة شخصية تتضمن أهدافًا وإجراءات وأنشطة محددة تهدف إلى تحسين مهارات التواصل خلال فترة زمنية معينة</w:t>
      </w:r>
      <w:r w:rsidRPr="00C75210">
        <w:rPr>
          <w:rFonts w:ascii="Sakkal Majalla" w:eastAsia="Times New Roman" w:hAnsi="Sakkal Majalla" w:hint="cs"/>
          <w:b/>
          <w:bCs/>
          <w:color w:val="auto"/>
          <w:sz w:val="36"/>
          <w:szCs w:val="36"/>
          <w:lang w:val="en-GB" w:eastAsia="en-GB"/>
        </w:rPr>
        <w:t>."</w:t>
      </w:r>
    </w:p>
    <w:p w14:paraId="2F3AF90E"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C00000"/>
          <w:sz w:val="36"/>
          <w:szCs w:val="36"/>
          <w:lang w:val="en-GB" w:eastAsia="en-GB"/>
        </w:rPr>
      </w:pPr>
      <w:r w:rsidRPr="00C75210">
        <w:rPr>
          <w:rFonts w:ascii="Sakkal Majalla" w:eastAsia="Times New Roman" w:hAnsi="Sakkal Majalla" w:hint="cs"/>
          <w:b/>
          <w:bCs/>
          <w:color w:val="C00000"/>
          <w:sz w:val="36"/>
          <w:szCs w:val="36"/>
          <w:rtl/>
          <w:lang w:val="en-GB" w:eastAsia="en-GB"/>
        </w:rPr>
        <w:t>أهمية خطة العمل</w:t>
      </w:r>
    </w:p>
    <w:p w14:paraId="04716216"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تحويل التعلم إلى تطبيق</w:t>
      </w:r>
    </w:p>
    <w:p w14:paraId="0CCC8ADC"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تساعد على نقل المهارات إلى الواقع العملي</w:t>
      </w:r>
      <w:r w:rsidRPr="00C75210">
        <w:rPr>
          <w:rFonts w:ascii="Sakkal Majalla" w:eastAsia="Times New Roman" w:hAnsi="Sakkal Majalla" w:hint="cs"/>
          <w:b/>
          <w:bCs/>
          <w:color w:val="auto"/>
          <w:sz w:val="36"/>
          <w:szCs w:val="36"/>
          <w:lang w:val="en-GB" w:eastAsia="en-GB"/>
        </w:rPr>
        <w:t>.</w:t>
      </w:r>
    </w:p>
    <w:p w14:paraId="1DF7DB7D"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تنظيم جهود التطوير</w:t>
      </w:r>
    </w:p>
    <w:p w14:paraId="48ABFB6A"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تحدد الأولويات بوضوح</w:t>
      </w:r>
      <w:r w:rsidRPr="00C75210">
        <w:rPr>
          <w:rFonts w:ascii="Sakkal Majalla" w:eastAsia="Times New Roman" w:hAnsi="Sakkal Majalla" w:hint="cs"/>
          <w:b/>
          <w:bCs/>
          <w:color w:val="auto"/>
          <w:sz w:val="36"/>
          <w:szCs w:val="36"/>
          <w:lang w:val="en-GB" w:eastAsia="en-GB"/>
        </w:rPr>
        <w:t>.</w:t>
      </w:r>
    </w:p>
    <w:p w14:paraId="08D8E368"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متابعة الإنجاز</w:t>
      </w:r>
    </w:p>
    <w:p w14:paraId="0398D4B7"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تسمح بقياس التقدم</w:t>
      </w:r>
      <w:r w:rsidRPr="00C75210">
        <w:rPr>
          <w:rFonts w:ascii="Sakkal Majalla" w:eastAsia="Times New Roman" w:hAnsi="Sakkal Majalla" w:hint="cs"/>
          <w:b/>
          <w:bCs/>
          <w:color w:val="auto"/>
          <w:sz w:val="36"/>
          <w:szCs w:val="36"/>
          <w:lang w:val="en-GB" w:eastAsia="en-GB"/>
        </w:rPr>
        <w:t>.</w:t>
      </w:r>
    </w:p>
    <w:p w14:paraId="19253258"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تعزيز الالتزام</w:t>
      </w:r>
    </w:p>
    <w:p w14:paraId="5124143E" w14:textId="2A486B82"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lastRenderedPageBreak/>
        <w:t>تحفز الفرد على الاستمرار في التطوير</w:t>
      </w:r>
      <w:r w:rsidRPr="00C75210">
        <w:rPr>
          <w:rFonts w:ascii="Sakkal Majalla" w:eastAsia="Times New Roman" w:hAnsi="Sakkal Majalla" w:hint="cs"/>
          <w:b/>
          <w:bCs/>
          <w:color w:val="auto"/>
          <w:sz w:val="36"/>
          <w:szCs w:val="36"/>
          <w:lang w:val="en-GB" w:eastAsia="en-GB"/>
        </w:rPr>
        <w:t>.</w:t>
      </w:r>
    </w:p>
    <w:p w14:paraId="70297E50"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C00000"/>
          <w:sz w:val="36"/>
          <w:szCs w:val="36"/>
          <w:lang w:val="en-GB" w:eastAsia="en-GB"/>
        </w:rPr>
      </w:pPr>
      <w:r w:rsidRPr="00C75210">
        <w:rPr>
          <w:rFonts w:ascii="Sakkal Majalla" w:eastAsia="Times New Roman" w:hAnsi="Sakkal Majalla" w:hint="cs"/>
          <w:b/>
          <w:bCs/>
          <w:color w:val="C00000"/>
          <w:sz w:val="36"/>
          <w:szCs w:val="36"/>
          <w:rtl/>
          <w:lang w:val="en-GB" w:eastAsia="en-GB"/>
        </w:rPr>
        <w:t>خطوات إعداد خطة العمل</w:t>
      </w:r>
    </w:p>
    <w:p w14:paraId="02DFC392"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أولاً: تحديد المهارات المطلوب تطويرها</w:t>
      </w:r>
    </w:p>
    <w:p w14:paraId="5D5E58EE"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مثل</w:t>
      </w:r>
      <w:r w:rsidRPr="00C75210">
        <w:rPr>
          <w:rFonts w:ascii="Sakkal Majalla" w:eastAsia="Times New Roman" w:hAnsi="Sakkal Majalla" w:hint="cs"/>
          <w:b/>
          <w:bCs/>
          <w:color w:val="auto"/>
          <w:sz w:val="36"/>
          <w:szCs w:val="36"/>
          <w:lang w:val="en-GB" w:eastAsia="en-GB"/>
        </w:rPr>
        <w:t>:</w:t>
      </w:r>
    </w:p>
    <w:p w14:paraId="078698B4" w14:textId="77777777" w:rsidR="00C75210" w:rsidRPr="00C75210" w:rsidRDefault="00C75210">
      <w:pPr>
        <w:numPr>
          <w:ilvl w:val="0"/>
          <w:numId w:val="172"/>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الاستماع الفعال</w:t>
      </w:r>
      <w:r w:rsidRPr="00C75210">
        <w:rPr>
          <w:rFonts w:ascii="Sakkal Majalla" w:eastAsia="Times New Roman" w:hAnsi="Sakkal Majalla" w:hint="cs"/>
          <w:b/>
          <w:bCs/>
          <w:color w:val="auto"/>
          <w:sz w:val="36"/>
          <w:szCs w:val="36"/>
          <w:lang w:val="en-GB" w:eastAsia="en-GB"/>
        </w:rPr>
        <w:t xml:space="preserve">. </w:t>
      </w:r>
    </w:p>
    <w:p w14:paraId="519CEDA2" w14:textId="77777777" w:rsidR="00C75210" w:rsidRPr="00C75210" w:rsidRDefault="00C75210">
      <w:pPr>
        <w:numPr>
          <w:ilvl w:val="0"/>
          <w:numId w:val="172"/>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الإقناع</w:t>
      </w:r>
      <w:r w:rsidRPr="00C75210">
        <w:rPr>
          <w:rFonts w:ascii="Sakkal Majalla" w:eastAsia="Times New Roman" w:hAnsi="Sakkal Majalla" w:hint="cs"/>
          <w:b/>
          <w:bCs/>
          <w:color w:val="auto"/>
          <w:sz w:val="36"/>
          <w:szCs w:val="36"/>
          <w:lang w:val="en-GB" w:eastAsia="en-GB"/>
        </w:rPr>
        <w:t xml:space="preserve">. </w:t>
      </w:r>
    </w:p>
    <w:p w14:paraId="0C553B31" w14:textId="77777777" w:rsidR="00C75210" w:rsidRPr="00C75210" w:rsidRDefault="00C75210">
      <w:pPr>
        <w:numPr>
          <w:ilvl w:val="0"/>
          <w:numId w:val="172"/>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إدارة الاجتماعات</w:t>
      </w:r>
      <w:r w:rsidRPr="00C75210">
        <w:rPr>
          <w:rFonts w:ascii="Sakkal Majalla" w:eastAsia="Times New Roman" w:hAnsi="Sakkal Majalla" w:hint="cs"/>
          <w:b/>
          <w:bCs/>
          <w:color w:val="auto"/>
          <w:sz w:val="36"/>
          <w:szCs w:val="36"/>
          <w:lang w:val="en-GB" w:eastAsia="en-GB"/>
        </w:rPr>
        <w:t xml:space="preserve">. </w:t>
      </w:r>
    </w:p>
    <w:p w14:paraId="0DE5CBAA" w14:textId="02093397" w:rsidR="00C75210" w:rsidRPr="00C75210" w:rsidRDefault="00C75210">
      <w:pPr>
        <w:numPr>
          <w:ilvl w:val="0"/>
          <w:numId w:val="172"/>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التواصل الكتابي</w:t>
      </w:r>
      <w:r w:rsidRPr="00C75210">
        <w:rPr>
          <w:rFonts w:ascii="Sakkal Majalla" w:eastAsia="Times New Roman" w:hAnsi="Sakkal Majalla" w:hint="cs"/>
          <w:b/>
          <w:bCs/>
          <w:color w:val="auto"/>
          <w:sz w:val="36"/>
          <w:szCs w:val="36"/>
          <w:lang w:val="en-GB" w:eastAsia="en-GB"/>
        </w:rPr>
        <w:t xml:space="preserve">. </w:t>
      </w:r>
    </w:p>
    <w:p w14:paraId="43C2E81D"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ثانياً: تحديد الأهداف</w:t>
      </w:r>
    </w:p>
    <w:p w14:paraId="274F7295"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مثال</w:t>
      </w:r>
      <w:r w:rsidRPr="00C75210">
        <w:rPr>
          <w:rFonts w:ascii="Sakkal Majalla" w:eastAsia="Times New Roman" w:hAnsi="Sakkal Majalla" w:hint="cs"/>
          <w:b/>
          <w:bCs/>
          <w:color w:val="auto"/>
          <w:sz w:val="36"/>
          <w:szCs w:val="36"/>
          <w:lang w:val="en-GB" w:eastAsia="en-GB"/>
        </w:rPr>
        <w:t>:</w:t>
      </w:r>
    </w:p>
    <w:p w14:paraId="41997D9F" w14:textId="23E5B8F9"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lang w:val="en-GB" w:eastAsia="en-GB"/>
        </w:rPr>
        <w:t>"</w:t>
      </w:r>
      <w:r w:rsidRPr="00C75210">
        <w:rPr>
          <w:rFonts w:ascii="Sakkal Majalla" w:eastAsia="Times New Roman" w:hAnsi="Sakkal Majalla" w:hint="cs"/>
          <w:b/>
          <w:bCs/>
          <w:color w:val="auto"/>
          <w:sz w:val="36"/>
          <w:szCs w:val="36"/>
          <w:rtl/>
          <w:lang w:val="en-GB" w:eastAsia="en-GB"/>
        </w:rPr>
        <w:t>تحسين مهارات التحدث أمام الجمهور خلال ثلاثة أشهر</w:t>
      </w:r>
      <w:r w:rsidRPr="00C75210">
        <w:rPr>
          <w:rFonts w:ascii="Sakkal Majalla" w:eastAsia="Times New Roman" w:hAnsi="Sakkal Majalla" w:hint="cs"/>
          <w:b/>
          <w:bCs/>
          <w:color w:val="auto"/>
          <w:sz w:val="36"/>
          <w:szCs w:val="36"/>
          <w:lang w:val="en-GB" w:eastAsia="en-GB"/>
        </w:rPr>
        <w:t>."</w:t>
      </w:r>
    </w:p>
    <w:p w14:paraId="38750A63"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ثالثاً: تحديد الأنشطة التطويرية</w:t>
      </w:r>
    </w:p>
    <w:p w14:paraId="7D1C58B2"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مثل</w:t>
      </w:r>
      <w:r w:rsidRPr="00C75210">
        <w:rPr>
          <w:rFonts w:ascii="Sakkal Majalla" w:eastAsia="Times New Roman" w:hAnsi="Sakkal Majalla" w:hint="cs"/>
          <w:b/>
          <w:bCs/>
          <w:color w:val="auto"/>
          <w:sz w:val="36"/>
          <w:szCs w:val="36"/>
          <w:lang w:val="en-GB" w:eastAsia="en-GB"/>
        </w:rPr>
        <w:t>:</w:t>
      </w:r>
    </w:p>
    <w:p w14:paraId="4383919C" w14:textId="77777777" w:rsidR="00C75210" w:rsidRPr="00C75210" w:rsidRDefault="00C75210">
      <w:pPr>
        <w:numPr>
          <w:ilvl w:val="0"/>
          <w:numId w:val="173"/>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حضور دورة تدريبية</w:t>
      </w:r>
      <w:r w:rsidRPr="00C75210">
        <w:rPr>
          <w:rFonts w:ascii="Sakkal Majalla" w:eastAsia="Times New Roman" w:hAnsi="Sakkal Majalla" w:hint="cs"/>
          <w:b/>
          <w:bCs/>
          <w:color w:val="auto"/>
          <w:sz w:val="36"/>
          <w:szCs w:val="36"/>
          <w:lang w:val="en-GB" w:eastAsia="en-GB"/>
        </w:rPr>
        <w:t xml:space="preserve">. </w:t>
      </w:r>
    </w:p>
    <w:p w14:paraId="2975EBB5" w14:textId="77777777" w:rsidR="00C75210" w:rsidRPr="00C75210" w:rsidRDefault="00C75210">
      <w:pPr>
        <w:numPr>
          <w:ilvl w:val="0"/>
          <w:numId w:val="173"/>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قراءة كتاب متخصص</w:t>
      </w:r>
      <w:r w:rsidRPr="00C75210">
        <w:rPr>
          <w:rFonts w:ascii="Sakkal Majalla" w:eastAsia="Times New Roman" w:hAnsi="Sakkal Majalla" w:hint="cs"/>
          <w:b/>
          <w:bCs/>
          <w:color w:val="auto"/>
          <w:sz w:val="36"/>
          <w:szCs w:val="36"/>
          <w:lang w:val="en-GB" w:eastAsia="en-GB"/>
        </w:rPr>
        <w:t xml:space="preserve">. </w:t>
      </w:r>
    </w:p>
    <w:p w14:paraId="2BE05705" w14:textId="77777777" w:rsidR="00C75210" w:rsidRPr="00C75210" w:rsidRDefault="00C75210">
      <w:pPr>
        <w:numPr>
          <w:ilvl w:val="0"/>
          <w:numId w:val="173"/>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المشاركة في الاجتماعات</w:t>
      </w:r>
      <w:r w:rsidRPr="00C75210">
        <w:rPr>
          <w:rFonts w:ascii="Sakkal Majalla" w:eastAsia="Times New Roman" w:hAnsi="Sakkal Majalla" w:hint="cs"/>
          <w:b/>
          <w:bCs/>
          <w:color w:val="auto"/>
          <w:sz w:val="36"/>
          <w:szCs w:val="36"/>
          <w:lang w:val="en-GB" w:eastAsia="en-GB"/>
        </w:rPr>
        <w:t xml:space="preserve">. </w:t>
      </w:r>
    </w:p>
    <w:p w14:paraId="5877339B" w14:textId="77777777" w:rsidR="00C75210" w:rsidRPr="00C75210" w:rsidRDefault="00C75210">
      <w:pPr>
        <w:numPr>
          <w:ilvl w:val="0"/>
          <w:numId w:val="173"/>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التدريب العملي</w:t>
      </w:r>
      <w:r w:rsidRPr="00C75210">
        <w:rPr>
          <w:rFonts w:ascii="Sakkal Majalla" w:eastAsia="Times New Roman" w:hAnsi="Sakkal Majalla" w:hint="cs"/>
          <w:b/>
          <w:bCs/>
          <w:color w:val="auto"/>
          <w:sz w:val="36"/>
          <w:szCs w:val="36"/>
          <w:lang w:val="en-GB" w:eastAsia="en-GB"/>
        </w:rPr>
        <w:t xml:space="preserve">. </w:t>
      </w:r>
    </w:p>
    <w:p w14:paraId="7003A483" w14:textId="3EF5E9CB" w:rsidR="00C75210" w:rsidRPr="00C75210" w:rsidRDefault="00C75210" w:rsidP="00C75210">
      <w:pPr>
        <w:spacing w:line="240" w:lineRule="auto"/>
        <w:jc w:val="left"/>
        <w:rPr>
          <w:rFonts w:ascii="Sakkal Majalla" w:eastAsia="Times New Roman" w:hAnsi="Sakkal Majalla"/>
          <w:b/>
          <w:bCs/>
          <w:color w:val="auto"/>
          <w:sz w:val="36"/>
          <w:szCs w:val="36"/>
          <w:lang w:val="en-GB" w:eastAsia="en-GB"/>
        </w:rPr>
      </w:pPr>
    </w:p>
    <w:p w14:paraId="56CB224F"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رابعاً: تحديد الجدول الزمني</w:t>
      </w:r>
    </w:p>
    <w:p w14:paraId="1C0CFC90" w14:textId="3B71344D"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تحديد تاريخ البداية والنهاية</w:t>
      </w:r>
      <w:r w:rsidRPr="00C75210">
        <w:rPr>
          <w:rFonts w:ascii="Sakkal Majalla" w:eastAsia="Times New Roman" w:hAnsi="Sakkal Majalla" w:hint="cs"/>
          <w:b/>
          <w:bCs/>
          <w:color w:val="auto"/>
          <w:sz w:val="36"/>
          <w:szCs w:val="36"/>
          <w:lang w:val="en-GB" w:eastAsia="en-GB"/>
        </w:rPr>
        <w:t>.</w:t>
      </w:r>
    </w:p>
    <w:p w14:paraId="3941D5BD" w14:textId="77777777" w:rsidR="00C75210" w:rsidRPr="00C75210" w:rsidRDefault="00C75210" w:rsidP="00C75210">
      <w:pPr>
        <w:spacing w:before="100" w:beforeAutospacing="1" w:after="100" w:afterAutospacing="1" w:line="240" w:lineRule="auto"/>
        <w:jc w:val="left"/>
        <w:outlineLvl w:val="2"/>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lastRenderedPageBreak/>
        <w:t>خامساً: تحديد مؤشرات النجاح</w:t>
      </w:r>
    </w:p>
    <w:p w14:paraId="2DB17AB2" w14:textId="77777777" w:rsidR="00C75210" w:rsidRPr="00C75210" w:rsidRDefault="00C75210" w:rsidP="00C75210">
      <w:p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مثل</w:t>
      </w:r>
      <w:r w:rsidRPr="00C75210">
        <w:rPr>
          <w:rFonts w:ascii="Sakkal Majalla" w:eastAsia="Times New Roman" w:hAnsi="Sakkal Majalla" w:hint="cs"/>
          <w:b/>
          <w:bCs/>
          <w:color w:val="auto"/>
          <w:sz w:val="36"/>
          <w:szCs w:val="36"/>
          <w:lang w:val="en-GB" w:eastAsia="en-GB"/>
        </w:rPr>
        <w:t>:</w:t>
      </w:r>
    </w:p>
    <w:p w14:paraId="0CBCB9A3" w14:textId="77777777" w:rsidR="00C75210" w:rsidRPr="00C75210" w:rsidRDefault="00C75210">
      <w:pPr>
        <w:numPr>
          <w:ilvl w:val="0"/>
          <w:numId w:val="174"/>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تقديم عرض تقديمي ناجح</w:t>
      </w:r>
      <w:r w:rsidRPr="00C75210">
        <w:rPr>
          <w:rFonts w:ascii="Sakkal Majalla" w:eastAsia="Times New Roman" w:hAnsi="Sakkal Majalla" w:hint="cs"/>
          <w:b/>
          <w:bCs/>
          <w:color w:val="auto"/>
          <w:sz w:val="36"/>
          <w:szCs w:val="36"/>
          <w:lang w:val="en-GB" w:eastAsia="en-GB"/>
        </w:rPr>
        <w:t xml:space="preserve">. </w:t>
      </w:r>
    </w:p>
    <w:p w14:paraId="3F2A53D1" w14:textId="77777777" w:rsidR="00C75210" w:rsidRPr="00C75210" w:rsidRDefault="00C75210">
      <w:pPr>
        <w:numPr>
          <w:ilvl w:val="0"/>
          <w:numId w:val="174"/>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الحصول على تغذية راجعة إيجابية</w:t>
      </w:r>
      <w:r w:rsidRPr="00C75210">
        <w:rPr>
          <w:rFonts w:ascii="Sakkal Majalla" w:eastAsia="Times New Roman" w:hAnsi="Sakkal Majalla" w:hint="cs"/>
          <w:b/>
          <w:bCs/>
          <w:color w:val="auto"/>
          <w:sz w:val="36"/>
          <w:szCs w:val="36"/>
          <w:lang w:val="en-GB" w:eastAsia="en-GB"/>
        </w:rPr>
        <w:t xml:space="preserve">. </w:t>
      </w:r>
    </w:p>
    <w:p w14:paraId="55DE5C34" w14:textId="77777777" w:rsidR="00C75210" w:rsidRPr="00C75210" w:rsidRDefault="00C75210">
      <w:pPr>
        <w:numPr>
          <w:ilvl w:val="0"/>
          <w:numId w:val="174"/>
        </w:numPr>
        <w:spacing w:before="100" w:beforeAutospacing="1" w:after="100" w:afterAutospacing="1" w:line="240" w:lineRule="auto"/>
        <w:jc w:val="left"/>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تحسين نتائج تقييم الأداء</w:t>
      </w:r>
      <w:r w:rsidRPr="00C75210">
        <w:rPr>
          <w:rFonts w:ascii="Sakkal Majalla" w:eastAsia="Times New Roman" w:hAnsi="Sakkal Majalla" w:hint="cs"/>
          <w:b/>
          <w:bCs/>
          <w:color w:val="auto"/>
          <w:sz w:val="36"/>
          <w:szCs w:val="36"/>
          <w:lang w:val="en-GB" w:eastAsia="en-GB"/>
        </w:rPr>
        <w:t xml:space="preserve">. </w:t>
      </w:r>
    </w:p>
    <w:p w14:paraId="4E842A94" w14:textId="00F034EF" w:rsidR="00C75210" w:rsidRPr="00C75210" w:rsidRDefault="00C75210" w:rsidP="00C75210">
      <w:pPr>
        <w:spacing w:line="240" w:lineRule="auto"/>
        <w:jc w:val="left"/>
        <w:rPr>
          <w:rFonts w:ascii="Sakkal Majalla" w:eastAsia="Times New Roman" w:hAnsi="Sakkal Majalla"/>
          <w:b/>
          <w:bCs/>
          <w:color w:val="auto"/>
          <w:sz w:val="36"/>
          <w:szCs w:val="36"/>
          <w:lang w:val="en-GB" w:eastAsia="en-GB"/>
        </w:rPr>
      </w:pPr>
    </w:p>
    <w:p w14:paraId="3F625AFD" w14:textId="77777777" w:rsidR="00C75210" w:rsidRPr="00C75210" w:rsidRDefault="00C75210" w:rsidP="00C75210">
      <w:pPr>
        <w:spacing w:before="100" w:beforeAutospacing="1" w:after="100" w:afterAutospacing="1" w:line="240" w:lineRule="auto"/>
        <w:jc w:val="left"/>
        <w:outlineLvl w:val="1"/>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نموذج خطة عمل فردية</w:t>
      </w:r>
    </w:p>
    <w:tbl>
      <w:tblPr>
        <w:tblStyle w:val="LightShading-Accent51"/>
        <w:tblW w:w="0" w:type="auto"/>
        <w:tblLook w:val="04A0" w:firstRow="1" w:lastRow="0" w:firstColumn="1" w:lastColumn="0" w:noHBand="0" w:noVBand="1"/>
      </w:tblPr>
      <w:tblGrid>
        <w:gridCol w:w="1760"/>
        <w:gridCol w:w="2190"/>
        <w:gridCol w:w="2426"/>
        <w:gridCol w:w="913"/>
        <w:gridCol w:w="1737"/>
      </w:tblGrid>
      <w:tr w:rsidR="00C75210" w:rsidRPr="00C75210" w14:paraId="048F4C5F" w14:textId="77777777" w:rsidTr="00C7521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3B4972FA" w14:textId="77777777" w:rsidR="00C75210" w:rsidRPr="00C75210" w:rsidRDefault="00C75210" w:rsidP="00C75210">
            <w:pPr>
              <w:spacing w:line="240" w:lineRule="auto"/>
              <w:jc w:val="center"/>
              <w:rPr>
                <w:rFonts w:ascii="Sakkal Majalla" w:eastAsia="Times New Roman" w:hAnsi="Sakkal Majalla"/>
                <w:color w:val="auto"/>
                <w:sz w:val="36"/>
                <w:szCs w:val="36"/>
                <w:lang w:val="en-GB" w:eastAsia="en-GB"/>
              </w:rPr>
            </w:pPr>
            <w:r w:rsidRPr="00C75210">
              <w:rPr>
                <w:rFonts w:ascii="Sakkal Majalla" w:eastAsia="Times New Roman" w:hAnsi="Sakkal Majalla" w:hint="cs"/>
                <w:color w:val="auto"/>
                <w:sz w:val="36"/>
                <w:szCs w:val="36"/>
                <w:rtl/>
                <w:lang w:val="en-GB" w:eastAsia="en-GB"/>
              </w:rPr>
              <w:t>المهارة</w:t>
            </w:r>
          </w:p>
        </w:tc>
        <w:tc>
          <w:tcPr>
            <w:tcW w:w="0" w:type="auto"/>
            <w:hideMark/>
          </w:tcPr>
          <w:p w14:paraId="0BCCBD36" w14:textId="77777777" w:rsidR="00C75210" w:rsidRPr="00C75210" w:rsidRDefault="00C75210" w:rsidP="00C75210">
            <w:pPr>
              <w:spacing w:line="240" w:lineRule="auto"/>
              <w:jc w:val="center"/>
              <w:cnfStyle w:val="100000000000" w:firstRow="1" w:lastRow="0" w:firstColumn="0" w:lastColumn="0" w:oddVBand="0" w:evenVBand="0" w:oddHBand="0" w:evenHBand="0" w:firstRowFirstColumn="0" w:firstRowLastColumn="0" w:lastRowFirstColumn="0" w:lastRowLastColumn="0"/>
              <w:rPr>
                <w:rFonts w:ascii="Sakkal Majalla" w:eastAsia="Times New Roman" w:hAnsi="Sakkal Majalla"/>
                <w:color w:val="auto"/>
                <w:sz w:val="36"/>
                <w:szCs w:val="36"/>
                <w:lang w:val="en-GB" w:eastAsia="en-GB"/>
              </w:rPr>
            </w:pPr>
            <w:r w:rsidRPr="00C75210">
              <w:rPr>
                <w:rFonts w:ascii="Sakkal Majalla" w:eastAsia="Times New Roman" w:hAnsi="Sakkal Majalla" w:hint="cs"/>
                <w:color w:val="auto"/>
                <w:sz w:val="36"/>
                <w:szCs w:val="36"/>
                <w:rtl/>
                <w:lang w:val="en-GB" w:eastAsia="en-GB"/>
              </w:rPr>
              <w:t>الهدف</w:t>
            </w:r>
          </w:p>
        </w:tc>
        <w:tc>
          <w:tcPr>
            <w:tcW w:w="0" w:type="auto"/>
            <w:hideMark/>
          </w:tcPr>
          <w:p w14:paraId="488372AB" w14:textId="77777777" w:rsidR="00C75210" w:rsidRPr="00C75210" w:rsidRDefault="00C75210" w:rsidP="00C75210">
            <w:pPr>
              <w:spacing w:line="240" w:lineRule="auto"/>
              <w:jc w:val="center"/>
              <w:cnfStyle w:val="100000000000" w:firstRow="1" w:lastRow="0" w:firstColumn="0" w:lastColumn="0" w:oddVBand="0" w:evenVBand="0" w:oddHBand="0" w:evenHBand="0" w:firstRowFirstColumn="0" w:firstRowLastColumn="0" w:lastRowFirstColumn="0" w:lastRowLastColumn="0"/>
              <w:rPr>
                <w:rFonts w:ascii="Sakkal Majalla" w:eastAsia="Times New Roman" w:hAnsi="Sakkal Majalla"/>
                <w:color w:val="auto"/>
                <w:sz w:val="36"/>
                <w:szCs w:val="36"/>
                <w:lang w:val="en-GB" w:eastAsia="en-GB"/>
              </w:rPr>
            </w:pPr>
            <w:r w:rsidRPr="00C75210">
              <w:rPr>
                <w:rFonts w:ascii="Sakkal Majalla" w:eastAsia="Times New Roman" w:hAnsi="Sakkal Majalla" w:hint="cs"/>
                <w:color w:val="auto"/>
                <w:sz w:val="36"/>
                <w:szCs w:val="36"/>
                <w:rtl/>
                <w:lang w:val="en-GB" w:eastAsia="en-GB"/>
              </w:rPr>
              <w:t>النشاط</w:t>
            </w:r>
          </w:p>
        </w:tc>
        <w:tc>
          <w:tcPr>
            <w:tcW w:w="0" w:type="auto"/>
            <w:hideMark/>
          </w:tcPr>
          <w:p w14:paraId="75D2F0D8" w14:textId="77777777" w:rsidR="00C75210" w:rsidRPr="00C75210" w:rsidRDefault="00C75210" w:rsidP="00C75210">
            <w:pPr>
              <w:spacing w:line="240" w:lineRule="auto"/>
              <w:jc w:val="center"/>
              <w:cnfStyle w:val="100000000000" w:firstRow="1" w:lastRow="0" w:firstColumn="0" w:lastColumn="0" w:oddVBand="0" w:evenVBand="0" w:oddHBand="0" w:evenHBand="0" w:firstRowFirstColumn="0" w:firstRowLastColumn="0" w:lastRowFirstColumn="0" w:lastRowLastColumn="0"/>
              <w:rPr>
                <w:rFonts w:ascii="Sakkal Majalla" w:eastAsia="Times New Roman" w:hAnsi="Sakkal Majalla"/>
                <w:color w:val="auto"/>
                <w:sz w:val="36"/>
                <w:szCs w:val="36"/>
                <w:lang w:val="en-GB" w:eastAsia="en-GB"/>
              </w:rPr>
            </w:pPr>
            <w:r w:rsidRPr="00C75210">
              <w:rPr>
                <w:rFonts w:ascii="Sakkal Majalla" w:eastAsia="Times New Roman" w:hAnsi="Sakkal Majalla" w:hint="cs"/>
                <w:color w:val="auto"/>
                <w:sz w:val="36"/>
                <w:szCs w:val="36"/>
                <w:rtl/>
                <w:lang w:val="en-GB" w:eastAsia="en-GB"/>
              </w:rPr>
              <w:t>المدة</w:t>
            </w:r>
          </w:p>
        </w:tc>
        <w:tc>
          <w:tcPr>
            <w:tcW w:w="0" w:type="auto"/>
            <w:hideMark/>
          </w:tcPr>
          <w:p w14:paraId="386E8FCC" w14:textId="77777777" w:rsidR="00C75210" w:rsidRPr="00C75210" w:rsidRDefault="00C75210" w:rsidP="00C75210">
            <w:pPr>
              <w:spacing w:line="240" w:lineRule="auto"/>
              <w:jc w:val="center"/>
              <w:cnfStyle w:val="100000000000" w:firstRow="1" w:lastRow="0" w:firstColumn="0" w:lastColumn="0" w:oddVBand="0" w:evenVBand="0" w:oddHBand="0" w:evenHBand="0" w:firstRowFirstColumn="0" w:firstRowLastColumn="0" w:lastRowFirstColumn="0" w:lastRowLastColumn="0"/>
              <w:rPr>
                <w:rFonts w:ascii="Sakkal Majalla" w:eastAsia="Times New Roman" w:hAnsi="Sakkal Majalla"/>
                <w:color w:val="auto"/>
                <w:sz w:val="36"/>
                <w:szCs w:val="36"/>
                <w:lang w:val="en-GB" w:eastAsia="en-GB"/>
              </w:rPr>
            </w:pPr>
            <w:r w:rsidRPr="00C75210">
              <w:rPr>
                <w:rFonts w:ascii="Sakkal Majalla" w:eastAsia="Times New Roman" w:hAnsi="Sakkal Majalla" w:hint="cs"/>
                <w:color w:val="auto"/>
                <w:sz w:val="36"/>
                <w:szCs w:val="36"/>
                <w:rtl/>
                <w:lang w:val="en-GB" w:eastAsia="en-GB"/>
              </w:rPr>
              <w:t>مؤشر النجاح</w:t>
            </w:r>
          </w:p>
        </w:tc>
      </w:tr>
      <w:tr w:rsidR="00C75210" w:rsidRPr="00C75210" w14:paraId="571D97AB" w14:textId="77777777" w:rsidTr="00C752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08718207" w14:textId="77777777" w:rsidR="00C75210" w:rsidRPr="00C75210" w:rsidRDefault="00C75210" w:rsidP="00C75210">
            <w:pPr>
              <w:spacing w:line="240" w:lineRule="auto"/>
              <w:jc w:val="left"/>
              <w:rPr>
                <w:rFonts w:ascii="Sakkal Majalla" w:eastAsia="Times New Roman" w:hAnsi="Sakkal Majalla"/>
                <w:color w:val="auto"/>
                <w:sz w:val="36"/>
                <w:szCs w:val="36"/>
                <w:lang w:val="en-GB" w:eastAsia="en-GB"/>
              </w:rPr>
            </w:pPr>
            <w:r w:rsidRPr="00C75210">
              <w:rPr>
                <w:rFonts w:ascii="Sakkal Majalla" w:eastAsia="Times New Roman" w:hAnsi="Sakkal Majalla" w:hint="cs"/>
                <w:color w:val="auto"/>
                <w:sz w:val="36"/>
                <w:szCs w:val="36"/>
                <w:rtl/>
                <w:lang w:val="en-GB" w:eastAsia="en-GB"/>
              </w:rPr>
              <w:t>الاستماع الفعال</w:t>
            </w:r>
          </w:p>
        </w:tc>
        <w:tc>
          <w:tcPr>
            <w:tcW w:w="0" w:type="auto"/>
            <w:hideMark/>
          </w:tcPr>
          <w:p w14:paraId="0595EBC9" w14:textId="77777777" w:rsidR="00C75210" w:rsidRPr="00C75210" w:rsidRDefault="00C75210" w:rsidP="00C75210">
            <w:pPr>
              <w:spacing w:line="240" w:lineRule="auto"/>
              <w:jc w:val="left"/>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تحسين التركيز أثناء الحوار</w:t>
            </w:r>
          </w:p>
        </w:tc>
        <w:tc>
          <w:tcPr>
            <w:tcW w:w="0" w:type="auto"/>
            <w:hideMark/>
          </w:tcPr>
          <w:p w14:paraId="63833C0F" w14:textId="77777777" w:rsidR="00C75210" w:rsidRPr="00C75210" w:rsidRDefault="00C75210" w:rsidP="00C75210">
            <w:pPr>
              <w:spacing w:line="240" w:lineRule="auto"/>
              <w:jc w:val="left"/>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ممارسة الإنصات وتدوين الملاحظات</w:t>
            </w:r>
          </w:p>
        </w:tc>
        <w:tc>
          <w:tcPr>
            <w:tcW w:w="0" w:type="auto"/>
            <w:hideMark/>
          </w:tcPr>
          <w:p w14:paraId="3CA3F493" w14:textId="77777777" w:rsidR="00C75210" w:rsidRPr="00C75210" w:rsidRDefault="00C75210" w:rsidP="00C75210">
            <w:pPr>
              <w:spacing w:line="240" w:lineRule="auto"/>
              <w:jc w:val="left"/>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شهر</w:t>
            </w:r>
          </w:p>
        </w:tc>
        <w:tc>
          <w:tcPr>
            <w:tcW w:w="0" w:type="auto"/>
            <w:hideMark/>
          </w:tcPr>
          <w:p w14:paraId="78EA7F2B" w14:textId="77777777" w:rsidR="00C75210" w:rsidRPr="00C75210" w:rsidRDefault="00C75210" w:rsidP="00C75210">
            <w:pPr>
              <w:spacing w:line="240" w:lineRule="auto"/>
              <w:jc w:val="left"/>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انخفاض المقاطعات</w:t>
            </w:r>
          </w:p>
        </w:tc>
      </w:tr>
      <w:tr w:rsidR="00C75210" w:rsidRPr="00C75210" w14:paraId="39BBC9B4" w14:textId="77777777" w:rsidTr="00C75210">
        <w:tc>
          <w:tcPr>
            <w:cnfStyle w:val="001000000000" w:firstRow="0" w:lastRow="0" w:firstColumn="1" w:lastColumn="0" w:oddVBand="0" w:evenVBand="0" w:oddHBand="0" w:evenHBand="0" w:firstRowFirstColumn="0" w:firstRowLastColumn="0" w:lastRowFirstColumn="0" w:lastRowLastColumn="0"/>
            <w:tcW w:w="0" w:type="auto"/>
            <w:hideMark/>
          </w:tcPr>
          <w:p w14:paraId="25506F7D" w14:textId="77777777" w:rsidR="00C75210" w:rsidRPr="00C75210" w:rsidRDefault="00C75210" w:rsidP="00C75210">
            <w:pPr>
              <w:spacing w:line="240" w:lineRule="auto"/>
              <w:jc w:val="left"/>
              <w:rPr>
                <w:rFonts w:ascii="Sakkal Majalla" w:eastAsia="Times New Roman" w:hAnsi="Sakkal Majalla"/>
                <w:color w:val="auto"/>
                <w:sz w:val="36"/>
                <w:szCs w:val="36"/>
                <w:lang w:val="en-GB" w:eastAsia="en-GB"/>
              </w:rPr>
            </w:pPr>
            <w:r w:rsidRPr="00C75210">
              <w:rPr>
                <w:rFonts w:ascii="Sakkal Majalla" w:eastAsia="Times New Roman" w:hAnsi="Sakkal Majalla" w:hint="cs"/>
                <w:color w:val="auto"/>
                <w:sz w:val="36"/>
                <w:szCs w:val="36"/>
                <w:rtl/>
                <w:lang w:val="en-GB" w:eastAsia="en-GB"/>
              </w:rPr>
              <w:t>التحدث أمام الجمهور</w:t>
            </w:r>
          </w:p>
        </w:tc>
        <w:tc>
          <w:tcPr>
            <w:tcW w:w="0" w:type="auto"/>
            <w:hideMark/>
          </w:tcPr>
          <w:p w14:paraId="19D1C543" w14:textId="77777777" w:rsidR="00C75210" w:rsidRPr="00C75210" w:rsidRDefault="00C75210" w:rsidP="00C75210">
            <w:pPr>
              <w:spacing w:line="240" w:lineRule="auto"/>
              <w:jc w:val="left"/>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تقديم عروض مهنية بثقة</w:t>
            </w:r>
          </w:p>
        </w:tc>
        <w:tc>
          <w:tcPr>
            <w:tcW w:w="0" w:type="auto"/>
            <w:hideMark/>
          </w:tcPr>
          <w:p w14:paraId="1F894D52" w14:textId="77777777" w:rsidR="00C75210" w:rsidRPr="00C75210" w:rsidRDefault="00C75210" w:rsidP="00C75210">
            <w:pPr>
              <w:spacing w:line="240" w:lineRule="auto"/>
              <w:jc w:val="left"/>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تدريب أسبوعي وعروض قصيرة</w:t>
            </w:r>
          </w:p>
        </w:tc>
        <w:tc>
          <w:tcPr>
            <w:tcW w:w="0" w:type="auto"/>
            <w:hideMark/>
          </w:tcPr>
          <w:p w14:paraId="7167FC2E" w14:textId="77777777" w:rsidR="00C75210" w:rsidRPr="00C75210" w:rsidRDefault="00C75210" w:rsidP="00C75210">
            <w:pPr>
              <w:spacing w:line="240" w:lineRule="auto"/>
              <w:jc w:val="left"/>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شهران</w:t>
            </w:r>
          </w:p>
        </w:tc>
        <w:tc>
          <w:tcPr>
            <w:tcW w:w="0" w:type="auto"/>
            <w:hideMark/>
          </w:tcPr>
          <w:p w14:paraId="3D427629" w14:textId="77777777" w:rsidR="00C75210" w:rsidRPr="00C75210" w:rsidRDefault="00C75210" w:rsidP="00C75210">
            <w:pPr>
              <w:spacing w:line="240" w:lineRule="auto"/>
              <w:jc w:val="left"/>
              <w:cnfStyle w:val="000000000000" w:firstRow="0" w:lastRow="0" w:firstColumn="0" w:lastColumn="0" w:oddVBand="0" w:evenVBand="0" w:oddHBand="0"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تقديم عرض ناجح</w:t>
            </w:r>
          </w:p>
        </w:tc>
      </w:tr>
      <w:tr w:rsidR="00C75210" w:rsidRPr="00C75210" w14:paraId="54E5FF93" w14:textId="77777777" w:rsidTr="00C75210">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0" w:type="auto"/>
            <w:hideMark/>
          </w:tcPr>
          <w:p w14:paraId="7435CAD1" w14:textId="77777777" w:rsidR="00C75210" w:rsidRPr="00C75210" w:rsidRDefault="00C75210" w:rsidP="00C75210">
            <w:pPr>
              <w:spacing w:line="240" w:lineRule="auto"/>
              <w:jc w:val="left"/>
              <w:rPr>
                <w:rFonts w:ascii="Sakkal Majalla" w:eastAsia="Times New Roman" w:hAnsi="Sakkal Majalla"/>
                <w:color w:val="auto"/>
                <w:sz w:val="36"/>
                <w:szCs w:val="36"/>
                <w:lang w:val="en-GB" w:eastAsia="en-GB"/>
              </w:rPr>
            </w:pPr>
            <w:r w:rsidRPr="00C75210">
              <w:rPr>
                <w:rFonts w:ascii="Sakkal Majalla" w:eastAsia="Times New Roman" w:hAnsi="Sakkal Majalla" w:hint="cs"/>
                <w:color w:val="auto"/>
                <w:sz w:val="36"/>
                <w:szCs w:val="36"/>
                <w:rtl/>
                <w:lang w:val="en-GB" w:eastAsia="en-GB"/>
              </w:rPr>
              <w:t>التواصل الكتابي</w:t>
            </w:r>
          </w:p>
        </w:tc>
        <w:tc>
          <w:tcPr>
            <w:tcW w:w="0" w:type="auto"/>
            <w:hideMark/>
          </w:tcPr>
          <w:p w14:paraId="4EB29841" w14:textId="77777777" w:rsidR="00C75210" w:rsidRPr="00C75210" w:rsidRDefault="00C75210" w:rsidP="00C75210">
            <w:pPr>
              <w:spacing w:line="240" w:lineRule="auto"/>
              <w:jc w:val="left"/>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تحسين جودة البريد الإلكتروني</w:t>
            </w:r>
          </w:p>
        </w:tc>
        <w:tc>
          <w:tcPr>
            <w:tcW w:w="0" w:type="auto"/>
            <w:hideMark/>
          </w:tcPr>
          <w:p w14:paraId="3487D7D8" w14:textId="77777777" w:rsidR="00C75210" w:rsidRPr="00C75210" w:rsidRDefault="00C75210" w:rsidP="00C75210">
            <w:pPr>
              <w:spacing w:line="240" w:lineRule="auto"/>
              <w:jc w:val="left"/>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مراجعة الرسائل قبل الإرسال</w:t>
            </w:r>
          </w:p>
        </w:tc>
        <w:tc>
          <w:tcPr>
            <w:tcW w:w="0" w:type="auto"/>
            <w:hideMark/>
          </w:tcPr>
          <w:p w14:paraId="5A705854" w14:textId="77777777" w:rsidR="00C75210" w:rsidRPr="00C75210" w:rsidRDefault="00C75210" w:rsidP="00C75210">
            <w:pPr>
              <w:spacing w:line="240" w:lineRule="auto"/>
              <w:jc w:val="left"/>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شهر</w:t>
            </w:r>
          </w:p>
        </w:tc>
        <w:tc>
          <w:tcPr>
            <w:tcW w:w="0" w:type="auto"/>
            <w:hideMark/>
          </w:tcPr>
          <w:p w14:paraId="22F966B5" w14:textId="77777777" w:rsidR="00C75210" w:rsidRPr="00C75210" w:rsidRDefault="00C75210" w:rsidP="00C75210">
            <w:pPr>
              <w:spacing w:line="240" w:lineRule="auto"/>
              <w:jc w:val="left"/>
              <w:cnfStyle w:val="000000100000" w:firstRow="0" w:lastRow="0" w:firstColumn="0" w:lastColumn="0" w:oddVBand="0" w:evenVBand="0" w:oddHBand="1" w:evenHBand="0" w:firstRowFirstColumn="0" w:firstRowLastColumn="0" w:lastRowFirstColumn="0" w:lastRowLastColumn="0"/>
              <w:rPr>
                <w:rFonts w:ascii="Sakkal Majalla" w:eastAsia="Times New Roman" w:hAnsi="Sakkal Majalla"/>
                <w:b/>
                <w:bCs/>
                <w:color w:val="auto"/>
                <w:sz w:val="36"/>
                <w:szCs w:val="36"/>
                <w:lang w:val="en-GB" w:eastAsia="en-GB"/>
              </w:rPr>
            </w:pPr>
            <w:r w:rsidRPr="00C75210">
              <w:rPr>
                <w:rFonts w:ascii="Sakkal Majalla" w:eastAsia="Times New Roman" w:hAnsi="Sakkal Majalla" w:hint="cs"/>
                <w:b/>
                <w:bCs/>
                <w:color w:val="auto"/>
                <w:sz w:val="36"/>
                <w:szCs w:val="36"/>
                <w:rtl/>
                <w:lang w:val="en-GB" w:eastAsia="en-GB"/>
              </w:rPr>
              <w:t>تقليل الأخطاء</w:t>
            </w:r>
          </w:p>
        </w:tc>
      </w:tr>
    </w:tbl>
    <w:p w14:paraId="264B35FF" w14:textId="77777777" w:rsidR="0035048B" w:rsidRPr="0035048B" w:rsidRDefault="0035048B" w:rsidP="0035048B">
      <w:pPr>
        <w:spacing w:after="200"/>
        <w:jc w:val="left"/>
        <w:rPr>
          <w:rFonts w:ascii="Sakkal Majalla" w:eastAsia="Times New Roman" w:hAnsi="Sakkal Majalla"/>
          <w:b/>
          <w:bCs/>
          <w:color w:val="006666"/>
          <w:sz w:val="36"/>
          <w:szCs w:val="36"/>
          <w:rtl/>
        </w:rPr>
      </w:pPr>
    </w:p>
    <w:p w14:paraId="01719DC7" w14:textId="77777777" w:rsidR="0035048B" w:rsidRDefault="0035048B" w:rsidP="00C75210">
      <w:pPr>
        <w:spacing w:after="200"/>
        <w:rPr>
          <w:rFonts w:ascii="Sakkal Majalla" w:eastAsia="Times New Roman" w:hAnsi="Sakkal Majalla"/>
          <w:b/>
          <w:bCs/>
          <w:color w:val="006666"/>
          <w:sz w:val="160"/>
          <w:szCs w:val="72"/>
          <w:rtl/>
        </w:rPr>
      </w:pPr>
    </w:p>
    <w:p w14:paraId="3E2E8EB8" w14:textId="77777777" w:rsidR="00C75210" w:rsidRDefault="00C75210" w:rsidP="00C75210">
      <w:pPr>
        <w:spacing w:after="200"/>
        <w:rPr>
          <w:rFonts w:ascii="Sakkal Majalla" w:eastAsia="Times New Roman" w:hAnsi="Sakkal Majalla"/>
          <w:b/>
          <w:bCs/>
          <w:color w:val="006666"/>
          <w:sz w:val="160"/>
          <w:szCs w:val="72"/>
          <w:rtl/>
        </w:rPr>
      </w:pPr>
    </w:p>
    <w:p w14:paraId="397BDF6C" w14:textId="77F15C5F" w:rsidR="00F71C4D" w:rsidRPr="00F71C4D" w:rsidRDefault="00F71C4D" w:rsidP="00F71C4D">
      <w:pPr>
        <w:spacing w:after="200"/>
        <w:jc w:val="center"/>
        <w:rPr>
          <w:rFonts w:ascii="Sakkal Majalla" w:eastAsia="Times New Roman" w:hAnsi="Sakkal Majalla"/>
          <w:b/>
          <w:bCs/>
          <w:color w:val="006666"/>
          <w:sz w:val="160"/>
          <w:szCs w:val="72"/>
          <w:lang w:bidi="ar-EG"/>
        </w:rPr>
      </w:pPr>
      <w:r w:rsidRPr="00F71C4D">
        <w:rPr>
          <w:rFonts w:ascii="Sakkal Majalla" w:eastAsia="Times New Roman" w:hAnsi="Sakkal Majalla"/>
          <w:b/>
          <w:bCs/>
          <w:color w:val="006666"/>
          <w:sz w:val="160"/>
          <w:szCs w:val="72"/>
          <w:rtl/>
        </w:rPr>
        <w:t>الخاتمة</w:t>
      </w:r>
    </w:p>
    <w:p w14:paraId="2DF6A2E7" w14:textId="77777777" w:rsidR="00C75210" w:rsidRPr="00C75210" w:rsidRDefault="00C75210" w:rsidP="00C75210">
      <w:pPr>
        <w:spacing w:after="200" w:line="240" w:lineRule="auto"/>
        <w:jc w:val="left"/>
        <w:rPr>
          <w:rFonts w:ascii="Sakkal Majalla" w:eastAsia="Times New Roman" w:hAnsi="Sakkal Majalla"/>
          <w:b/>
          <w:bCs/>
          <w:color w:val="auto"/>
          <w:sz w:val="36"/>
          <w:szCs w:val="36"/>
          <w:lang w:val="en-GB"/>
        </w:rPr>
      </w:pPr>
      <w:r w:rsidRPr="00C75210">
        <w:rPr>
          <w:rFonts w:ascii="Sakkal Majalla" w:eastAsia="Times New Roman" w:hAnsi="Sakkal Majalla"/>
          <w:b/>
          <w:bCs/>
          <w:color w:val="auto"/>
          <w:sz w:val="36"/>
          <w:szCs w:val="36"/>
          <w:rtl/>
        </w:rPr>
        <w:lastRenderedPageBreak/>
        <w:t>وفي ختام هذه الحقيبة التدريبية حول مهارات التواصل في بيئة العمل، نكون قد خضنا معًا رحلة معرفية وتطبيقية متكاملة تناولنا خلالها أهم المفاهيم والمهارات والأساليب الحديثة التي تسهم في تطوير التواصل المهني الفعّال داخل المؤسسات المختلفة. فقد بدأ البرنامج بالتعرف على مفهوم الاتصال والتواصل وعناصر عملية الاتصال وأنواعه وأهدافه في بيئة العمل، ثم انتقل إلى فهم أنماط الشخصيات المختلفة وأساليب التعامل معها، وتنمية مهارات الحديث المؤثر والاستماع الفعّال والحوار المهني والإقناع، بما يعزز القدرة على بناء علاقات مهنية ناجحة وتحقيق مستويات أعلى من التفاهم والتعاون بين العاملين</w:t>
      </w:r>
      <w:r w:rsidRPr="00C75210">
        <w:rPr>
          <w:rFonts w:ascii="Sakkal Majalla" w:eastAsia="Times New Roman" w:hAnsi="Sakkal Majalla"/>
          <w:b/>
          <w:bCs/>
          <w:color w:val="auto"/>
          <w:sz w:val="36"/>
          <w:szCs w:val="36"/>
          <w:lang w:val="en-GB"/>
        </w:rPr>
        <w:t>.</w:t>
      </w:r>
    </w:p>
    <w:p w14:paraId="69D44491" w14:textId="77777777" w:rsidR="00C75210" w:rsidRPr="00C75210" w:rsidRDefault="00C75210" w:rsidP="00C75210">
      <w:pPr>
        <w:spacing w:after="200" w:line="240" w:lineRule="auto"/>
        <w:jc w:val="left"/>
        <w:rPr>
          <w:rFonts w:ascii="Sakkal Majalla" w:eastAsia="Times New Roman" w:hAnsi="Sakkal Majalla"/>
          <w:b/>
          <w:bCs/>
          <w:color w:val="auto"/>
          <w:sz w:val="36"/>
          <w:szCs w:val="36"/>
          <w:lang w:val="en-GB"/>
        </w:rPr>
      </w:pPr>
      <w:r w:rsidRPr="00C75210">
        <w:rPr>
          <w:rFonts w:ascii="Sakkal Majalla" w:eastAsia="Times New Roman" w:hAnsi="Sakkal Majalla"/>
          <w:b/>
          <w:bCs/>
          <w:color w:val="auto"/>
          <w:sz w:val="36"/>
          <w:szCs w:val="36"/>
          <w:rtl/>
        </w:rPr>
        <w:t>كما تناولت الحقيبة مهارات التواصل داخل فرق العمل، وأهمية تبادل المعلومات والتنسيق المهني وتعزيز التعاون بين الأفراد، إضافة إلى أساليب إدارة الخلافات وحل النزاعات والتعامل مع المواقف الصعبة وتحويل التحديات والخلافات إلى فرص للتطوير والتحسين. وتم التطرق أيضًا إلى دور الذكاء العاطفي في التواصل، وأثره في فهم المشاعر وإدارة الانفعالات وبناء علاقات مهنية قائمة على الاحترام والثقة والتقدير المتبادل. كما شملت الحقيبة مهارات خدمة العملاء والتواصل مع الإدارات المختلفة والموردين والشركاء، والمحافظة على الصورة المؤسسية وتعزيز السمعة المهنية للمؤسسة والأفراد على حد سواء</w:t>
      </w:r>
      <w:r w:rsidRPr="00C75210">
        <w:rPr>
          <w:rFonts w:ascii="Sakkal Majalla" w:eastAsia="Times New Roman" w:hAnsi="Sakkal Majalla"/>
          <w:b/>
          <w:bCs/>
          <w:color w:val="auto"/>
          <w:sz w:val="36"/>
          <w:szCs w:val="36"/>
          <w:lang w:val="en-GB"/>
        </w:rPr>
        <w:t>.</w:t>
      </w:r>
    </w:p>
    <w:p w14:paraId="0F5767EA" w14:textId="77777777" w:rsidR="00C75210" w:rsidRPr="00C75210" w:rsidRDefault="00C75210" w:rsidP="00C75210">
      <w:pPr>
        <w:spacing w:after="200" w:line="240" w:lineRule="auto"/>
        <w:jc w:val="left"/>
        <w:rPr>
          <w:rFonts w:ascii="Sakkal Majalla" w:eastAsia="Times New Roman" w:hAnsi="Sakkal Majalla"/>
          <w:b/>
          <w:bCs/>
          <w:color w:val="auto"/>
          <w:sz w:val="36"/>
          <w:szCs w:val="36"/>
          <w:lang w:val="en-GB"/>
        </w:rPr>
      </w:pPr>
      <w:r w:rsidRPr="00C75210">
        <w:rPr>
          <w:rFonts w:ascii="Sakkal Majalla" w:eastAsia="Times New Roman" w:hAnsi="Sakkal Majalla"/>
          <w:b/>
          <w:bCs/>
          <w:color w:val="auto"/>
          <w:sz w:val="36"/>
          <w:szCs w:val="36"/>
          <w:rtl/>
        </w:rPr>
        <w:t>وقد أولى البرنامج اهتمامًا خاصًا بمهارات العرض والتقديم المهني، وإعداد العروض الاحترافية، والتعامل مع الجمهور، وإدارة الأسئلة والمداخلات، بالإضافة إلى مهارات التواصل الرقمي الحديثة، وآداب استخدام البريد الإلكتروني والمنصات الرقمية، وإدارة الاجتماعات الافتراضية والتواصل عن بُعد، بما يتوافق مع التحولات المتسارعة التي تشهدها بيئات العمل المعاصرة. كما ركز البرنامج على التطبيقات العملية وتمارين المحاكاة وتمثيل الأدوار المهنية وتحليل المواقف الواقعية، بهدف تحويل المعرفة النظرية إلى مهارات عملية قابلة للتطبيق في الحياة المهنية اليومية</w:t>
      </w:r>
      <w:r w:rsidRPr="00C75210">
        <w:rPr>
          <w:rFonts w:ascii="Sakkal Majalla" w:eastAsia="Times New Roman" w:hAnsi="Sakkal Majalla"/>
          <w:b/>
          <w:bCs/>
          <w:color w:val="auto"/>
          <w:sz w:val="36"/>
          <w:szCs w:val="36"/>
          <w:lang w:val="en-GB"/>
        </w:rPr>
        <w:t>.</w:t>
      </w:r>
    </w:p>
    <w:p w14:paraId="273A2B70" w14:textId="77777777" w:rsidR="00C75210" w:rsidRPr="00C75210" w:rsidRDefault="00C75210" w:rsidP="00C75210">
      <w:pPr>
        <w:spacing w:after="200" w:line="240" w:lineRule="auto"/>
        <w:jc w:val="left"/>
        <w:rPr>
          <w:rFonts w:ascii="Sakkal Majalla" w:eastAsia="Times New Roman" w:hAnsi="Sakkal Majalla"/>
          <w:b/>
          <w:bCs/>
          <w:color w:val="auto"/>
          <w:sz w:val="36"/>
          <w:szCs w:val="36"/>
          <w:lang w:val="en-GB"/>
        </w:rPr>
      </w:pPr>
      <w:r w:rsidRPr="00C75210">
        <w:rPr>
          <w:rFonts w:ascii="Sakkal Majalla" w:eastAsia="Times New Roman" w:hAnsi="Sakkal Majalla"/>
          <w:b/>
          <w:bCs/>
          <w:color w:val="auto"/>
          <w:sz w:val="36"/>
          <w:szCs w:val="36"/>
          <w:rtl/>
        </w:rPr>
        <w:t xml:space="preserve">وقد أكد البرنامج أن التواصل الفعّال لم يعد مجرد مهارة شخصية أو سلوكية، بل أصبح أحد العوامل الاستراتيجية المؤثرة في نجاح المؤسسات ورفع مستوى الأداء والإنتاجية وتحسين جودة الخدمات وتعزيز رضا العملاء والعاملين. فالمؤسسات الناجحة هي التي </w:t>
      </w:r>
      <w:r w:rsidRPr="00C75210">
        <w:rPr>
          <w:rFonts w:ascii="Sakkal Majalla" w:eastAsia="Times New Roman" w:hAnsi="Sakkal Majalla"/>
          <w:b/>
          <w:bCs/>
          <w:color w:val="auto"/>
          <w:sz w:val="36"/>
          <w:szCs w:val="36"/>
          <w:rtl/>
        </w:rPr>
        <w:lastRenderedPageBreak/>
        <w:t>تمتلك ثقافة تواصل إيجابية تقوم على الوضوح والشفافية والتعاون والاحترام المتبادل، وتعمل على تطوير مهارات التواصل لدى أفرادها بصورة مستمرة لمواكبة متطلبات العمل الحديثة</w:t>
      </w:r>
      <w:r w:rsidRPr="00C75210">
        <w:rPr>
          <w:rFonts w:ascii="Sakkal Majalla" w:eastAsia="Times New Roman" w:hAnsi="Sakkal Majalla"/>
          <w:b/>
          <w:bCs/>
          <w:color w:val="auto"/>
          <w:sz w:val="36"/>
          <w:szCs w:val="36"/>
          <w:lang w:val="en-GB"/>
        </w:rPr>
        <w:t>.</w:t>
      </w:r>
    </w:p>
    <w:p w14:paraId="7DA140B3" w14:textId="77777777" w:rsidR="00C75210" w:rsidRPr="00C75210" w:rsidRDefault="00C75210" w:rsidP="00C75210">
      <w:pPr>
        <w:spacing w:after="200" w:line="240" w:lineRule="auto"/>
        <w:jc w:val="left"/>
        <w:rPr>
          <w:rFonts w:ascii="Sakkal Majalla" w:eastAsia="Times New Roman" w:hAnsi="Sakkal Majalla"/>
          <w:b/>
          <w:bCs/>
          <w:color w:val="auto"/>
          <w:sz w:val="36"/>
          <w:szCs w:val="36"/>
          <w:lang w:val="en-GB"/>
        </w:rPr>
      </w:pPr>
      <w:r w:rsidRPr="00C75210">
        <w:rPr>
          <w:rFonts w:ascii="Sakkal Majalla" w:eastAsia="Times New Roman" w:hAnsi="Sakkal Majalla"/>
          <w:b/>
          <w:bCs/>
          <w:color w:val="auto"/>
          <w:sz w:val="36"/>
          <w:szCs w:val="36"/>
          <w:rtl/>
        </w:rPr>
        <w:t>ونأمل أن تكون هذه الحقيبة التدريبية قد أسهمت في تطوير قدراتكم المهنية والشخصية، وعززت من مهاراتكم في التواصل والحوار والإقناع والعمل الجماعي وإدارة العلاقات المهنية بكفاءة واحترافية. كما نتطلع إلى أن تسهم هذه المعارف والمهارات في تحسين أدائكم الوظيفي، وتعزيز قدرتكم على بناء بيئة عمل إيجابية قائمة على التعاون والتفاهم والثقة، بما ينعكس إيجابًا على نجاحكم المهني وتحقيق أهداف مؤسساتكم</w:t>
      </w:r>
      <w:r w:rsidRPr="00C75210">
        <w:rPr>
          <w:rFonts w:ascii="Sakkal Majalla" w:eastAsia="Times New Roman" w:hAnsi="Sakkal Majalla"/>
          <w:b/>
          <w:bCs/>
          <w:color w:val="auto"/>
          <w:sz w:val="36"/>
          <w:szCs w:val="36"/>
          <w:lang w:val="en-GB"/>
        </w:rPr>
        <w:t>.</w:t>
      </w:r>
    </w:p>
    <w:p w14:paraId="2E3C0B24" w14:textId="77777777" w:rsidR="00C75210" w:rsidRPr="00C75210" w:rsidRDefault="00C75210" w:rsidP="00C75210">
      <w:pPr>
        <w:spacing w:after="200" w:line="240" w:lineRule="auto"/>
        <w:jc w:val="left"/>
        <w:rPr>
          <w:rFonts w:ascii="Sakkal Majalla" w:eastAsia="Times New Roman" w:hAnsi="Sakkal Majalla"/>
          <w:b/>
          <w:bCs/>
          <w:color w:val="auto"/>
          <w:sz w:val="36"/>
          <w:szCs w:val="36"/>
          <w:lang w:val="en-GB"/>
        </w:rPr>
      </w:pPr>
      <w:r w:rsidRPr="00C75210">
        <w:rPr>
          <w:rFonts w:ascii="Sakkal Majalla" w:eastAsia="Times New Roman" w:hAnsi="Sakkal Majalla"/>
          <w:b/>
          <w:bCs/>
          <w:color w:val="auto"/>
          <w:sz w:val="36"/>
          <w:szCs w:val="36"/>
          <w:rtl/>
        </w:rPr>
        <w:t>وفي النهاية، فإن التواصل الفعّال ليس مهارة يتم اكتسابها مرة واحدة ثم التوقف عندها، بل هو عملية مستمرة من التعلم والتطوير والممارسة اليومية. وكلما حرص الفرد على تطوير مهاراته في الاستماع والحوار والتفاعل الإيجابي وفهم الآخرين والتأثير فيهم، ازدادت قدرته على النجاح في حياته المهنية والشخصية. وتشير الدراسات الحديثة إلى أن المؤسسات والأفراد الذين يمتلكون مهارات تواصل عالية يكونون أكثر قدرة على بناء العلاقات الناجحة، وتحقيق الأداء المتميز، والتكيف مع التغيرات، وصناعة بيئة عمل أكثر إنتاجية واستدامة ونجاحًا</w:t>
      </w:r>
      <w:r w:rsidRPr="00C75210">
        <w:rPr>
          <w:rFonts w:ascii="Sakkal Majalla" w:eastAsia="Times New Roman" w:hAnsi="Sakkal Majalla"/>
          <w:b/>
          <w:bCs/>
          <w:color w:val="auto"/>
          <w:sz w:val="36"/>
          <w:szCs w:val="36"/>
          <w:lang w:val="en-GB"/>
        </w:rPr>
        <w:t>.</w:t>
      </w:r>
    </w:p>
    <w:p w14:paraId="5D2C0A9B" w14:textId="77777777" w:rsidR="007B2AC8" w:rsidRPr="00C75210" w:rsidRDefault="007B2AC8" w:rsidP="00C15DC8">
      <w:pPr>
        <w:spacing w:after="200"/>
        <w:jc w:val="right"/>
        <w:rPr>
          <w:rFonts w:ascii="Sakkal Majalla" w:eastAsia="Times New Roman" w:hAnsi="Sakkal Majalla"/>
          <w:b/>
          <w:bCs/>
          <w:color w:val="C00000"/>
          <w:sz w:val="48"/>
          <w:szCs w:val="36"/>
          <w:rtl/>
          <w:lang w:val="en-GB"/>
        </w:rPr>
      </w:pPr>
    </w:p>
    <w:p w14:paraId="75FB805E" w14:textId="77777777" w:rsidR="007B2AC8" w:rsidRDefault="007B2AC8" w:rsidP="00C15DC8">
      <w:pPr>
        <w:spacing w:after="200"/>
        <w:jc w:val="right"/>
        <w:rPr>
          <w:rFonts w:ascii="Sakkal Majalla" w:eastAsia="Times New Roman" w:hAnsi="Sakkal Majalla"/>
          <w:b/>
          <w:bCs/>
          <w:color w:val="C00000"/>
          <w:sz w:val="48"/>
          <w:szCs w:val="36"/>
          <w:rtl/>
        </w:rPr>
      </w:pPr>
    </w:p>
    <w:p w14:paraId="651F9AB9" w14:textId="7D9FC953" w:rsidR="007035AF" w:rsidRPr="00C15DC8" w:rsidRDefault="00F71C4D" w:rsidP="00C15DC8">
      <w:pPr>
        <w:spacing w:after="200"/>
        <w:jc w:val="right"/>
        <w:rPr>
          <w:rFonts w:ascii="Sakkal Majalla" w:eastAsia="Times New Roman" w:hAnsi="Sakkal Majalla"/>
          <w:b/>
          <w:bCs/>
          <w:color w:val="C00000"/>
          <w:sz w:val="48"/>
          <w:szCs w:val="36"/>
          <w:rtl/>
          <w:lang w:bidi="ar-EG"/>
        </w:rPr>
      </w:pPr>
      <w:r w:rsidRPr="00F71C4D">
        <w:rPr>
          <w:rFonts w:ascii="Sakkal Majalla" w:eastAsia="Times New Roman" w:hAnsi="Sakkal Majalla"/>
          <w:b/>
          <w:bCs/>
          <w:color w:val="C00000"/>
          <w:sz w:val="48"/>
          <w:szCs w:val="36"/>
          <w:rtl/>
        </w:rPr>
        <w:t>مع أطيب التمنيات بالتوفيق والنجاح الدائم</w:t>
      </w:r>
      <w:r w:rsidRPr="00F71C4D">
        <w:rPr>
          <w:rFonts w:ascii="Sakkal Majalla" w:eastAsia="Times New Roman" w:hAnsi="Sakkal Majalla"/>
          <w:b/>
          <w:bCs/>
          <w:color w:val="C00000"/>
          <w:sz w:val="48"/>
          <w:szCs w:val="36"/>
          <w:lang w:bidi="ar-EG"/>
        </w:rPr>
        <w:t xml:space="preserve"> </w:t>
      </w:r>
      <w:r w:rsidRPr="00F71C4D">
        <w:rPr>
          <w:rFonts w:ascii="Segoe UI Emoji" w:eastAsia="Times New Roman" w:hAnsi="Segoe UI Emoji" w:cs="Segoe UI Emoji"/>
          <w:b/>
          <w:bCs/>
          <w:color w:val="C00000"/>
          <w:sz w:val="48"/>
          <w:szCs w:val="36"/>
          <w:lang w:bidi="ar-EG"/>
        </w:rPr>
        <w:t>🌟</w:t>
      </w:r>
    </w:p>
    <w:p w14:paraId="2C6368F0" w14:textId="77777777" w:rsidR="007B2AC8" w:rsidRDefault="007B2AC8" w:rsidP="00F01045">
      <w:pPr>
        <w:spacing w:after="200"/>
        <w:jc w:val="left"/>
        <w:rPr>
          <w:rFonts w:ascii="Calibri" w:eastAsia="Times New Roman" w:hAnsi="Calibri" w:cs="Calibri"/>
          <w:b/>
          <w:bCs/>
          <w:color w:val="auto"/>
          <w:sz w:val="144"/>
          <w:szCs w:val="54"/>
          <w:rtl/>
          <w:lang w:bidi="ar-EG"/>
        </w:rPr>
      </w:pPr>
    </w:p>
    <w:p w14:paraId="65C3680E" w14:textId="39D7F1C8" w:rsidR="00F01045" w:rsidRPr="00304449" w:rsidRDefault="00F01045" w:rsidP="00F01045">
      <w:pPr>
        <w:spacing w:after="200"/>
        <w:jc w:val="left"/>
        <w:rPr>
          <w:rFonts w:ascii="Calibri" w:eastAsia="Times New Roman" w:hAnsi="Calibri" w:cs="Calibri"/>
          <w:b/>
          <w:bCs/>
          <w:color w:val="auto"/>
          <w:sz w:val="144"/>
          <w:szCs w:val="54"/>
          <w:rtl/>
          <w:lang w:bidi="ar-EG"/>
        </w:rPr>
      </w:pPr>
      <w:r w:rsidRPr="00304449">
        <w:rPr>
          <w:noProof/>
        </w:rPr>
        <mc:AlternateContent>
          <mc:Choice Requires="wpg">
            <w:drawing>
              <wp:anchor distT="0" distB="0" distL="114300" distR="114300" simplePos="0" relativeHeight="252845056" behindDoc="1" locked="0" layoutInCell="1" allowOverlap="1" wp14:anchorId="1EFA422B" wp14:editId="0165D397">
                <wp:simplePos x="0" y="0"/>
                <wp:positionH relativeFrom="margin">
                  <wp:posOffset>-9525</wp:posOffset>
                </wp:positionH>
                <wp:positionV relativeFrom="paragraph">
                  <wp:posOffset>184785</wp:posOffset>
                </wp:positionV>
                <wp:extent cx="5039360" cy="871855"/>
                <wp:effectExtent l="0" t="0" r="8890" b="4445"/>
                <wp:wrapTight wrapText="bothSides">
                  <wp:wrapPolygon edited="0">
                    <wp:start x="18209" y="0"/>
                    <wp:lineTo x="18209" y="21238"/>
                    <wp:lineTo x="21556" y="21238"/>
                    <wp:lineTo x="21556" y="0"/>
                    <wp:lineTo x="18209" y="0"/>
                  </wp:wrapPolygon>
                </wp:wrapTight>
                <wp:docPr id="141" name="Group 45"/>
                <wp:cNvGraphicFramePr/>
                <a:graphic xmlns:a="http://schemas.openxmlformats.org/drawingml/2006/main">
                  <a:graphicData uri="http://schemas.microsoft.com/office/word/2010/wordprocessingGroup">
                    <wpg:wgp>
                      <wpg:cNvGrpSpPr/>
                      <wpg:grpSpPr>
                        <a:xfrm>
                          <a:off x="0" y="0"/>
                          <a:ext cx="5039360" cy="871855"/>
                          <a:chOff x="2028826" y="0"/>
                          <a:chExt cx="5039833" cy="871870"/>
                        </a:xfrm>
                      </wpg:grpSpPr>
                      <wps:wsp>
                        <wps:cNvPr id="150" name="TextBox 65"/>
                        <wps:cNvSpPr txBox="1"/>
                        <wps:spPr>
                          <a:xfrm>
                            <a:off x="2028826" y="100078"/>
                            <a:ext cx="4065017" cy="581035"/>
                          </a:xfrm>
                          <a:prstGeom prst="rect">
                            <a:avLst/>
                          </a:prstGeom>
                          <a:noFill/>
                        </wps:spPr>
                        <wps:txbx>
                          <w:txbxContent>
                            <w:p w14:paraId="12A01124" w14:textId="77777777" w:rsidR="003F4C37" w:rsidRPr="005F4260" w:rsidRDefault="003F4C37" w:rsidP="003F4C37">
                              <w:pPr>
                                <w:rPr>
                                  <w:rFonts w:ascii="Sakkal Majalla" w:eastAsia="Times New Roman" w:hAnsi="Sakkal Majalla"/>
                                  <w:b/>
                                  <w:bCs/>
                                  <w:color w:val="168489"/>
                                  <w:kern w:val="24"/>
                                  <w:sz w:val="48"/>
                                  <w:szCs w:val="48"/>
                                  <w:lang w:bidi="ar-SY"/>
                                </w:rPr>
                              </w:pPr>
                              <w:r w:rsidRPr="005F4260">
                                <w:rPr>
                                  <w:rFonts w:ascii="Sakkal Majalla" w:eastAsia="Times New Roman" w:hAnsi="Sakkal Majalla" w:hint="cs"/>
                                  <w:b/>
                                  <w:bCs/>
                                  <w:color w:val="168489"/>
                                  <w:kern w:val="24"/>
                                  <w:sz w:val="48"/>
                                  <w:szCs w:val="48"/>
                                  <w:rtl/>
                                  <w:lang w:bidi="ar-SY"/>
                                </w:rPr>
                                <w:t xml:space="preserve">ما هو تقييمك لهذا البرنامج التدريبي؟ </w:t>
                              </w:r>
                            </w:p>
                          </w:txbxContent>
                        </wps:txbx>
                        <wps:bodyPr wrap="square">
                          <a:spAutoFit/>
                        </wps:bodyPr>
                      </wps:wsp>
                      <pic:pic xmlns:pic="http://schemas.openxmlformats.org/drawingml/2006/picture">
                        <pic:nvPicPr>
                          <pic:cNvPr id="151" name="Picture 151" descr="Evaluation Icon Vector Art, Icons, and Graphics for Free Download"/>
                          <pic:cNvPicPr/>
                        </pic:nvPicPr>
                        <pic:blipFill>
                          <a:blip r:embed="rId52" cstate="print">
                            <a:duotone>
                              <a:schemeClr val="accent3">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6318921" y="0"/>
                            <a:ext cx="749738" cy="871870"/>
                          </a:xfrm>
                          <a:prstGeom prst="rect">
                            <a:avLst/>
                          </a:prstGeom>
                          <a:noFill/>
                          <a:ln>
                            <a:noFill/>
                          </a:ln>
                        </pic:spPr>
                      </pic:pic>
                    </wpg:wgp>
                  </a:graphicData>
                </a:graphic>
              </wp:anchor>
            </w:drawing>
          </mc:Choice>
          <mc:Fallback>
            <w:pict>
              <v:group w14:anchorId="1EFA422B" id="Group 45" o:spid="_x0000_s1348" style="position:absolute;left:0;text-align:left;margin-left:-.75pt;margin-top:14.55pt;width:396.8pt;height:68.65pt;z-index:-250471424;mso-position-horizontal-relative:margin;mso-position-vertical-relative:text" coordorigin="20288" coordsize="50398,8718"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">
                <v:shape id="TextBox 65" o:spid="_x0000_s1349" type="#_x0000_t202" style="position:absolute;left:20288;top:1000;width:40650;height:5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" filled="f" stroked="f">
                  <v:textbox style="mso-fit-shape-to-text:t">
                    <w:txbxContent>
                      <w:p w14:paraId="12A01124" w14:textId="77777777" w:rsidR="003F4C37" w:rsidRPr="005F4260" w:rsidRDefault="003F4C37" w:rsidP="003F4C37">
                        <w:pPr>
                          <w:rPr>
                            <w:rFonts w:ascii="Sakkal Majalla" w:eastAsia="Times New Roman" w:hAnsi="Sakkal Majalla"/>
                            <w:b/>
                            <w:bCs/>
                            <w:color w:val="168489"/>
                            <w:kern w:val="24"/>
                            <w:sz w:val="48"/>
                            <w:szCs w:val="48"/>
                            <w:lang w:bidi="ar-SY"/>
                          </w:rPr>
                        </w:pPr>
                        <w:r w:rsidRPr="005F4260">
                          <w:rPr>
                            <w:rFonts w:ascii="Sakkal Majalla" w:eastAsia="Times New Roman" w:hAnsi="Sakkal Majalla" w:hint="cs"/>
                            <w:b/>
                            <w:bCs/>
                            <w:color w:val="168489"/>
                            <w:kern w:val="24"/>
                            <w:sz w:val="48"/>
                            <w:szCs w:val="48"/>
                            <w:rtl/>
                            <w:lang w:bidi="ar-SY"/>
                          </w:rPr>
                          <w:t xml:space="preserve">ما هو تقييمك لهذا البرنامج التدريبي؟ </w:t>
                        </w:r>
                      </w:p>
                    </w:txbxContent>
                  </v:textbox>
                </v:shape>
                <v:shape id="Picture 151" o:spid="_x0000_s1350" type="#_x0000_t75" alt="Evaluation Icon Vector Art, Icons, and Graphics for Free Download" style="position:absolute;left:63189;width:7497;height:87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">
                  <v:imagedata r:id="rId53" o:title="Evaluation Icon Vector Art, Icons, and Graphics for Free Download" recolortarget="#494949 [1446]"/>
                </v:shape>
                <w10:wrap type="tight" anchorx="margin"/>
              </v:group>
            </w:pict>
          </mc:Fallback>
        </mc:AlternateContent>
      </w:r>
    </w:p>
    <w:p w14:paraId="147BBB87" w14:textId="0A2F3161" w:rsidR="00F01045" w:rsidRPr="00304449" w:rsidRDefault="00F01045" w:rsidP="00F01045">
      <w:pPr>
        <w:spacing w:after="200"/>
        <w:jc w:val="left"/>
        <w:rPr>
          <w:rFonts w:ascii="Calibri" w:eastAsia="Times New Roman" w:hAnsi="Calibri" w:cs="Calibri"/>
          <w:b/>
          <w:bCs/>
          <w:color w:val="auto"/>
          <w:sz w:val="144"/>
          <w:szCs w:val="54"/>
          <w:rtl/>
          <w:lang w:bidi="ar-EG"/>
        </w:rPr>
      </w:pPr>
    </w:p>
    <w:p w14:paraId="69D5E6BC" w14:textId="77777777" w:rsidR="00F01045" w:rsidRPr="00304449" w:rsidRDefault="00F01045" w:rsidP="00F01045">
      <w:pPr>
        <w:spacing w:after="200"/>
        <w:jc w:val="left"/>
        <w:rPr>
          <w:rFonts w:ascii="Calibri" w:eastAsia="Times New Roman" w:hAnsi="Calibri" w:cs="Calibri"/>
          <w:b/>
          <w:bCs/>
          <w:color w:val="auto"/>
          <w:sz w:val="144"/>
          <w:szCs w:val="54"/>
          <w:rtl/>
          <w:lang w:bidi="ar-EG"/>
        </w:rPr>
      </w:pPr>
    </w:p>
    <w:p w14:paraId="40AB3600" w14:textId="1C9C5B5C" w:rsidR="00F01045" w:rsidRPr="00304449" w:rsidRDefault="00F01045" w:rsidP="00F01045">
      <w:pPr>
        <w:spacing w:after="160" w:line="600" w:lineRule="auto"/>
        <w:jc w:val="center"/>
        <w:rPr>
          <w:rFonts w:ascii="Adobe Arabic" w:hAnsi="Adobe Arabic" w:cs="Adobe Arabic"/>
          <w:sz w:val="36"/>
          <w:szCs w:val="40"/>
          <w:lang w:bidi="ar-SY"/>
        </w:rPr>
      </w:pPr>
      <w:r w:rsidRPr="00304449">
        <w:rPr>
          <w:rFonts w:ascii="Adobe Arabic" w:hAnsi="Adobe Arabic" w:cs="Adobe Arabic"/>
          <w:sz w:val="36"/>
          <w:szCs w:val="40"/>
          <w:lang w:bidi="ar-SY"/>
        </w:rPr>
        <w:t>……………………………………………………………………………………………………………………………………………………………………………………………………………………………………………………………………………………………………………………………………………………………………………………………………………………………………………………………………………………………………………………………………………………………………</w:t>
      </w:r>
    </w:p>
    <w:p w14:paraId="246555AB" w14:textId="77777777" w:rsidR="00C15DC8" w:rsidRDefault="00C15DC8" w:rsidP="00CA6A69">
      <w:pPr>
        <w:bidi w:val="0"/>
        <w:spacing w:after="160" w:line="259" w:lineRule="auto"/>
        <w:jc w:val="center"/>
        <w:rPr>
          <w:rFonts w:ascii="Sakkal Majalla" w:hAnsi="Sakkal Majalla"/>
          <w:sz w:val="40"/>
          <w:szCs w:val="44"/>
          <w:rtl/>
          <w:lang w:bidi="ar-SY"/>
        </w:rPr>
      </w:pPr>
    </w:p>
    <w:p w14:paraId="5B6FD99A" w14:textId="77777777" w:rsidR="00C15DC8" w:rsidRDefault="00C15DC8" w:rsidP="00C15DC8">
      <w:pPr>
        <w:bidi w:val="0"/>
        <w:spacing w:after="160" w:line="259" w:lineRule="auto"/>
        <w:jc w:val="center"/>
        <w:rPr>
          <w:rFonts w:ascii="Sakkal Majalla" w:hAnsi="Sakkal Majalla"/>
          <w:sz w:val="40"/>
          <w:szCs w:val="44"/>
          <w:lang w:bidi="ar-SY"/>
        </w:rPr>
      </w:pPr>
    </w:p>
    <w:p w14:paraId="717028EB" w14:textId="77777777" w:rsidR="000A5A4B" w:rsidRDefault="000A5A4B" w:rsidP="000A5A4B">
      <w:pPr>
        <w:bidi w:val="0"/>
        <w:spacing w:after="160" w:line="259" w:lineRule="auto"/>
        <w:jc w:val="center"/>
        <w:rPr>
          <w:rFonts w:ascii="Sakkal Majalla" w:hAnsi="Sakkal Majalla"/>
          <w:sz w:val="40"/>
          <w:szCs w:val="44"/>
          <w:lang w:bidi="ar-SY"/>
        </w:rPr>
      </w:pPr>
    </w:p>
    <w:p w14:paraId="57743E16" w14:textId="77777777" w:rsidR="000A5A4B" w:rsidRDefault="000A5A4B" w:rsidP="000A5A4B">
      <w:pPr>
        <w:bidi w:val="0"/>
        <w:spacing w:after="160" w:line="259" w:lineRule="auto"/>
        <w:jc w:val="center"/>
        <w:rPr>
          <w:rFonts w:ascii="Sakkal Majalla" w:hAnsi="Sakkal Majalla"/>
          <w:sz w:val="40"/>
          <w:szCs w:val="44"/>
          <w:rtl/>
          <w:lang w:bidi="ar-SY"/>
        </w:rPr>
      </w:pPr>
    </w:p>
    <w:p w14:paraId="3B862401" w14:textId="7861CFDA" w:rsidR="00CA6A69" w:rsidRPr="00CA6A69" w:rsidRDefault="00CA6A69" w:rsidP="00C15DC8">
      <w:pPr>
        <w:bidi w:val="0"/>
        <w:spacing w:after="160" w:line="259" w:lineRule="auto"/>
        <w:jc w:val="center"/>
        <w:rPr>
          <w:rFonts w:ascii="Sakkal Majalla" w:hAnsi="Sakkal Majalla"/>
          <w:sz w:val="40"/>
          <w:szCs w:val="44"/>
          <w:rtl/>
          <w:lang w:bidi="ar-SY"/>
        </w:rPr>
      </w:pPr>
      <w:r>
        <w:rPr>
          <w:noProof/>
        </w:rPr>
        <mc:AlternateContent>
          <mc:Choice Requires="wps">
            <w:drawing>
              <wp:anchor distT="0" distB="0" distL="114300" distR="114300" simplePos="0" relativeHeight="252959744" behindDoc="0" locked="0" layoutInCell="1" allowOverlap="1" wp14:anchorId="7B36DC9E" wp14:editId="04362228">
                <wp:simplePos x="0" y="0"/>
                <wp:positionH relativeFrom="margin">
                  <wp:posOffset>1924345</wp:posOffset>
                </wp:positionH>
                <wp:positionV relativeFrom="paragraph">
                  <wp:posOffset>10027</wp:posOffset>
                </wp:positionV>
                <wp:extent cx="2009553" cy="1041991"/>
                <wp:effectExtent l="0" t="0" r="0" b="0"/>
                <wp:wrapNone/>
                <wp:docPr id="1488902886" name="TextBox 7"/>
                <wp:cNvGraphicFramePr/>
                <a:graphic xmlns:a="http://schemas.openxmlformats.org/drawingml/2006/main">
                  <a:graphicData uri="http://schemas.microsoft.com/office/word/2010/wordprocessingShape">
                    <wps:wsp>
                      <wps:cNvSpPr txBox="1"/>
                      <wps:spPr>
                        <a:xfrm>
                          <a:off x="0" y="0"/>
                          <a:ext cx="2009553" cy="1041991"/>
                        </a:xfrm>
                        <a:prstGeom prst="rect">
                          <a:avLst/>
                        </a:prstGeom>
                        <a:noFill/>
                      </wps:spPr>
                      <wps:txbx>
                        <w:txbxContent>
                          <w:p w14:paraId="60B69ADE" w14:textId="77777777" w:rsidR="00CA6A69" w:rsidRPr="00C15DC8" w:rsidRDefault="00CA6A69" w:rsidP="00CA6A69">
                            <w:pPr>
                              <w:jc w:val="left"/>
                              <w:rPr>
                                <w:rFonts w:ascii="Sakkal Majalla" w:hAnsi="Sakkal Majalla"/>
                                <w:b/>
                                <w:bCs/>
                                <w:color w:val="008080"/>
                                <w:kern w:val="24"/>
                                <w:sz w:val="96"/>
                                <w:szCs w:val="96"/>
                                <w:lang w:bidi="ar-SY"/>
                              </w:rPr>
                            </w:pPr>
                            <w:r w:rsidRPr="00C15DC8">
                              <w:rPr>
                                <w:rFonts w:ascii="Sakkal Majalla" w:hAnsi="Sakkal Majalla" w:hint="cs"/>
                                <w:b/>
                                <w:bCs/>
                                <w:color w:val="008080"/>
                                <w:kern w:val="24"/>
                                <w:sz w:val="96"/>
                                <w:szCs w:val="96"/>
                                <w:rtl/>
                                <w:lang w:bidi="ar-SY"/>
                              </w:rPr>
                              <w:t>المراجع</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7B36DC9E" id="TextBox 7" o:spid="_x0000_s1351" type="#_x0000_t202" style="position:absolute;left:0;text-align:left;margin-left:151.5pt;margin-top:.8pt;width:158.25pt;height:82.05pt;z-index:2529597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" filled="f" stroked="f">
                <v:textbox>
                  <w:txbxContent>
                    <w:p w14:paraId="60B69ADE" w14:textId="77777777" w:rsidR="00CA6A69" w:rsidRPr="00C15DC8" w:rsidRDefault="00CA6A69" w:rsidP="00CA6A69">
                      <w:pPr>
                        <w:jc w:val="left"/>
                        <w:rPr>
                          <w:rFonts w:ascii="Sakkal Majalla" w:hAnsi="Sakkal Majalla"/>
                          <w:b/>
                          <w:bCs/>
                          <w:color w:val="008080"/>
                          <w:kern w:val="24"/>
                          <w:sz w:val="96"/>
                          <w:szCs w:val="96"/>
                          <w:lang w:bidi="ar-SY"/>
                        </w:rPr>
                      </w:pPr>
                      <w:r w:rsidRPr="00C15DC8">
                        <w:rPr>
                          <w:rFonts w:ascii="Sakkal Majalla" w:hAnsi="Sakkal Majalla" w:hint="cs"/>
                          <w:b/>
                          <w:bCs/>
                          <w:color w:val="008080"/>
                          <w:kern w:val="24"/>
                          <w:sz w:val="96"/>
                          <w:szCs w:val="96"/>
                          <w:rtl/>
                          <w:lang w:bidi="ar-SY"/>
                        </w:rPr>
                        <w:t>المراجع</w:t>
                      </w:r>
                    </w:p>
                  </w:txbxContent>
                </v:textbox>
                <w10:wrap anchorx="margin"/>
              </v:shape>
            </w:pict>
          </mc:Fallback>
        </mc:AlternateContent>
      </w:r>
    </w:p>
    <w:p w14:paraId="1EBF2DB0" w14:textId="77777777" w:rsidR="00BB0012" w:rsidRPr="000A5A4B" w:rsidRDefault="00BB0012" w:rsidP="00CA6A69">
      <w:pPr>
        <w:spacing w:after="160" w:line="259" w:lineRule="auto"/>
        <w:ind w:left="360"/>
        <w:contextualSpacing/>
        <w:jc w:val="left"/>
        <w:rPr>
          <w:rFonts w:ascii="Sakkal Majalla" w:hAnsi="Sakkal Majalla"/>
          <w:sz w:val="44"/>
          <w:szCs w:val="44"/>
          <w:rtl/>
        </w:rPr>
      </w:pPr>
    </w:p>
    <w:p w14:paraId="56D26BA6" w14:textId="60E131B5" w:rsidR="000A5A4B" w:rsidRPr="000A5A4B" w:rsidRDefault="000A5A4B">
      <w:pPr>
        <w:pStyle w:val="a5"/>
        <w:numPr>
          <w:ilvl w:val="1"/>
          <w:numId w:val="175"/>
        </w:numPr>
        <w:spacing w:line="240" w:lineRule="auto"/>
        <w:rPr>
          <w:rFonts w:ascii="Sakkal Majalla" w:hAnsi="Sakkal Majalla" w:cs="Sakkal Majalla"/>
          <w:b/>
          <w:bCs/>
          <w:sz w:val="36"/>
          <w:szCs w:val="36"/>
        </w:rPr>
      </w:pPr>
      <w:r w:rsidRPr="000A5A4B">
        <w:rPr>
          <w:rFonts w:ascii="Sakkal Majalla" w:hAnsi="Sakkal Majalla" w:cs="Sakkal Majalla" w:hint="cs"/>
          <w:b/>
          <w:bCs/>
          <w:sz w:val="36"/>
          <w:szCs w:val="36"/>
          <w:rtl/>
        </w:rPr>
        <w:t>الخضيري، محسن أحمد. (2019). مهارات الاتصال الفعال والتعامل مع الآخرين. القاهرة، مصر: مجموعة النيل العربية.</w:t>
      </w:r>
    </w:p>
    <w:p w14:paraId="69FF98F7" w14:textId="3A3CC5FF" w:rsidR="000A5A4B" w:rsidRPr="000A5A4B" w:rsidRDefault="000A5A4B">
      <w:pPr>
        <w:pStyle w:val="a5"/>
        <w:numPr>
          <w:ilvl w:val="1"/>
          <w:numId w:val="175"/>
        </w:numPr>
        <w:spacing w:line="240" w:lineRule="auto"/>
        <w:rPr>
          <w:rFonts w:ascii="Sakkal Majalla" w:hAnsi="Sakkal Majalla" w:cs="Sakkal Majalla"/>
          <w:b/>
          <w:bCs/>
          <w:sz w:val="36"/>
          <w:szCs w:val="36"/>
        </w:rPr>
      </w:pPr>
      <w:r w:rsidRPr="000A5A4B">
        <w:rPr>
          <w:rFonts w:ascii="Sakkal Majalla" w:hAnsi="Sakkal Majalla" w:cs="Sakkal Majalla" w:hint="cs"/>
          <w:b/>
          <w:bCs/>
          <w:sz w:val="36"/>
          <w:szCs w:val="36"/>
          <w:rtl/>
        </w:rPr>
        <w:t>الحريري، رافدة عمر. (2020). مهارات الاتصال في المؤسسات التربوية والإدارية. عمّان، الأردن: دار الثقافة للنشر والتوزيع.</w:t>
      </w:r>
    </w:p>
    <w:p w14:paraId="3BDF8694" w14:textId="488487ED" w:rsidR="000A5A4B" w:rsidRPr="000A5A4B" w:rsidRDefault="000A5A4B">
      <w:pPr>
        <w:pStyle w:val="a5"/>
        <w:numPr>
          <w:ilvl w:val="1"/>
          <w:numId w:val="175"/>
        </w:numPr>
        <w:spacing w:line="240" w:lineRule="auto"/>
        <w:rPr>
          <w:rFonts w:ascii="Sakkal Majalla" w:hAnsi="Sakkal Majalla" w:cs="Sakkal Majalla"/>
          <w:b/>
          <w:bCs/>
          <w:sz w:val="36"/>
          <w:szCs w:val="36"/>
        </w:rPr>
      </w:pPr>
      <w:r w:rsidRPr="000A5A4B">
        <w:rPr>
          <w:rFonts w:ascii="Sakkal Majalla" w:hAnsi="Sakkal Majalla" w:cs="Sakkal Majalla" w:hint="cs"/>
          <w:b/>
          <w:bCs/>
          <w:sz w:val="36"/>
          <w:szCs w:val="36"/>
          <w:rtl/>
        </w:rPr>
        <w:lastRenderedPageBreak/>
        <w:t>الهواري، سيد. (2018). الإدارة: الأصول والأسس العلمية. القاهرة، مصر: مكتبة عين شمس.</w:t>
      </w:r>
    </w:p>
    <w:p w14:paraId="05585B85" w14:textId="29695AF3" w:rsidR="000A5A4B" w:rsidRPr="000A5A4B" w:rsidRDefault="000A5A4B">
      <w:pPr>
        <w:pStyle w:val="a5"/>
        <w:numPr>
          <w:ilvl w:val="1"/>
          <w:numId w:val="175"/>
        </w:numPr>
        <w:spacing w:line="240" w:lineRule="auto"/>
        <w:rPr>
          <w:rFonts w:ascii="Sakkal Majalla" w:hAnsi="Sakkal Majalla" w:cs="Sakkal Majalla"/>
          <w:b/>
          <w:bCs/>
          <w:sz w:val="36"/>
          <w:szCs w:val="36"/>
        </w:rPr>
      </w:pPr>
      <w:r w:rsidRPr="000A5A4B">
        <w:rPr>
          <w:rFonts w:ascii="Sakkal Majalla" w:hAnsi="Sakkal Majalla" w:cs="Sakkal Majalla" w:hint="cs"/>
          <w:b/>
          <w:bCs/>
          <w:sz w:val="36"/>
          <w:szCs w:val="36"/>
          <w:rtl/>
        </w:rPr>
        <w:t>عبد الباقي، صلاح الدين محمد. (2019). السلوك التنظيمي: مدخل تطبيقي معاصر. الإسكندرية، مصر: الدار الجامعية.</w:t>
      </w:r>
    </w:p>
    <w:p w14:paraId="21C4BE8C" w14:textId="49D2DDD7" w:rsidR="000A5A4B" w:rsidRPr="000A5A4B" w:rsidRDefault="000A5A4B">
      <w:pPr>
        <w:pStyle w:val="a5"/>
        <w:numPr>
          <w:ilvl w:val="1"/>
          <w:numId w:val="175"/>
        </w:numPr>
        <w:spacing w:line="240" w:lineRule="auto"/>
        <w:rPr>
          <w:rFonts w:ascii="Sakkal Majalla" w:hAnsi="Sakkal Majalla" w:cs="Sakkal Majalla"/>
          <w:b/>
          <w:bCs/>
          <w:sz w:val="36"/>
          <w:szCs w:val="36"/>
        </w:rPr>
      </w:pPr>
      <w:r w:rsidRPr="000A5A4B">
        <w:rPr>
          <w:rFonts w:ascii="Sakkal Majalla" w:hAnsi="Sakkal Majalla" w:cs="Sakkal Majalla" w:hint="cs"/>
          <w:b/>
          <w:bCs/>
          <w:sz w:val="36"/>
          <w:szCs w:val="36"/>
          <w:rtl/>
        </w:rPr>
        <w:t>العلاق، بشير عباس. (2021). الاتصال في المنظمات العامة والأعمال. عمّان، الأردن: دار اليازوري العلمية للنشر والتوزيع.</w:t>
      </w:r>
    </w:p>
    <w:p w14:paraId="7F8F4EE1" w14:textId="39955879" w:rsidR="000A5A4B" w:rsidRPr="000A5A4B" w:rsidRDefault="000A5A4B">
      <w:pPr>
        <w:pStyle w:val="a5"/>
        <w:numPr>
          <w:ilvl w:val="1"/>
          <w:numId w:val="175"/>
        </w:numPr>
        <w:spacing w:line="240" w:lineRule="auto"/>
        <w:rPr>
          <w:rFonts w:ascii="Sakkal Majalla" w:hAnsi="Sakkal Majalla" w:cs="Sakkal Majalla"/>
          <w:b/>
          <w:bCs/>
          <w:sz w:val="36"/>
          <w:szCs w:val="36"/>
        </w:rPr>
      </w:pPr>
      <w:r w:rsidRPr="000A5A4B">
        <w:rPr>
          <w:rFonts w:ascii="Sakkal Majalla" w:hAnsi="Sakkal Majalla" w:cs="Sakkal Majalla" w:hint="cs"/>
          <w:b/>
          <w:bCs/>
          <w:sz w:val="36"/>
          <w:szCs w:val="36"/>
          <w:rtl/>
        </w:rPr>
        <w:t>العلاق، بشير عباس. (2020). مهارات الاتصال الإداري. عمّان، الأردن: دار اليازوري العلمية للنشر والتوزيع.</w:t>
      </w:r>
    </w:p>
    <w:p w14:paraId="10DDC355" w14:textId="316FEBDB" w:rsidR="000A5A4B" w:rsidRPr="000A5A4B" w:rsidRDefault="000A5A4B">
      <w:pPr>
        <w:pStyle w:val="a5"/>
        <w:numPr>
          <w:ilvl w:val="1"/>
          <w:numId w:val="175"/>
        </w:numPr>
        <w:spacing w:line="240" w:lineRule="auto"/>
        <w:rPr>
          <w:rFonts w:ascii="Sakkal Majalla" w:hAnsi="Sakkal Majalla" w:cs="Sakkal Majalla"/>
          <w:b/>
          <w:bCs/>
          <w:sz w:val="36"/>
          <w:szCs w:val="36"/>
        </w:rPr>
      </w:pPr>
      <w:r w:rsidRPr="000A5A4B">
        <w:rPr>
          <w:rFonts w:ascii="Sakkal Majalla" w:hAnsi="Sakkal Majalla" w:cs="Sakkal Majalla" w:hint="cs"/>
          <w:b/>
          <w:bCs/>
          <w:sz w:val="36"/>
          <w:szCs w:val="36"/>
          <w:rtl/>
        </w:rPr>
        <w:t>الطائي، حميد عبد النبي، والعلاق، بشير عباس. (2018). أساسيات الاتصال ونماذجه وتطبيقاته. عمّان، الأردن: دار اليازوري العلمية للنشر والتوزيع.</w:t>
      </w:r>
    </w:p>
    <w:p w14:paraId="2EFBD4FF" w14:textId="2DB7F87E" w:rsidR="000A5A4B" w:rsidRPr="000A5A4B" w:rsidRDefault="000A5A4B">
      <w:pPr>
        <w:pStyle w:val="a5"/>
        <w:numPr>
          <w:ilvl w:val="1"/>
          <w:numId w:val="175"/>
        </w:numPr>
        <w:spacing w:line="240" w:lineRule="auto"/>
        <w:rPr>
          <w:rFonts w:ascii="Sakkal Majalla" w:hAnsi="Sakkal Majalla" w:cs="Sakkal Majalla"/>
          <w:b/>
          <w:bCs/>
          <w:sz w:val="36"/>
          <w:szCs w:val="36"/>
        </w:rPr>
      </w:pPr>
      <w:r w:rsidRPr="000A5A4B">
        <w:rPr>
          <w:rFonts w:ascii="Sakkal Majalla" w:hAnsi="Sakkal Majalla" w:cs="Sakkal Majalla" w:hint="cs"/>
          <w:b/>
          <w:bCs/>
          <w:sz w:val="36"/>
          <w:szCs w:val="36"/>
          <w:rtl/>
        </w:rPr>
        <w:t>ماهر، أحمد. (2019). السلوك التنظيمي: مدخل بناء المهارات. الإسكندرية، مصر: الدار الجامعية.</w:t>
      </w:r>
    </w:p>
    <w:p w14:paraId="0CB3B936" w14:textId="05C4BBA4" w:rsidR="000A5A4B" w:rsidRPr="000A5A4B" w:rsidRDefault="000A5A4B">
      <w:pPr>
        <w:pStyle w:val="a5"/>
        <w:numPr>
          <w:ilvl w:val="1"/>
          <w:numId w:val="175"/>
        </w:numPr>
        <w:spacing w:line="240" w:lineRule="auto"/>
        <w:rPr>
          <w:rFonts w:ascii="Sakkal Majalla" w:hAnsi="Sakkal Majalla" w:cs="Sakkal Majalla"/>
          <w:b/>
          <w:bCs/>
          <w:sz w:val="36"/>
          <w:szCs w:val="36"/>
        </w:rPr>
      </w:pPr>
      <w:r w:rsidRPr="000A5A4B">
        <w:rPr>
          <w:rFonts w:ascii="Sakkal Majalla" w:hAnsi="Sakkal Majalla" w:cs="Sakkal Majalla" w:hint="cs"/>
          <w:b/>
          <w:bCs/>
          <w:sz w:val="36"/>
          <w:szCs w:val="36"/>
          <w:rtl/>
        </w:rPr>
        <w:t>المغربي، عبد الحميد عبد الفتاح. (2018). المهارات السلوكية والتنظيمية في بيئة العمل. القاهرة، مصر: المكتبة الأكاديمية.</w:t>
      </w:r>
    </w:p>
    <w:p w14:paraId="3785897C" w14:textId="19A949F8" w:rsidR="000A5A4B" w:rsidRPr="000A5A4B" w:rsidRDefault="000A5A4B">
      <w:pPr>
        <w:pStyle w:val="a5"/>
        <w:numPr>
          <w:ilvl w:val="1"/>
          <w:numId w:val="175"/>
        </w:numPr>
        <w:spacing w:line="240" w:lineRule="auto"/>
        <w:rPr>
          <w:rFonts w:ascii="Sakkal Majalla" w:hAnsi="Sakkal Majalla" w:cs="Sakkal Majalla"/>
          <w:b/>
          <w:bCs/>
          <w:sz w:val="36"/>
          <w:szCs w:val="36"/>
          <w:rtl/>
        </w:rPr>
      </w:pPr>
      <w:r w:rsidRPr="000A5A4B">
        <w:rPr>
          <w:rFonts w:ascii="Sakkal Majalla" w:hAnsi="Sakkal Majalla" w:cs="Sakkal Majalla" w:hint="cs"/>
          <w:b/>
          <w:bCs/>
          <w:sz w:val="36"/>
          <w:szCs w:val="36"/>
          <w:rtl/>
        </w:rPr>
        <w:t>القرني، سعيد بن علي. (2021). فن التواصل الفعال في بيئة العمل. الرياض، المملكة العربية السعودية: مكتبة الملك فهد الوطنية.</w:t>
      </w:r>
    </w:p>
    <w:p w14:paraId="32BA7F92" w14:textId="63A023CA" w:rsidR="000A5A4B" w:rsidRPr="000A5A4B" w:rsidRDefault="000A5A4B">
      <w:pPr>
        <w:pStyle w:val="a5"/>
        <w:numPr>
          <w:ilvl w:val="1"/>
          <w:numId w:val="175"/>
        </w:numPr>
        <w:spacing w:line="240" w:lineRule="auto"/>
        <w:rPr>
          <w:rFonts w:ascii="Sakkal Majalla" w:hAnsi="Sakkal Majalla" w:cs="Sakkal Majalla"/>
          <w:b/>
          <w:bCs/>
          <w:sz w:val="36"/>
          <w:szCs w:val="36"/>
          <w:rtl/>
        </w:rPr>
      </w:pPr>
      <w:r w:rsidRPr="000A5A4B">
        <w:rPr>
          <w:rFonts w:ascii="Sakkal Majalla" w:hAnsi="Sakkal Majalla" w:cs="Sakkal Majalla" w:hint="cs"/>
          <w:b/>
          <w:bCs/>
          <w:sz w:val="36"/>
          <w:szCs w:val="36"/>
          <w:rtl/>
        </w:rPr>
        <w:t>السرحان، خالد محمد. (2020). مهارات التواصل الإداري والقيادي. عمّان، الأردن: دار الحامد للنشر والتوزيع.</w:t>
      </w:r>
    </w:p>
    <w:p w14:paraId="10D89840" w14:textId="37BCCBBF" w:rsidR="00CF2684" w:rsidRPr="000A5A4B" w:rsidRDefault="000A5A4B">
      <w:pPr>
        <w:pStyle w:val="a5"/>
        <w:numPr>
          <w:ilvl w:val="1"/>
          <w:numId w:val="175"/>
        </w:numPr>
        <w:spacing w:line="240" w:lineRule="auto"/>
        <w:rPr>
          <w:rFonts w:ascii="Sakkal Majalla" w:hAnsi="Sakkal Majalla" w:cs="Sakkal Majalla"/>
          <w:b/>
          <w:bCs/>
          <w:sz w:val="36"/>
          <w:szCs w:val="36"/>
        </w:rPr>
      </w:pPr>
      <w:r w:rsidRPr="000A5A4B">
        <w:rPr>
          <w:rFonts w:ascii="Sakkal Majalla" w:hAnsi="Sakkal Majalla" w:cs="Sakkal Majalla" w:hint="cs"/>
          <w:b/>
          <w:bCs/>
          <w:sz w:val="36"/>
          <w:szCs w:val="36"/>
          <w:rtl/>
        </w:rPr>
        <w:t>حريم، حسين. (2021). السلوك التنظيمي وسلوك الأفراد والجماعات في منظمات الأعمال. عمّان، الأردن: دار الحامد للنشر والتوزيع.</w:t>
      </w:r>
    </w:p>
    <w:sectPr w:rsidR="00CF2684" w:rsidRPr="000A5A4B" w:rsidSect="00047563">
      <w:headerReference w:type="first" r:id="rId54"/>
      <w:footerReference w:type="first" r:id="rId55"/>
      <w:pgSz w:w="11906" w:h="16838" w:code="9"/>
      <w:pgMar w:top="1440" w:right="1440" w:bottom="1440" w:left="1440" w:header="113" w:footer="0" w:gutter="0"/>
      <w:cols w:space="720"/>
      <w:titlePg/>
      <w:docGrid w:linePitch="381"/>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AB212F1" w14:textId="77777777" w:rsidR="00141E68" w:rsidRDefault="00141E68" w:rsidP="00F53D08">
      <w:pPr>
        <w:spacing w:line="240" w:lineRule="auto"/>
      </w:pPr>
      <w:r>
        <w:separator/>
      </w:r>
    </w:p>
  </w:endnote>
  <w:endnote w:type="continuationSeparator" w:id="0">
    <w:p w14:paraId="5E0B0F95" w14:textId="77777777" w:rsidR="00141E68" w:rsidRDefault="00141E68" w:rsidP="00F53D0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dobe Ming Std L">
    <w:panose1 w:val="00000000000000000000"/>
    <w:charset w:val="80"/>
    <w:family w:val="roman"/>
    <w:notTrueType/>
    <w:pitch w:val="variable"/>
    <w:sig w:usb0="00000203" w:usb1="1A0F1900" w:usb2="00000016" w:usb3="00000000" w:csb0="00120005"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akkal Majalla">
    <w:panose1 w:val="02000000000000000000"/>
    <w:charset w:val="00"/>
    <w:family w:val="auto"/>
    <w:pitch w:val="variable"/>
    <w:sig w:usb0="A0002027" w:usb1="80000000" w:usb2="00000108" w:usb3="00000000" w:csb0="000000D3" w:csb1="00000000"/>
  </w:font>
  <w:font w:name="Adobe Arabic">
    <w:panose1 w:val="02040503050201020203"/>
    <w:charset w:val="00"/>
    <w:family w:val="roman"/>
    <w:notTrueType/>
    <w:pitch w:val="variable"/>
    <w:sig w:usb0="8000202F" w:usb1="8000A04A" w:usb2="00000008" w:usb3="00000000" w:csb0="00000041"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ina sans SemiBold">
    <w:panose1 w:val="00000000000000000000"/>
    <w:charset w:val="B2"/>
    <w:family w:val="modern"/>
    <w:notTrueType/>
    <w:pitch w:val="variable"/>
    <w:sig w:usb0="00002001" w:usb1="00000000" w:usb2="00000008" w:usb3="00000000" w:csb0="00000040" w:csb1="00000000"/>
  </w:font>
  <w:font w:name="GE Dinar Two Medium">
    <w:altName w:val="Sakkal Majalla"/>
    <w:panose1 w:val="00000000000000000000"/>
    <w:charset w:val="B2"/>
    <w:family w:val="roman"/>
    <w:notTrueType/>
    <w:pitch w:val="variable"/>
    <w:sig w:usb0="80002003" w:usb1="80000100" w:usb2="00000028" w:usb3="00000000" w:csb0="00000040" w:csb1="00000000"/>
  </w:font>
  <w:font w:name="PT Bold Heading">
    <w:altName w:val="Arial"/>
    <w:panose1 w:val="02010400000000000000"/>
    <w:charset w:val="B2"/>
    <w:family w:val="auto"/>
    <w:pitch w:val="variable"/>
    <w:sig w:usb0="00002001" w:usb1="80000000" w:usb2="00000008" w:usb3="00000000" w:csb0="00000040" w:csb1="00000000"/>
  </w:font>
  <w:font w:name="Dubai">
    <w:panose1 w:val="020B0503030403030204"/>
    <w:charset w:val="00"/>
    <w:family w:val="swiss"/>
    <w:pitch w:val="variable"/>
    <w:sig w:usb0="80002067" w:usb1="80000000" w:usb2="00000008" w:usb3="00000000" w:csb0="00000041" w:csb1="00000000"/>
  </w:font>
  <w:font w:name="GE Dinar One">
    <w:altName w:val="Sakkal Majalla"/>
    <w:panose1 w:val="00000000000000000000"/>
    <w:charset w:val="B2"/>
    <w:family w:val="roman"/>
    <w:notTrueType/>
    <w:pitch w:val="variable"/>
    <w:sig w:usb0="80002003" w:usb1="80000100" w:usb2="00000028" w:usb3="00000000" w:csb0="00000040" w:csb1="00000000"/>
  </w:font>
  <w:font w:name="Segoe UI Emoji">
    <w:panose1 w:val="020B0502040204020203"/>
    <w:charset w:val="00"/>
    <w:family w:val="swiss"/>
    <w:pitch w:val="variable"/>
    <w:sig w:usb0="00000003" w:usb1="02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9EF5BA" w14:textId="77777777" w:rsidR="00AF6E7B" w:rsidRDefault="00AF6E7B">
    <w:pPr>
      <w:pStyle w:val="a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75133F" w14:textId="7F572757" w:rsidR="002F433D" w:rsidRPr="00E42DAD" w:rsidRDefault="00AF6E7B" w:rsidP="00E42DAD">
    <w:pPr>
      <w:pStyle w:val="a4"/>
      <w:bidi w:val="0"/>
      <w:spacing w:after="240"/>
      <w:rPr>
        <w:rFonts w:ascii="Adobe Arabic" w:hAnsi="Adobe Arabic" w:cs="Adobe Arabic"/>
        <w:color w:val="168489"/>
        <w:sz w:val="44"/>
        <w:szCs w:val="44"/>
      </w:rPr>
    </w:pPr>
    <w:r>
      <w:rPr>
        <w:noProof/>
      </w:rPr>
      <mc:AlternateContent>
        <mc:Choice Requires="wps">
          <w:drawing>
            <wp:anchor distT="0" distB="0" distL="114300" distR="114300" simplePos="0" relativeHeight="251871231" behindDoc="0" locked="0" layoutInCell="1" allowOverlap="1" wp14:anchorId="0955AC61" wp14:editId="3D7FF8EC">
              <wp:simplePos x="0" y="0"/>
              <wp:positionH relativeFrom="column">
                <wp:posOffset>-771525</wp:posOffset>
              </wp:positionH>
              <wp:positionV relativeFrom="page">
                <wp:posOffset>10455910</wp:posOffset>
              </wp:positionV>
              <wp:extent cx="1377950" cy="282575"/>
              <wp:effectExtent l="0" t="0" r="0" b="3175"/>
              <wp:wrapNone/>
              <wp:docPr id="2" name="مستطيل 2"/>
              <wp:cNvGraphicFramePr/>
              <a:graphic xmlns:a="http://schemas.openxmlformats.org/drawingml/2006/main">
                <a:graphicData uri="http://schemas.microsoft.com/office/word/2010/wordprocessingShape">
                  <wps:wsp>
                    <wps:cNvSpPr/>
                    <wps:spPr>
                      <a:xfrm>
                        <a:off x="0" y="0"/>
                        <a:ext cx="1377950" cy="282575"/>
                      </a:xfrm>
                      <a:prstGeom prst="rect">
                        <a:avLst/>
                      </a:prstGeom>
                      <a:noFill/>
                      <a:ln>
                        <a:noFill/>
                      </a:ln>
                    </wps:spPr>
                    <wps:style>
                      <a:lnRef idx="2">
                        <a:schemeClr val="dk1"/>
                      </a:lnRef>
                      <a:fillRef idx="1">
                        <a:schemeClr val="lt1"/>
                      </a:fillRef>
                      <a:effectRef idx="0">
                        <a:schemeClr val="dk1"/>
                      </a:effectRef>
                      <a:fontRef idx="minor">
                        <a:schemeClr val="dk1"/>
                      </a:fontRef>
                    </wps:style>
                    <wps:txbx>
                      <w:txbxContent>
                        <w:p w14:paraId="261FCABA" w14:textId="77777777" w:rsidR="00AF6E7B" w:rsidRPr="007C020A" w:rsidRDefault="00AF6E7B" w:rsidP="00AF6E7B">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55AC61" id="مستطيل 2" o:spid="_x0000_s1355" style="position:absolute;left:0;text-align:left;margin-left:-60.75pt;margin-top:823.3pt;width:108.5pt;height:22.25pt;z-index:251871231;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" filled="f" stroked="f" strokeweight="1pt">
              <v:textbox>
                <w:txbxContent>
                  <w:p w14:paraId="261FCABA" w14:textId="77777777" w:rsidR="00AF6E7B" w:rsidRPr="007C020A" w:rsidRDefault="00AF6E7B" w:rsidP="00AF6E7B">
                    <w:pPr>
                      <w:bidi w:val="0"/>
                      <w:spacing w:line="240" w:lineRule="auto"/>
                      <w:rPr>
                        <w:rFonts w:asciiTheme="majorBidi" w:hAnsiTheme="majorBidi" w:cstheme="majorBidi"/>
                        <w:color w:val="538135" w:themeColor="accent6" w:themeShade="BF"/>
                        <w:sz w:val="18"/>
                        <w:szCs w:val="18"/>
                      </w:rPr>
                    </w:pPr>
                    <w:r w:rsidRPr="007C020A">
                      <w:rPr>
                        <w:rFonts w:asciiTheme="majorBidi" w:hAnsiTheme="majorBidi" w:cstheme="majorBidi"/>
                        <w:color w:val="538135" w:themeColor="accent6" w:themeShade="BF"/>
                        <w:sz w:val="18"/>
                        <w:szCs w:val="18"/>
                      </w:rPr>
                      <w:t>www.dawliatraining.com</w:t>
                    </w:r>
                  </w:p>
                </w:txbxContent>
              </v:textbox>
              <w10:wrap anchory="page"/>
            </v:rect>
          </w:pict>
        </mc:Fallback>
      </mc:AlternateContent>
    </w:r>
    <w:r>
      <w:rPr>
        <w:rFonts w:cs="Times New Roman"/>
        <w:noProof/>
        <w:sz w:val="24"/>
        <w:szCs w:val="24"/>
      </w:rPr>
      <mc:AlternateContent>
        <mc:Choice Requires="wps">
          <w:drawing>
            <wp:anchor distT="0" distB="0" distL="114300" distR="114300" simplePos="0" relativeHeight="251870207" behindDoc="0" locked="0" layoutInCell="1" allowOverlap="1" wp14:anchorId="641FCE12" wp14:editId="6ADA3E74">
              <wp:simplePos x="0" y="0"/>
              <wp:positionH relativeFrom="column">
                <wp:posOffset>1609090</wp:posOffset>
              </wp:positionH>
              <wp:positionV relativeFrom="paragraph">
                <wp:posOffset>447040</wp:posOffset>
              </wp:positionV>
              <wp:extent cx="1590675" cy="304800"/>
              <wp:effectExtent l="0" t="0" r="0" b="0"/>
              <wp:wrapNone/>
              <wp:docPr id="3" name="مربع نص 3"/>
              <wp:cNvGraphicFramePr/>
              <a:graphic xmlns:a="http://schemas.openxmlformats.org/drawingml/2006/main">
                <a:graphicData uri="http://schemas.microsoft.com/office/word/2010/wordprocessingShape">
                  <wps:wsp>
                    <wps:cNvSpPr txBox="1"/>
                    <wps:spPr>
                      <a:xfrm>
                        <a:off x="0" y="0"/>
                        <a:ext cx="1590675" cy="304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44B98628" w14:textId="77777777" w:rsidR="00AF6E7B" w:rsidRPr="00731AD0" w:rsidRDefault="00AF6E7B" w:rsidP="00AF6E7B">
                          <w:pPr>
                            <w:spacing w:line="240" w:lineRule="auto"/>
                            <w:jc w:val="center"/>
                            <w:rPr>
                              <w:rFonts w:ascii="Sakkal Majalla" w:hAnsi="Sakkal Majalla"/>
                              <w:b/>
                              <w:bCs/>
                              <w:color w:val="A8D08D" w:themeColor="accent6" w:themeTint="99"/>
                              <w:sz w:val="22"/>
                              <w:szCs w:val="24"/>
                              <w:lang w:bidi="ar-JO"/>
                            </w:rPr>
                          </w:pPr>
                          <w:r w:rsidRPr="00731AD0">
                            <w:rPr>
                              <w:rFonts w:ascii="Sakkal Majalla" w:hAnsi="Sakkal Majalla"/>
                              <w:b/>
                              <w:bCs/>
                              <w:color w:val="A8D08D" w:themeColor="accent6" w:themeTint="99"/>
                              <w:sz w:val="22"/>
                              <w:szCs w:val="24"/>
                              <w:rtl/>
                              <w:lang w:bidi="ar-JO"/>
                            </w:rPr>
                            <w:t>مركز أبحاث الدولية للتدريب</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641FCE12" id="_x0000_t202" coordsize="21600,21600" o:spt="202" path="m,l,21600r21600,l21600,xe">
              <v:stroke joinstyle="miter"/>
              <v:path gradientshapeok="t" o:connecttype="rect"/>
            </v:shapetype>
            <v:shape id="مربع نص 3" o:spid="_x0000_s1356" type="#_x0000_t202" style="position:absolute;left:0;text-align:left;margin-left:126.7pt;margin-top:35.2pt;width:125.25pt;height:24pt;z-index:25187020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" filled="f" stroked="f" strokeweight=".5pt">
              <v:textbox>
                <w:txbxContent>
                  <w:p w14:paraId="44B98628" w14:textId="77777777" w:rsidR="00AF6E7B" w:rsidRPr="00731AD0" w:rsidRDefault="00AF6E7B" w:rsidP="00AF6E7B">
                    <w:pPr>
                      <w:spacing w:line="240" w:lineRule="auto"/>
                      <w:jc w:val="center"/>
                      <w:rPr>
                        <w:rFonts w:ascii="Sakkal Majalla" w:hAnsi="Sakkal Majalla"/>
                        <w:b/>
                        <w:bCs/>
                        <w:color w:val="A8D08D" w:themeColor="accent6" w:themeTint="99"/>
                        <w:sz w:val="22"/>
                        <w:szCs w:val="24"/>
                        <w:lang w:bidi="ar-JO"/>
                      </w:rPr>
                    </w:pPr>
                    <w:r w:rsidRPr="00731AD0">
                      <w:rPr>
                        <w:rFonts w:ascii="Sakkal Majalla" w:hAnsi="Sakkal Majalla"/>
                        <w:b/>
                        <w:bCs/>
                        <w:color w:val="A8D08D" w:themeColor="accent6" w:themeTint="99"/>
                        <w:sz w:val="22"/>
                        <w:szCs w:val="24"/>
                        <w:rtl/>
                        <w:lang w:bidi="ar-JO"/>
                      </w:rPr>
                      <w:t>مركز أبحاث الدولية للتدريب</w:t>
                    </w:r>
                  </w:p>
                </w:txbxContent>
              </v:textbox>
            </v:shape>
          </w:pict>
        </mc:Fallback>
      </mc:AlternateContent>
    </w:r>
    <w:r w:rsidR="002F433D" w:rsidRPr="00E42DAD">
      <w:rPr>
        <w:noProof/>
        <w:sz w:val="40"/>
        <w:szCs w:val="40"/>
      </w:rPr>
      <mc:AlternateContent>
        <mc:Choice Requires="wpg">
          <w:drawing>
            <wp:anchor distT="0" distB="0" distL="114300" distR="114300" simplePos="0" relativeHeight="251866111" behindDoc="0" locked="0" layoutInCell="1" allowOverlap="1" wp14:anchorId="20621E4E" wp14:editId="2A4F4AFA">
              <wp:simplePos x="0" y="0"/>
              <wp:positionH relativeFrom="page">
                <wp:posOffset>0</wp:posOffset>
              </wp:positionH>
              <wp:positionV relativeFrom="paragraph">
                <wp:posOffset>-3482975</wp:posOffset>
              </wp:positionV>
              <wp:extent cx="4146552" cy="4165816"/>
              <wp:effectExtent l="0" t="0" r="25400" b="25400"/>
              <wp:wrapNone/>
              <wp:docPr id="388507672" name="Group 39"/>
              <wp:cNvGraphicFramePr/>
              <a:graphic xmlns:a="http://schemas.openxmlformats.org/drawingml/2006/main">
                <a:graphicData uri="http://schemas.microsoft.com/office/word/2010/wordprocessingGroup">
                  <wpg:wgp>
                    <wpg:cNvGrpSpPr/>
                    <wpg:grpSpPr>
                      <a:xfrm>
                        <a:off x="0" y="0"/>
                        <a:ext cx="4146552" cy="4165816"/>
                        <a:chOff x="0" y="0"/>
                        <a:chExt cx="4146552" cy="4165816"/>
                      </a:xfrm>
                    </wpg:grpSpPr>
                    <wps:wsp>
                      <wps:cNvPr id="388507673" name="شكل حر 769906"/>
                      <wps:cNvSpPr/>
                      <wps:spPr>
                        <a:xfrm rot="5400000">
                          <a:off x="-1976796" y="1976796"/>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w="12700" cap="flat" cmpd="sng" algn="ctr">
                          <a:solidFill>
                            <a:srgbClr val="168489"/>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s:wsp>
                      <wps:cNvPr id="388507674" name="شكل حر 769906"/>
                      <wps:cNvSpPr/>
                      <wps:spPr>
                        <a:xfrm rot="10800000">
                          <a:off x="0" y="3972857"/>
                          <a:ext cx="4146552" cy="192959"/>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w="12700" cap="flat" cmpd="sng" algn="ctr">
                          <a:solidFill>
                            <a:srgbClr val="168489"/>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4CD1841E" id="Group 39" o:spid="_x0000_s1026" style="position:absolute;margin-left:0;margin-top:-274.25pt;width:326.5pt;height:328pt;z-index:251866111;mso-position-horizontal-relative:page" coordsize="41465,416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">
              <v:shape id="شكل حر 769906" o:spid="_x0000_s1027" style="position:absolute;left:-19768;top:19768;width:41465;height:1929;rotation:9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" path="m,l7551420,r,945515l,945515,,xe" fillcolor="#168489" strokecolor="#168489" strokeweight="1pt">
                <v:stroke joinstyle="miter"/>
                <v:path arrowok="t" o:connecttype="custom" o:connectlocs="0,0;4146552,0;4146552,192959;0,192959;0,0" o:connectangles="0,0,0,0,0"/>
              </v:shape>
              <v:shape id="شكل حر 769906" o:spid="_x0000_s1028" style="position:absolute;top:39728;width:41465;height:1930;rotation:180;visibility:visible;mso-wrap-style:square;v-text-anchor:middle" coordsize="7551420,9455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" path="m,l7551420,r,945515l,945515,,xe" fillcolor="#168489" strokecolor="#168489" strokeweight="1pt">
                <v:stroke joinstyle="miter"/>
                <v:path arrowok="t" o:connecttype="custom" o:connectlocs="0,0;4146552,0;4146552,192959;0,192959;0,0" o:connectangles="0,0,0,0,0"/>
              </v:shape>
              <w10:wrap anchorx="page"/>
            </v:group>
          </w:pict>
        </mc:Fallback>
      </mc:AlternateContent>
    </w:r>
    <w:sdt>
      <w:sdtPr>
        <w:rPr>
          <w:color w:val="FFFFFF" w:themeColor="background1"/>
          <w:sz w:val="40"/>
          <w:szCs w:val="40"/>
        </w:rPr>
        <w:id w:val="-242716952"/>
        <w:docPartObj>
          <w:docPartGallery w:val="Page Numbers (Bottom of Page)"/>
          <w:docPartUnique/>
        </w:docPartObj>
      </w:sdtPr>
      <w:sdtEndPr>
        <w:rPr>
          <w:rFonts w:ascii="Adobe Arabic" w:hAnsi="Adobe Arabic" w:cs="Adobe Arabic"/>
          <w:color w:val="168489"/>
          <w:sz w:val="44"/>
          <w:szCs w:val="44"/>
        </w:rPr>
      </w:sdtEndPr>
      <w:sdtContent>
        <w:r w:rsidR="002F433D" w:rsidRPr="00E42DAD">
          <w:rPr>
            <w:rFonts w:ascii="Adobe Arabic" w:hAnsi="Adobe Arabic" w:cs="Adobe Arabic"/>
            <w:color w:val="168489"/>
            <w:sz w:val="44"/>
            <w:szCs w:val="44"/>
          </w:rPr>
          <w:fldChar w:fldCharType="begin"/>
        </w:r>
        <w:r w:rsidR="002F433D" w:rsidRPr="00E42DAD">
          <w:rPr>
            <w:rFonts w:ascii="Adobe Arabic" w:hAnsi="Adobe Arabic" w:cs="Adobe Arabic"/>
            <w:color w:val="168489"/>
            <w:sz w:val="44"/>
            <w:szCs w:val="44"/>
          </w:rPr>
          <w:instrText>PAGE   \* MERGEFORMAT</w:instrText>
        </w:r>
        <w:r w:rsidR="002F433D" w:rsidRPr="00E42DAD">
          <w:rPr>
            <w:rFonts w:ascii="Adobe Arabic" w:hAnsi="Adobe Arabic" w:cs="Adobe Arabic"/>
            <w:color w:val="168489"/>
            <w:sz w:val="44"/>
            <w:szCs w:val="44"/>
          </w:rPr>
          <w:fldChar w:fldCharType="separate"/>
        </w:r>
        <w:r w:rsidR="002F433D" w:rsidRPr="00E42DAD">
          <w:rPr>
            <w:rFonts w:ascii="Adobe Arabic" w:hAnsi="Adobe Arabic" w:cs="Adobe Arabic"/>
            <w:noProof/>
            <w:color w:val="168489"/>
            <w:sz w:val="44"/>
            <w:szCs w:val="44"/>
            <w:rtl/>
            <w:lang w:val="ar-SA"/>
          </w:rPr>
          <w:t>18</w:t>
        </w:r>
        <w:r w:rsidR="002F433D" w:rsidRPr="00E42DAD">
          <w:rPr>
            <w:rFonts w:ascii="Adobe Arabic" w:hAnsi="Adobe Arabic" w:cs="Adobe Arabic"/>
            <w:color w:val="168489"/>
            <w:sz w:val="44"/>
            <w:szCs w:val="44"/>
          </w:rPr>
          <w:fldChar w:fldCharType="end"/>
        </w:r>
      </w:sdtContent>
    </w:sdt>
  </w:p>
  <w:p w14:paraId="0A7022E5" w14:textId="1ACD0027" w:rsidR="002F433D" w:rsidRDefault="00AF6E7B">
    <w:pPr>
      <w:pStyle w:val="a4"/>
    </w:pPr>
    <w:r>
      <w:rPr>
        <w:rFonts w:ascii="Sakkal Majalla" w:hAnsi="Sakkal Majalla"/>
        <w:b/>
        <w:bCs/>
        <w:noProof/>
        <w:color w:val="002060"/>
        <w:sz w:val="34"/>
        <w:rtl/>
      </w:rPr>
      <mc:AlternateContent>
        <mc:Choice Requires="wps">
          <w:drawing>
            <wp:anchor distT="0" distB="0" distL="114300" distR="114300" simplePos="0" relativeHeight="251868159" behindDoc="0" locked="0" layoutInCell="1" allowOverlap="1" wp14:anchorId="7A8B30EE" wp14:editId="2061CEFB">
              <wp:simplePos x="0" y="0"/>
              <wp:positionH relativeFrom="column">
                <wp:posOffset>3876675</wp:posOffset>
              </wp:positionH>
              <wp:positionV relativeFrom="paragraph">
                <wp:posOffset>85725</wp:posOffset>
              </wp:positionV>
              <wp:extent cx="2374265" cy="1402715"/>
              <wp:effectExtent l="0" t="0" r="0" b="0"/>
              <wp:wrapNone/>
              <wp:docPr id="4" name="مستطيل 38"/>
              <wp:cNvGraphicFramePr/>
              <a:graphic xmlns:a="http://schemas.openxmlformats.org/drawingml/2006/main">
                <a:graphicData uri="http://schemas.microsoft.com/office/word/2010/wordprocessingShape">
                  <wps:wsp>
                    <wps:cNvSpPr/>
                    <wps:spPr>
                      <a:xfrm>
                        <a:off x="0" y="0"/>
                        <a:ext cx="2374265" cy="1402715"/>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51F2AAB" w14:textId="77777777" w:rsidR="00AF6E7B" w:rsidRPr="00DC31A5" w:rsidRDefault="00AF6E7B" w:rsidP="00AF6E7B">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47B4E339" w14:textId="77777777" w:rsidR="00AF6E7B" w:rsidRPr="00DC31A5" w:rsidRDefault="00AF6E7B" w:rsidP="00AF6E7B">
                          <w:pPr>
                            <w:spacing w:line="240" w:lineRule="auto"/>
                            <w:jc w:val="center"/>
                            <w:rPr>
                              <w:rFonts w:ascii="Sakkal Majalla" w:hAnsi="Sakkal Majalla"/>
                              <w:b/>
                              <w:bCs/>
                            </w:rPr>
                          </w:pPr>
                          <w:hyperlink r:id="rId1" w:history="1">
                            <w:r w:rsidRPr="00DC31A5">
                              <w:rPr>
                                <w:rStyle w:val="Hyperlink"/>
                                <w:rFonts w:ascii="Sakkal Majalla" w:hAnsi="Sakkal Majalla"/>
                                <w:b/>
                                <w:bCs/>
                              </w:rPr>
                              <w:t>www.dawliatraining.com</w:t>
                            </w:r>
                          </w:hyperlink>
                        </w:p>
                        <w:p w14:paraId="017DDA5A" w14:textId="77777777" w:rsidR="00AF6E7B" w:rsidRPr="00DC31A5" w:rsidRDefault="00AF6E7B" w:rsidP="00AF6E7B">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542E5D99" w14:textId="77777777" w:rsidR="00AF6E7B" w:rsidRPr="00DC31A5" w:rsidRDefault="00AF6E7B" w:rsidP="00AF6E7B">
                          <w:pPr>
                            <w:spacing w:line="240" w:lineRule="auto"/>
                            <w:jc w:val="center"/>
                            <w:rPr>
                              <w:rFonts w:ascii="Sakkal Majalla" w:hAnsi="Sakkal Majalla"/>
                              <w:b/>
                              <w:bCs/>
                            </w:rPr>
                          </w:pPr>
                          <w:r w:rsidRPr="00DC31A5">
                            <w:rPr>
                              <w:rFonts w:ascii="Sakkal Majalla" w:hAnsi="Sakkal Majalla"/>
                              <w:b/>
                              <w:bCs/>
                            </w:rPr>
                            <w:t>Mobile &amp; whatssup:</w:t>
                          </w:r>
                        </w:p>
                        <w:p w14:paraId="11C9AB8D" w14:textId="77777777" w:rsidR="00AF6E7B" w:rsidRDefault="00AF6E7B" w:rsidP="00AF6E7B">
                          <w:pPr>
                            <w:spacing w:line="240" w:lineRule="auto"/>
                            <w:jc w:val="center"/>
                            <w:rPr>
                              <w:rFonts w:ascii="Sakkal Majalla" w:hAnsi="Sakkal Majalla"/>
                              <w:b/>
                              <w:bCs/>
                              <w:rtl/>
                            </w:rPr>
                          </w:pPr>
                          <w:r w:rsidRPr="00DC31A5">
                            <w:rPr>
                              <w:rFonts w:ascii="Sakkal Majalla" w:hAnsi="Sakkal Majalla"/>
                              <w:b/>
                              <w:bCs/>
                            </w:rPr>
                            <w:t>00962779222666</w:t>
                          </w:r>
                        </w:p>
                        <w:p w14:paraId="00C6ED8F" w14:textId="77777777" w:rsidR="00AF6E7B" w:rsidRPr="00DC31A5" w:rsidRDefault="00AF6E7B" w:rsidP="00AF6E7B">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8B30EE" id="مستطيل 38" o:spid="_x0000_s1357" style="position:absolute;left:0;text-align:left;margin-left:305.25pt;margin-top:6.75pt;width:186.95pt;height:110.45pt;z-index:25186815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" filled="f" stroked="f" strokeweight="1pt">
              <v:textbox>
                <w:txbxContent>
                  <w:p w14:paraId="751F2AAB" w14:textId="77777777" w:rsidR="00AF6E7B" w:rsidRPr="00DC31A5" w:rsidRDefault="00AF6E7B" w:rsidP="00AF6E7B">
                    <w:pPr>
                      <w:spacing w:line="240" w:lineRule="auto"/>
                      <w:jc w:val="center"/>
                      <w:rPr>
                        <w:rFonts w:ascii="Sakkal Majalla" w:hAnsi="Sakkal Majalla"/>
                        <w:b/>
                        <w:bCs/>
                        <w:rtl/>
                      </w:rPr>
                    </w:pPr>
                    <w:r w:rsidRPr="00DC31A5">
                      <w:rPr>
                        <w:rFonts w:ascii="Sakkal Majalla" w:hAnsi="Sakkal Majalla"/>
                        <w:b/>
                        <w:bCs/>
                        <w:rtl/>
                      </w:rPr>
                      <w:t>مركز أبحاث الدولية للتدريب</w:t>
                    </w:r>
                  </w:p>
                  <w:p w14:paraId="47B4E339" w14:textId="77777777" w:rsidR="00AF6E7B" w:rsidRPr="00DC31A5" w:rsidRDefault="00AF6E7B" w:rsidP="00AF6E7B">
                    <w:pPr>
                      <w:spacing w:line="240" w:lineRule="auto"/>
                      <w:jc w:val="center"/>
                      <w:rPr>
                        <w:rFonts w:ascii="Sakkal Majalla" w:hAnsi="Sakkal Majalla"/>
                        <w:b/>
                        <w:bCs/>
                      </w:rPr>
                    </w:pPr>
                    <w:hyperlink r:id="rId2" w:history="1">
                      <w:r w:rsidRPr="00DC31A5">
                        <w:rPr>
                          <w:rStyle w:val="Hyperlink"/>
                          <w:rFonts w:ascii="Sakkal Majalla" w:hAnsi="Sakkal Majalla"/>
                          <w:b/>
                          <w:bCs/>
                        </w:rPr>
                        <w:t>www.dawliatraining.com</w:t>
                      </w:r>
                    </w:hyperlink>
                  </w:p>
                  <w:p w14:paraId="017DDA5A" w14:textId="77777777" w:rsidR="00AF6E7B" w:rsidRPr="00DC31A5" w:rsidRDefault="00AF6E7B" w:rsidP="00AF6E7B">
                    <w:pPr>
                      <w:spacing w:line="240" w:lineRule="auto"/>
                      <w:jc w:val="center"/>
                      <w:rPr>
                        <w:rFonts w:ascii="Sakkal Majalla" w:hAnsi="Sakkal Majalla"/>
                        <w:b/>
                        <w:bCs/>
                      </w:rPr>
                    </w:pPr>
                    <w:r w:rsidRPr="00DC31A5">
                      <w:rPr>
                        <w:rFonts w:ascii="Sakkal Majalla" w:hAnsi="Sakkal Majalla"/>
                        <w:b/>
                        <w:bCs/>
                      </w:rPr>
                      <w:t xml:space="preserve">Twitter, facebook, instagram: </w:t>
                    </w:r>
                    <w:r w:rsidRPr="00DC31A5">
                      <w:rPr>
                        <w:rFonts w:ascii="Sakkal Majalla" w:hAnsi="Sakkal Majalla"/>
                        <w:b/>
                        <w:bCs/>
                        <w:color w:val="2F5496" w:themeColor="accent1" w:themeShade="BF"/>
                      </w:rPr>
                      <w:t>@tircjo</w:t>
                    </w:r>
                  </w:p>
                  <w:p w14:paraId="542E5D99" w14:textId="77777777" w:rsidR="00AF6E7B" w:rsidRPr="00DC31A5" w:rsidRDefault="00AF6E7B" w:rsidP="00AF6E7B">
                    <w:pPr>
                      <w:spacing w:line="240" w:lineRule="auto"/>
                      <w:jc w:val="center"/>
                      <w:rPr>
                        <w:rFonts w:ascii="Sakkal Majalla" w:hAnsi="Sakkal Majalla"/>
                        <w:b/>
                        <w:bCs/>
                      </w:rPr>
                    </w:pPr>
                    <w:r w:rsidRPr="00DC31A5">
                      <w:rPr>
                        <w:rFonts w:ascii="Sakkal Majalla" w:hAnsi="Sakkal Majalla"/>
                        <w:b/>
                        <w:bCs/>
                      </w:rPr>
                      <w:t>Mobile &amp; whatssup:</w:t>
                    </w:r>
                  </w:p>
                  <w:p w14:paraId="11C9AB8D" w14:textId="77777777" w:rsidR="00AF6E7B" w:rsidRDefault="00AF6E7B" w:rsidP="00AF6E7B">
                    <w:pPr>
                      <w:spacing w:line="240" w:lineRule="auto"/>
                      <w:jc w:val="center"/>
                      <w:rPr>
                        <w:rFonts w:ascii="Sakkal Majalla" w:hAnsi="Sakkal Majalla"/>
                        <w:b/>
                        <w:bCs/>
                        <w:rtl/>
                      </w:rPr>
                    </w:pPr>
                    <w:r w:rsidRPr="00DC31A5">
                      <w:rPr>
                        <w:rFonts w:ascii="Sakkal Majalla" w:hAnsi="Sakkal Majalla"/>
                        <w:b/>
                        <w:bCs/>
                      </w:rPr>
                      <w:t>00962779222666</w:t>
                    </w:r>
                  </w:p>
                  <w:p w14:paraId="00C6ED8F" w14:textId="77777777" w:rsidR="00AF6E7B" w:rsidRPr="00DC31A5" w:rsidRDefault="00AF6E7B" w:rsidP="00AF6E7B">
                    <w:pPr>
                      <w:spacing w:line="240" w:lineRule="auto"/>
                      <w:jc w:val="center"/>
                      <w:rPr>
                        <w:rFonts w:ascii="Sakkal Majalla" w:hAnsi="Sakkal Majalla"/>
                        <w:b/>
                        <w:bCs/>
                        <w:rtl/>
                      </w:rPr>
                    </w:pPr>
                    <w:r>
                      <w:rPr>
                        <w:rFonts w:ascii="Sakkal Majalla" w:hAnsi="Sakkal Majalla" w:hint="cs"/>
                        <w:b/>
                        <w:bCs/>
                        <w:rtl/>
                      </w:rPr>
                      <w:t>(دورات تدريبية، استشارات، تصميم حقائب تدريبية)</w:t>
                    </w:r>
                  </w:p>
                </w:txbxContent>
              </v:textbox>
            </v:rec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21FB0B" w14:textId="77777777" w:rsidR="00AF6E7B" w:rsidRDefault="00AF6E7B">
    <w:pPr>
      <w:pStyle w:val="a4"/>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A19027" w14:textId="3DDA8F9F" w:rsidR="000D082E" w:rsidRDefault="000D082E">
    <w:pPr>
      <w:pStyle w:val="a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0D4053" w14:textId="77777777" w:rsidR="00141E68" w:rsidRDefault="00141E68" w:rsidP="00F53D08">
      <w:pPr>
        <w:spacing w:line="240" w:lineRule="auto"/>
      </w:pPr>
      <w:r>
        <w:separator/>
      </w:r>
    </w:p>
  </w:footnote>
  <w:footnote w:type="continuationSeparator" w:id="0">
    <w:p w14:paraId="4FBDD689" w14:textId="77777777" w:rsidR="00141E68" w:rsidRDefault="00141E68" w:rsidP="00F53D0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93553D" w14:textId="77777777" w:rsidR="002F433D" w:rsidRDefault="002F433D">
    <w:pPr>
      <w:pStyle w:val="a3"/>
    </w:pPr>
    <w:r>
      <w:rPr>
        <w:noProof/>
      </w:rPr>
      <mc:AlternateContent>
        <mc:Choice Requires="wps">
          <w:drawing>
            <wp:anchor distT="0" distB="0" distL="114300" distR="114300" simplePos="0" relativeHeight="251863039" behindDoc="0" locked="0" layoutInCell="1" allowOverlap="1" wp14:anchorId="4DF20390" wp14:editId="587F7C16">
              <wp:simplePos x="0" y="0"/>
              <wp:positionH relativeFrom="column">
                <wp:posOffset>3858718</wp:posOffset>
              </wp:positionH>
              <wp:positionV relativeFrom="paragraph">
                <wp:posOffset>654873</wp:posOffset>
              </wp:positionV>
              <wp:extent cx="3064270" cy="127907"/>
              <wp:effectExtent l="0" t="0" r="3175" b="5715"/>
              <wp:wrapNone/>
              <wp:docPr id="13" name="Rectangle 1"/>
              <wp:cNvGraphicFramePr/>
              <a:graphic xmlns:a="http://schemas.openxmlformats.org/drawingml/2006/main">
                <a:graphicData uri="http://schemas.microsoft.com/office/word/2010/wordprocessingShape">
                  <wps:wsp>
                    <wps:cNvSpPr/>
                    <wps:spPr>
                      <a:xfrm rot="10800000">
                        <a:off x="0" y="0"/>
                        <a:ext cx="3064270" cy="127907"/>
                      </a:xfrm>
                      <a:custGeom>
                        <a:avLst/>
                        <a:gdLst>
                          <a:gd name="connsiteX0" fmla="*/ 0 w 2778276"/>
                          <a:gd name="connsiteY0" fmla="*/ 0 h 471777"/>
                          <a:gd name="connsiteX1" fmla="*/ 2778276 w 2778276"/>
                          <a:gd name="connsiteY1" fmla="*/ 0 h 471777"/>
                          <a:gd name="connsiteX2" fmla="*/ 2778276 w 2778276"/>
                          <a:gd name="connsiteY2" fmla="*/ 471777 h 471777"/>
                          <a:gd name="connsiteX3" fmla="*/ 0 w 2778276"/>
                          <a:gd name="connsiteY3" fmla="*/ 471777 h 471777"/>
                          <a:gd name="connsiteX4" fmla="*/ 0 w 2778276"/>
                          <a:gd name="connsiteY4" fmla="*/ 0 h 471777"/>
                          <a:gd name="connsiteX0" fmla="*/ 0 w 2778276"/>
                          <a:gd name="connsiteY0" fmla="*/ 0 h 499912"/>
                          <a:gd name="connsiteX1" fmla="*/ 2778276 w 2778276"/>
                          <a:gd name="connsiteY1" fmla="*/ 0 h 499912"/>
                          <a:gd name="connsiteX2" fmla="*/ 2778276 w 2778276"/>
                          <a:gd name="connsiteY2" fmla="*/ 471777 h 499912"/>
                          <a:gd name="connsiteX3" fmla="*/ 576775 w 2778276"/>
                          <a:gd name="connsiteY3" fmla="*/ 499912 h 499912"/>
                          <a:gd name="connsiteX4" fmla="*/ 0 w 2778276"/>
                          <a:gd name="connsiteY4" fmla="*/ 0 h 499912"/>
                          <a:gd name="connsiteX0" fmla="*/ 0 w 2792344"/>
                          <a:gd name="connsiteY0" fmla="*/ 0 h 514001"/>
                          <a:gd name="connsiteX1" fmla="*/ 2778276 w 2792344"/>
                          <a:gd name="connsiteY1" fmla="*/ 0 h 514001"/>
                          <a:gd name="connsiteX2" fmla="*/ 2792344 w 2792344"/>
                          <a:gd name="connsiteY2" fmla="*/ 514001 h 514001"/>
                          <a:gd name="connsiteX3" fmla="*/ 576775 w 2792344"/>
                          <a:gd name="connsiteY3" fmla="*/ 499912 h 514001"/>
                          <a:gd name="connsiteX4" fmla="*/ 0 w 2792344"/>
                          <a:gd name="connsiteY4" fmla="*/ 0 h 514001"/>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792344" h="514001">
                            <a:moveTo>
                              <a:pt x="0" y="0"/>
                            </a:moveTo>
                            <a:lnTo>
                              <a:pt x="2778276" y="0"/>
                            </a:lnTo>
                            <a:lnTo>
                              <a:pt x="2792344" y="514001"/>
                            </a:lnTo>
                            <a:lnTo>
                              <a:pt x="576775" y="499912"/>
                            </a:lnTo>
                            <a:lnTo>
                              <a:pt x="0" y="0"/>
                            </a:lnTo>
                            <a:close/>
                          </a:path>
                        </a:pathLst>
                      </a:custGeom>
                      <a:solidFill>
                        <a:sysClr val="windowText" lastClr="000000">
                          <a:lumMod val="85000"/>
                          <a:lumOff val="15000"/>
                        </a:sysClr>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47E0B3C6" id="Rectangle 1" o:spid="_x0000_s1026" style="position:absolute;margin-left:303.85pt;margin-top:51.55pt;width:241.3pt;height:10.05pt;rotation:180;z-index:251863039;visibility:visible;mso-wrap-style:square;mso-wrap-distance-left:9pt;mso-wrap-distance-top:0;mso-wrap-distance-right:9pt;mso-wrap-distance-bottom:0;mso-position-horizontal:absolute;mso-position-horizontal-relative:text;mso-position-vertical:absolute;mso-position-vertical-relative:text;v-text-anchor:middle" coordsize="2792344,514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" path="m,l2778276,r14068,514001l576775,499912,,xe" fillcolor="#262626" stroked="f" strokeweight="1pt">
              <v:stroke joinstyle="miter"/>
              <v:path arrowok="t" o:connecttype="custom" o:connectlocs="0,0;3048832,0;3064270,127907;632943,124401;0,0" o:connectangles="0,0,0,0,0"/>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AC540B" w14:textId="1BEE4A9D" w:rsidR="002F433D" w:rsidRPr="00715D92" w:rsidRDefault="002F433D" w:rsidP="00E42DAD">
    <w:pPr>
      <w:pStyle w:val="a3"/>
      <w:tabs>
        <w:tab w:val="clear" w:pos="4680"/>
        <w:tab w:val="clear" w:pos="9360"/>
        <w:tab w:val="left" w:pos="1925"/>
      </w:tabs>
      <w:rPr>
        <w:rFonts w:ascii="Dubai" w:hAnsi="Dubai" w:cs="Dubai"/>
        <w:color w:val="FF0000"/>
        <w:sz w:val="32"/>
        <w:rtl/>
        <w:lang w:bidi="ar-EG"/>
      </w:rPr>
    </w:pPr>
    <w:r w:rsidRPr="00E42DAD">
      <w:rPr>
        <w:rFonts w:cs="PT Bold Heading"/>
        <w:noProof/>
        <w:sz w:val="52"/>
        <w:szCs w:val="56"/>
      </w:rPr>
      <w:drawing>
        <wp:anchor distT="0" distB="0" distL="114300" distR="114300" simplePos="0" relativeHeight="251865087" behindDoc="0" locked="0" layoutInCell="1" allowOverlap="1" wp14:anchorId="2DC82A7D" wp14:editId="1FB137F0">
          <wp:simplePos x="0" y="0"/>
          <wp:positionH relativeFrom="leftMargin">
            <wp:posOffset>447088</wp:posOffset>
          </wp:positionH>
          <wp:positionV relativeFrom="paragraph">
            <wp:posOffset>-2540</wp:posOffset>
          </wp:positionV>
          <wp:extent cx="284672" cy="284672"/>
          <wp:effectExtent l="0" t="0" r="1270" b="1270"/>
          <wp:wrapNone/>
          <wp:docPr id="2050" name="Picture 2" descr="Course ">
            <a:extLst xmlns:a="http://schemas.openxmlformats.org/drawingml/2006/main">
              <a:ext uri="{FF2B5EF4-FFF2-40B4-BE49-F238E27FC236}">
                <a16:creationId xmlns:a16="http://schemas.microsoft.com/office/drawing/2014/main" id="{A7FB73DB-7828-4CA9-844C-6B35786912B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0" name="Picture 2" descr="Course ">
                    <a:extLst>
                      <a:ext uri="{FF2B5EF4-FFF2-40B4-BE49-F238E27FC236}">
                        <a16:creationId xmlns:a16="http://schemas.microsoft.com/office/drawing/2014/main" id="{A7FB73DB-7828-4CA9-844C-6B35786912BD}"/>
                      </a:ext>
                    </a:extLst>
                  </pic:cNvPr>
                  <pic:cNvPicPr>
                    <a:picLocks noChangeAspect="1" noChangeArrowheads="1"/>
                  </pic:cNvPicPr>
                </pic:nvPicPr>
                <pic:blipFill>
                  <a:blip r:embed="rId1">
                    <a:lum bright="70000" contrast="-70000"/>
                    <a:extLst>
                      <a:ext uri="{BEBA8EAE-BF5A-486C-A8C5-ECC9F3942E4B}">
                        <a14:imgProps xmlns:a14="http://schemas.microsoft.com/office/drawing/2010/main">
                          <a14:imgLayer r:embed="rId2">
                            <a14:imgEffect>
                              <a14:artisticPhotocopy/>
                            </a14:imgEffect>
                          </a14:imgLayer>
                        </a14:imgProps>
                      </a:ext>
                      <a:ext uri="{28A0092B-C50C-407E-A947-70E740481C1C}">
                        <a14:useLocalDpi xmlns:a14="http://schemas.microsoft.com/office/drawing/2010/main" val="0"/>
                      </a:ext>
                    </a:extLst>
                  </a:blip>
                  <a:srcRect/>
                  <a:stretch>
                    <a:fillRect/>
                  </a:stretch>
                </pic:blipFill>
                <pic:spPr bwMode="auto">
                  <a:xfrm>
                    <a:off x="0" y="0"/>
                    <a:ext cx="284672" cy="284672"/>
                  </a:xfrm>
                  <a:prstGeom prst="rect">
                    <a:avLst/>
                  </a:prstGeom>
                  <a:noFill/>
                </pic:spPr>
              </pic:pic>
            </a:graphicData>
          </a:graphic>
          <wp14:sizeRelH relativeFrom="margin">
            <wp14:pctWidth>0</wp14:pctWidth>
          </wp14:sizeRelH>
          <wp14:sizeRelV relativeFrom="margin">
            <wp14:pctHeight>0</wp14:pctHeight>
          </wp14:sizeRelV>
        </wp:anchor>
      </w:drawing>
    </w:r>
    <w:r w:rsidRPr="00E42DAD">
      <w:rPr>
        <w:rFonts w:ascii="Dubai" w:hAnsi="Dubai" w:cs="Dubai"/>
        <w:noProof/>
        <w:color w:val="FF0000"/>
        <w:sz w:val="32"/>
        <w:lang w:bidi="ar-EG"/>
      </w:rPr>
      <mc:AlternateContent>
        <mc:Choice Requires="wpg">
          <w:drawing>
            <wp:anchor distT="0" distB="0" distL="114300" distR="114300" simplePos="0" relativeHeight="251864063" behindDoc="0" locked="0" layoutInCell="1" allowOverlap="1" wp14:anchorId="34C464D4" wp14:editId="6D5CE8F6">
              <wp:simplePos x="0" y="0"/>
              <wp:positionH relativeFrom="page">
                <wp:align>left</wp:align>
              </wp:positionH>
              <wp:positionV relativeFrom="paragraph">
                <wp:posOffset>-69647</wp:posOffset>
              </wp:positionV>
              <wp:extent cx="8045089" cy="587681"/>
              <wp:effectExtent l="0" t="0" r="32385" b="22225"/>
              <wp:wrapNone/>
              <wp:docPr id="39" name="Group 38">
                <a:extLst xmlns:a="http://schemas.openxmlformats.org/drawingml/2006/main">
                  <a:ext uri="{FF2B5EF4-FFF2-40B4-BE49-F238E27FC236}">
                    <a16:creationId xmlns:a16="http://schemas.microsoft.com/office/drawing/2014/main" id="{F81F4B3C-DDBA-4428-AC3A-BC5E06C8D14B}"/>
                  </a:ext>
                </a:extLst>
              </wp:docPr>
              <wp:cNvGraphicFramePr/>
              <a:graphic xmlns:a="http://schemas.openxmlformats.org/drawingml/2006/main">
                <a:graphicData uri="http://schemas.microsoft.com/office/word/2010/wordprocessingGroup">
                  <wpg:wgp>
                    <wpg:cNvGrpSpPr/>
                    <wpg:grpSpPr>
                      <a:xfrm>
                        <a:off x="0" y="0"/>
                        <a:ext cx="8045089" cy="587681"/>
                        <a:chOff x="0" y="0"/>
                        <a:chExt cx="8045089" cy="587681"/>
                      </a:xfrm>
                    </wpg:grpSpPr>
                    <wps:wsp>
                      <wps:cNvPr id="39209859" name="شكل حر 769906">
                        <a:extLst>
                          <a:ext uri="{FF2B5EF4-FFF2-40B4-BE49-F238E27FC236}">
                            <a16:creationId xmlns:a16="http://schemas.microsoft.com/office/drawing/2014/main" id="{FB91FA05-6518-409C-BFF9-4DCAA45C15F9}"/>
                          </a:ext>
                        </a:extLst>
                      </wps:cNvPr>
                      <wps:cNvSpPr/>
                      <wps:spPr>
                        <a:xfrm>
                          <a:off x="0" y="0"/>
                          <a:ext cx="7847329" cy="561176"/>
                        </a:xfrm>
                        <a:custGeom>
                          <a:avLst/>
                          <a:gdLst>
                            <a:gd name="connsiteX0" fmla="*/ 0 w 7551420"/>
                            <a:gd name="connsiteY0" fmla="*/ 0 h 945515"/>
                            <a:gd name="connsiteX1" fmla="*/ 7551420 w 7551420"/>
                            <a:gd name="connsiteY1" fmla="*/ 0 h 945515"/>
                            <a:gd name="connsiteX2" fmla="*/ 7551420 w 7551420"/>
                            <a:gd name="connsiteY2" fmla="*/ 945515 h 945515"/>
                            <a:gd name="connsiteX3" fmla="*/ 0 w 7551420"/>
                            <a:gd name="connsiteY3" fmla="*/ 945515 h 945515"/>
                            <a:gd name="connsiteX4" fmla="*/ 0 w 7551420"/>
                            <a:gd name="connsiteY4" fmla="*/ 0 h 94551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551420" h="945515">
                              <a:moveTo>
                                <a:pt x="0" y="0"/>
                              </a:moveTo>
                              <a:lnTo>
                                <a:pt x="7551420" y="0"/>
                              </a:lnTo>
                              <a:lnTo>
                                <a:pt x="7551420" y="945515"/>
                              </a:lnTo>
                              <a:lnTo>
                                <a:pt x="0" y="945515"/>
                              </a:lnTo>
                              <a:lnTo>
                                <a:pt x="0" y="0"/>
                              </a:lnTo>
                              <a:close/>
                            </a:path>
                          </a:pathLst>
                        </a:custGeom>
                        <a:solidFill>
                          <a:srgbClr val="168489"/>
                        </a:solidFill>
                        <a:ln w="12700" cap="flat" cmpd="sng" algn="ctr">
                          <a:solidFill>
                            <a:srgbClr val="168489"/>
                          </a:solidFill>
                          <a:prstDash val="solid"/>
                          <a:miter lim="800000"/>
                        </a:ln>
                        <a:effectLst/>
                      </wps:spPr>
                      <wps:txbx>
                        <w:txbxContent>
                          <w:p w14:paraId="660E523B" w14:textId="7017CBCB" w:rsidR="002F433D" w:rsidRDefault="00A50B59" w:rsidP="00E42DAD">
                            <w:pPr>
                              <w:spacing w:after="240"/>
                              <w:jc w:val="center"/>
                              <w:rPr>
                                <w:rFonts w:eastAsia="Calibri" w:hAnsi="Sakkal Majalla"/>
                                <w:color w:val="FFFFFF"/>
                                <w:kern w:val="24"/>
                                <w:sz w:val="36"/>
                                <w:szCs w:val="36"/>
                                <w:lang w:bidi="ar-SY"/>
                              </w:rPr>
                            </w:pPr>
                            <w:r w:rsidRPr="00A50B59">
                              <w:rPr>
                                <w:rFonts w:eastAsia="Calibri" w:hAnsi="Sakkal Majalla"/>
                                <w:color w:val="FFFFFF"/>
                                <w:kern w:val="24"/>
                                <w:sz w:val="36"/>
                                <w:szCs w:val="36"/>
                                <w:rtl/>
                                <w:lang w:bidi="ar-SY"/>
                              </w:rPr>
                              <w:t>مهارات التواصل في بيئة العمل</w:t>
                            </w:r>
                            <w:r w:rsidR="002F433D">
                              <w:rPr>
                                <w:rFonts w:eastAsia="Calibri" w:hAnsi="Sakkal Majalla" w:hint="cs"/>
                                <w:color w:val="FFFFFF"/>
                                <w:kern w:val="24"/>
                                <w:sz w:val="36"/>
                                <w:szCs w:val="36"/>
                                <w:rtl/>
                                <w:lang w:bidi="ar-SY"/>
                              </w:rPr>
                              <w:t>-</w:t>
                            </w:r>
                            <w:r w:rsidR="002F433D">
                              <w:rPr>
                                <w:rFonts w:eastAsia="Calibri" w:hAnsi="Sakkal Majalla"/>
                                <w:color w:val="FFFFFF"/>
                                <w:kern w:val="24"/>
                                <w:sz w:val="36"/>
                                <w:szCs w:val="36"/>
                                <w:rtl/>
                                <w:lang w:bidi="ar-SY"/>
                              </w:rPr>
                              <w:t xml:space="preserve"> دليل المدرب</w:t>
                            </w:r>
                          </w:p>
                        </w:txbxContent>
                      </wps:txbx>
                      <wps:bodyPr rot="0" spcFirstLastPara="0" vert="horz" wrap="square" lIns="91440" tIns="45720" rIns="91440" bIns="45720" numCol="1" spcCol="0" rtlCol="1" fromWordArt="0" anchor="ctr" anchorCtr="0" forceAA="0" compatLnSpc="1">
                        <a:prstTxWarp prst="textNoShape">
                          <a:avLst/>
                        </a:prstTxWarp>
                        <a:noAutofit/>
                      </wps:bodyPr>
                    </wps:wsp>
                    <wps:wsp>
                      <wps:cNvPr id="136864694" name="شكل حر 769907">
                        <a:extLst>
                          <a:ext uri="{FF2B5EF4-FFF2-40B4-BE49-F238E27FC236}">
                            <a16:creationId xmlns:a16="http://schemas.microsoft.com/office/drawing/2014/main" id="{2C51F289-187A-42E8-9842-B8840E61F013}"/>
                          </a:ext>
                        </a:extLst>
                      </wps:cNvPr>
                      <wps:cNvSpPr/>
                      <wps:spPr>
                        <a:xfrm>
                          <a:off x="0" y="426787"/>
                          <a:ext cx="8045089" cy="160894"/>
                        </a:xfrm>
                        <a:custGeom>
                          <a:avLst/>
                          <a:gdLst>
                            <a:gd name="connsiteX0" fmla="*/ 0 w 6642735"/>
                            <a:gd name="connsiteY0" fmla="*/ 0 h 283210"/>
                            <a:gd name="connsiteX1" fmla="*/ 6642735 w 6642735"/>
                            <a:gd name="connsiteY1" fmla="*/ 0 h 283210"/>
                            <a:gd name="connsiteX2" fmla="*/ 6571933 w 6642735"/>
                            <a:gd name="connsiteY2" fmla="*/ 283210 h 283210"/>
                            <a:gd name="connsiteX3" fmla="*/ 0 w 6642735"/>
                            <a:gd name="connsiteY3" fmla="*/ 283210 h 283210"/>
                            <a:gd name="connsiteX4" fmla="*/ 0 w 6642735"/>
                            <a:gd name="connsiteY4" fmla="*/ 0 h 28321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6642735" h="283210">
                              <a:moveTo>
                                <a:pt x="0" y="0"/>
                              </a:moveTo>
                              <a:lnTo>
                                <a:pt x="6642735" y="0"/>
                              </a:lnTo>
                              <a:lnTo>
                                <a:pt x="6571933" y="283210"/>
                              </a:lnTo>
                              <a:lnTo>
                                <a:pt x="0" y="283210"/>
                              </a:lnTo>
                              <a:lnTo>
                                <a:pt x="0" y="0"/>
                              </a:lnTo>
                              <a:close/>
                            </a:path>
                          </a:pathLst>
                        </a:custGeom>
                        <a:solidFill>
                          <a:sysClr val="window" lastClr="FFFFFF">
                            <a:lumMod val="65000"/>
                          </a:sysClr>
                        </a:solidFill>
                        <a:ln w="12700" cap="flat" cmpd="sng" algn="ctr">
                          <a:solidFill>
                            <a:sysClr val="window" lastClr="FFFFFF">
                              <a:lumMod val="65000"/>
                            </a:sysClr>
                          </a:solidFill>
                          <a:prstDash val="solid"/>
                          <a:miter lim="800000"/>
                        </a:ln>
                        <a:effectLst/>
                      </wps:spPr>
                      <wps:bodyPr rot="0" spcFirstLastPara="0" vert="horz" wrap="square" lIns="91440" tIns="45720" rIns="91440" bIns="45720" numCol="1" spcCol="0" rtlCol="1" fromWordArt="0" anchor="ctr" anchorCtr="0" forceAA="0" compatLnSpc="1">
                        <a:prstTxWarp prst="textNoShape">
                          <a:avLst/>
                        </a:prstTxWarp>
                        <a:noAutofit/>
                      </wps:bodyPr>
                    </wps:wsp>
                  </wpg:wgp>
                </a:graphicData>
              </a:graphic>
            </wp:anchor>
          </w:drawing>
        </mc:Choice>
        <mc:Fallback>
          <w:pict>
            <v:group w14:anchorId="34C464D4" id="Group 38" o:spid="_x0000_s1352" style="position:absolute;left:0;text-align:left;margin-left:0;margin-top:-5.5pt;width:633.45pt;height:46.25pt;z-index:251864063;mso-position-horizontal:left;mso-position-horizontal-relative:page;mso-position-vertical-relative:text" coordsize="80450,587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">
              <v:shape id="شكل حر 769906" o:spid="_x0000_s1353" style="position:absolute;width:78473;height:5611;visibility:visible;mso-wrap-style:square;v-text-anchor:middle" coordsize="7551420,945515"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" adj="-11796480,,5400" path="m,l7551420,r,945515l,945515,,xe" fillcolor="#168489" strokecolor="#168489" strokeweight="1pt">
                <v:stroke joinstyle="miter"/>
                <v:formulas/>
                <v:path arrowok="t" o:connecttype="custom" o:connectlocs="0,0;7847329,0;7847329,561176;0,561176;0,0" o:connectangles="0,0,0,0,0" textboxrect="0,0,7551420,945515"/>
                <v:textbox>
                  <w:txbxContent>
                    <w:p w14:paraId="660E523B" w14:textId="7017CBCB" w:rsidR="002F433D" w:rsidRDefault="00A50B59" w:rsidP="00E42DAD">
                      <w:pPr>
                        <w:spacing w:after="240"/>
                        <w:jc w:val="center"/>
                        <w:rPr>
                          <w:rFonts w:eastAsia="Calibri" w:hAnsi="Sakkal Majalla"/>
                          <w:color w:val="FFFFFF"/>
                          <w:kern w:val="24"/>
                          <w:sz w:val="36"/>
                          <w:szCs w:val="36"/>
                          <w:lang w:bidi="ar-SY"/>
                        </w:rPr>
                      </w:pPr>
                      <w:r w:rsidRPr="00A50B59">
                        <w:rPr>
                          <w:rFonts w:eastAsia="Calibri" w:hAnsi="Sakkal Majalla"/>
                          <w:color w:val="FFFFFF"/>
                          <w:kern w:val="24"/>
                          <w:sz w:val="36"/>
                          <w:szCs w:val="36"/>
                          <w:rtl/>
                          <w:lang w:bidi="ar-SY"/>
                        </w:rPr>
                        <w:t>مهارات التواصل في بيئة العمل</w:t>
                      </w:r>
                      <w:r w:rsidR="002F433D">
                        <w:rPr>
                          <w:rFonts w:eastAsia="Calibri" w:hAnsi="Sakkal Majalla" w:hint="cs"/>
                          <w:color w:val="FFFFFF"/>
                          <w:kern w:val="24"/>
                          <w:sz w:val="36"/>
                          <w:szCs w:val="36"/>
                          <w:rtl/>
                          <w:lang w:bidi="ar-SY"/>
                        </w:rPr>
                        <w:t>-</w:t>
                      </w:r>
                      <w:r w:rsidR="002F433D">
                        <w:rPr>
                          <w:rFonts w:eastAsia="Calibri" w:hAnsi="Sakkal Majalla"/>
                          <w:color w:val="FFFFFF"/>
                          <w:kern w:val="24"/>
                          <w:sz w:val="36"/>
                          <w:szCs w:val="36"/>
                          <w:rtl/>
                          <w:lang w:bidi="ar-SY"/>
                        </w:rPr>
                        <w:t xml:space="preserve"> دليل المدرب</w:t>
                      </w:r>
                    </w:p>
                  </w:txbxContent>
                </v:textbox>
              </v:shape>
              <v:shape id="شكل حر 769907" o:spid="_x0000_s1354" style="position:absolute;top:4267;width:80450;height:1609;visibility:visible;mso-wrap-style:square;v-text-anchor:middle" coordsize="6642735,283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" path="m,l6642735,r-70802,283210l,283210,,xe" fillcolor="#a6a6a6" strokecolor="#a6a6a6" strokeweight="1pt">
                <v:stroke joinstyle="miter"/>
                <v:path arrowok="t" o:connecttype="custom" o:connectlocs="0,0;8045089,0;7959340,160894;0,160894;0,0" o:connectangles="0,0,0,0,0"/>
              </v:shape>
              <w10:wrap anchorx="page"/>
            </v:group>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94BC45" w14:textId="77777777" w:rsidR="00AF6E7B" w:rsidRDefault="00AF6E7B">
    <w:pPr>
      <w:pStyle w:val="a3"/>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3F6A8E" w14:textId="7998CC7C" w:rsidR="000D082E" w:rsidRDefault="00BC6FB1" w:rsidP="00BC6FB1">
    <w:pPr>
      <w:pStyle w:val="a3"/>
      <w:rPr>
        <w:lang w:bidi="ar-EG"/>
      </w:rPr>
    </w:pPr>
    <w:r w:rsidRPr="00BC6FB1">
      <w:rPr>
        <w:noProof/>
        <w:lang w:bidi="ar-EG"/>
      </w:rPr>
      <mc:AlternateContent>
        <mc:Choice Requires="wpg">
          <w:drawing>
            <wp:anchor distT="0" distB="0" distL="114300" distR="114300" simplePos="0" relativeHeight="251847679" behindDoc="0" locked="0" layoutInCell="1" allowOverlap="1" wp14:anchorId="75E9AFF9" wp14:editId="32059129">
              <wp:simplePos x="0" y="0"/>
              <wp:positionH relativeFrom="column">
                <wp:posOffset>-1332392</wp:posOffset>
              </wp:positionH>
              <wp:positionV relativeFrom="paragraph">
                <wp:posOffset>-67310</wp:posOffset>
              </wp:positionV>
              <wp:extent cx="8236585" cy="2700021"/>
              <wp:effectExtent l="0" t="0" r="12065" b="24130"/>
              <wp:wrapNone/>
              <wp:docPr id="156" name="Group 8"/>
              <wp:cNvGraphicFramePr/>
              <a:graphic xmlns:a="http://schemas.openxmlformats.org/drawingml/2006/main">
                <a:graphicData uri="http://schemas.microsoft.com/office/word/2010/wordprocessingGroup">
                  <wpg:wgp>
                    <wpg:cNvGrpSpPr/>
                    <wpg:grpSpPr>
                      <a:xfrm>
                        <a:off x="0" y="0"/>
                        <a:ext cx="8236585" cy="2700021"/>
                        <a:chOff x="0" y="0"/>
                        <a:chExt cx="8236585" cy="2700021"/>
                      </a:xfrm>
                    </wpg:grpSpPr>
                    <wpg:grpSp>
                      <wpg:cNvPr id="157" name="Group 157"/>
                      <wpg:cNvGrpSpPr/>
                      <wpg:grpSpPr>
                        <a:xfrm>
                          <a:off x="268288" y="0"/>
                          <a:ext cx="7700010" cy="2700021"/>
                          <a:chOff x="268288" y="0"/>
                          <a:chExt cx="7023335" cy="2700343"/>
                        </a:xfrm>
                      </wpg:grpSpPr>
                      <wps:wsp>
                        <wps:cNvPr id="158" name="Rectangle 158"/>
                        <wps:cNvSpPr/>
                        <wps:spPr>
                          <a:xfrm>
                            <a:off x="404270" y="0"/>
                            <a:ext cx="6887353" cy="1222513"/>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9" name="Rectangle 159"/>
                        <wps:cNvSpPr/>
                        <wps:spPr>
                          <a:xfrm>
                            <a:off x="5995027" y="0"/>
                            <a:ext cx="1296144" cy="2700343"/>
                          </a:xfrm>
                          <a:prstGeom prst="rect">
                            <a:avLst/>
                          </a:prstGeom>
                          <a:solidFill>
                            <a:srgbClr val="168489">
                              <a:alpha val="75000"/>
                            </a:srgb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60" name="Rectangle 160"/>
                        <wps:cNvSpPr/>
                        <wps:spPr>
                          <a:xfrm>
                            <a:off x="268288" y="1221783"/>
                            <a:ext cx="661781" cy="1432500"/>
                          </a:xfrm>
                          <a:prstGeom prst="rect">
                            <a:avLst/>
                          </a:prstGeom>
                          <a:solidFill>
                            <a:schemeClr val="bg1">
                              <a:lumMod val="65000"/>
                              <a:alpha val="74902"/>
                            </a:schemeClr>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grpSp>
                    <wps:wsp>
                      <wps:cNvPr id="161" name="Rectangle: Rounded Corners 161"/>
                      <wps:cNvSpPr/>
                      <wps:spPr>
                        <a:xfrm rot="16200000" flipH="1">
                          <a:off x="4095750" y="-1440814"/>
                          <a:ext cx="45085" cy="8236585"/>
                        </a:xfrm>
                        <a:prstGeom prst="roundRect">
                          <a:avLst/>
                        </a:prstGeom>
                        <a:solidFill>
                          <a:srgbClr val="168489"/>
                        </a:solidFill>
                        <a:ln>
                          <a:solidFill>
                            <a:srgbClr val="168489"/>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268634B4" id="Group 8" o:spid="_x0000_s1026" style="position:absolute;margin-left:-104.9pt;margin-top:-5.3pt;width:648.55pt;height:212.6pt;z-index:251847679" coordsize="82365,270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">
              <v:group id="Group 157" o:spid="_x0000_s1027" style="position:absolute;left:2682;width:77000;height:27000" coordorigin="2682" coordsize="70233,270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158" o:spid="_x0000_s1028" style="position:absolute;left:4042;width:68874;height:122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" fillcolor="#a5a5a5 [2092]" stroked="f" strokeweight="1pt">
                  <v:fill opacity="49087f"/>
                </v:rect>
                <v:rect id="Rectangle 159" o:spid="_x0000_s1029" style="position:absolute;left:59950;width:12961;height:27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" fillcolor="#168489" stroked="f" strokeweight="1pt">
                  <v:fill opacity="49087f"/>
                </v:rect>
                <v:rect id="Rectangle 160" o:spid="_x0000_s1030" style="position:absolute;left:2682;top:12217;width:6618;height:1432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" fillcolor="#a5a5a5 [2092]" stroked="f" strokeweight="1pt">
                  <v:fill opacity="49087f"/>
                </v:rect>
              </v:group>
              <v:roundrect id="Rectangle: Rounded Corners 161" o:spid="_x0000_s1031" style="position:absolute;left:40957;top:-14408;width:451;height:82365;rotation:90;flip:x;visibility:visible;mso-wrap-style:square;v-text-anchor:middle" arcsize="10923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" fillcolor="#168489" strokecolor="#168489" strokeweight="1pt">
                <v:stroke joinstyle="miter"/>
              </v:roundrect>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w14:anchorId="36FA1D4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0.5pt;height:373.5pt" o:bullet="t">
        <v:imagedata r:id="rId1" o:title="Picture1"/>
      </v:shape>
    </w:pict>
  </w:numPicBullet>
  <w:numPicBullet w:numPicBulletId="1">
    <w:pict>
      <v:shape w14:anchorId="5DDCB6BC" id="_x0000_i1026" type="#_x0000_t75" style="width:409.5pt;height:409.5pt" o:bullet="t">
        <v:imagedata r:id="rId2" o:title="436303"/>
      </v:shape>
    </w:pict>
  </w:numPicBullet>
  <w:abstractNum w:abstractNumId="0" w15:restartNumberingAfterBreak="0">
    <w:nsid w:val="01262D33"/>
    <w:multiLevelType w:val="multilevel"/>
    <w:tmpl w:val="7B303C8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19719AE"/>
    <w:multiLevelType w:val="multilevel"/>
    <w:tmpl w:val="D74AA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BF3CFD"/>
    <w:multiLevelType w:val="multilevel"/>
    <w:tmpl w:val="D6D0670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01F134E8"/>
    <w:multiLevelType w:val="multilevel"/>
    <w:tmpl w:val="AE7C4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1FD05FB"/>
    <w:multiLevelType w:val="multilevel"/>
    <w:tmpl w:val="22B27D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33E16CB"/>
    <w:multiLevelType w:val="multilevel"/>
    <w:tmpl w:val="301AE12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03E4646E"/>
    <w:multiLevelType w:val="multilevel"/>
    <w:tmpl w:val="2AE891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041956D9"/>
    <w:multiLevelType w:val="multilevel"/>
    <w:tmpl w:val="31C80F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04683181"/>
    <w:multiLevelType w:val="multilevel"/>
    <w:tmpl w:val="BF825A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04957F81"/>
    <w:multiLevelType w:val="multilevel"/>
    <w:tmpl w:val="83B40E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04E60E17"/>
    <w:multiLevelType w:val="multilevel"/>
    <w:tmpl w:val="7C32FC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05F41CEC"/>
    <w:multiLevelType w:val="multilevel"/>
    <w:tmpl w:val="6EA04A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067E3788"/>
    <w:multiLevelType w:val="multilevel"/>
    <w:tmpl w:val="197CF2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07062350"/>
    <w:multiLevelType w:val="multilevel"/>
    <w:tmpl w:val="EAB0F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0720754B"/>
    <w:multiLevelType w:val="multilevel"/>
    <w:tmpl w:val="029EE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084029B3"/>
    <w:multiLevelType w:val="multilevel"/>
    <w:tmpl w:val="C2BC4D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08D33613"/>
    <w:multiLevelType w:val="multilevel"/>
    <w:tmpl w:val="72DAAC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09147145"/>
    <w:multiLevelType w:val="multilevel"/>
    <w:tmpl w:val="540CC0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0BAE43FC"/>
    <w:multiLevelType w:val="multilevel"/>
    <w:tmpl w:val="DB3C17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0D1A611A"/>
    <w:multiLevelType w:val="multilevel"/>
    <w:tmpl w:val="FB3A88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0D250004"/>
    <w:multiLevelType w:val="multilevel"/>
    <w:tmpl w:val="A216CA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0D791F77"/>
    <w:multiLevelType w:val="multilevel"/>
    <w:tmpl w:val="9692EE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0DC57539"/>
    <w:multiLevelType w:val="multilevel"/>
    <w:tmpl w:val="B650B2B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E602CE8"/>
    <w:multiLevelType w:val="multilevel"/>
    <w:tmpl w:val="01F8D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11A50D33"/>
    <w:multiLevelType w:val="multilevel"/>
    <w:tmpl w:val="0FEC43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3183C57"/>
    <w:multiLevelType w:val="multilevel"/>
    <w:tmpl w:val="308AA1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140B2120"/>
    <w:multiLevelType w:val="multilevel"/>
    <w:tmpl w:val="1F30B8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14496A39"/>
    <w:multiLevelType w:val="hybridMultilevel"/>
    <w:tmpl w:val="AD1237F4"/>
    <w:lvl w:ilvl="0" w:tplc="42D8C848">
      <w:start w:val="8"/>
      <w:numFmt w:val="bullet"/>
      <w:lvlText w:val=""/>
      <w:lvlPicBulletId w:val="1"/>
      <w:lvlJc w:val="left"/>
      <w:pPr>
        <w:ind w:left="1068" w:hanging="360"/>
      </w:pPr>
      <w:rPr>
        <w:rFonts w:ascii="Symbol" w:eastAsia="Adobe Ming Std L" w:hAnsi="Symbol" w:hint="default"/>
        <w:color w:val="auto"/>
        <w:sz w:val="36"/>
        <w:szCs w:val="36"/>
      </w:rPr>
    </w:lvl>
    <w:lvl w:ilvl="1" w:tplc="08090003" w:tentative="1">
      <w:start w:val="1"/>
      <w:numFmt w:val="bullet"/>
      <w:lvlText w:val="o"/>
      <w:lvlJc w:val="left"/>
      <w:pPr>
        <w:ind w:left="1788" w:hanging="360"/>
      </w:pPr>
      <w:rPr>
        <w:rFonts w:ascii="Courier New" w:hAnsi="Courier New" w:cs="Courier New" w:hint="default"/>
      </w:rPr>
    </w:lvl>
    <w:lvl w:ilvl="2" w:tplc="08090005" w:tentative="1">
      <w:start w:val="1"/>
      <w:numFmt w:val="bullet"/>
      <w:lvlText w:val=""/>
      <w:lvlJc w:val="left"/>
      <w:pPr>
        <w:ind w:left="2508" w:hanging="360"/>
      </w:pPr>
      <w:rPr>
        <w:rFonts w:ascii="Wingdings" w:hAnsi="Wingdings" w:hint="default"/>
      </w:rPr>
    </w:lvl>
    <w:lvl w:ilvl="3" w:tplc="08090001" w:tentative="1">
      <w:start w:val="1"/>
      <w:numFmt w:val="bullet"/>
      <w:lvlText w:val=""/>
      <w:lvlJc w:val="left"/>
      <w:pPr>
        <w:ind w:left="3228" w:hanging="360"/>
      </w:pPr>
      <w:rPr>
        <w:rFonts w:ascii="Symbol" w:hAnsi="Symbol" w:hint="default"/>
      </w:rPr>
    </w:lvl>
    <w:lvl w:ilvl="4" w:tplc="08090003" w:tentative="1">
      <w:start w:val="1"/>
      <w:numFmt w:val="bullet"/>
      <w:lvlText w:val="o"/>
      <w:lvlJc w:val="left"/>
      <w:pPr>
        <w:ind w:left="3948" w:hanging="360"/>
      </w:pPr>
      <w:rPr>
        <w:rFonts w:ascii="Courier New" w:hAnsi="Courier New" w:cs="Courier New" w:hint="default"/>
      </w:rPr>
    </w:lvl>
    <w:lvl w:ilvl="5" w:tplc="08090005" w:tentative="1">
      <w:start w:val="1"/>
      <w:numFmt w:val="bullet"/>
      <w:lvlText w:val=""/>
      <w:lvlJc w:val="left"/>
      <w:pPr>
        <w:ind w:left="4668" w:hanging="360"/>
      </w:pPr>
      <w:rPr>
        <w:rFonts w:ascii="Wingdings" w:hAnsi="Wingdings" w:hint="default"/>
      </w:rPr>
    </w:lvl>
    <w:lvl w:ilvl="6" w:tplc="08090001" w:tentative="1">
      <w:start w:val="1"/>
      <w:numFmt w:val="bullet"/>
      <w:lvlText w:val=""/>
      <w:lvlJc w:val="left"/>
      <w:pPr>
        <w:ind w:left="5388" w:hanging="360"/>
      </w:pPr>
      <w:rPr>
        <w:rFonts w:ascii="Symbol" w:hAnsi="Symbol" w:hint="default"/>
      </w:rPr>
    </w:lvl>
    <w:lvl w:ilvl="7" w:tplc="08090003" w:tentative="1">
      <w:start w:val="1"/>
      <w:numFmt w:val="bullet"/>
      <w:lvlText w:val="o"/>
      <w:lvlJc w:val="left"/>
      <w:pPr>
        <w:ind w:left="6108" w:hanging="360"/>
      </w:pPr>
      <w:rPr>
        <w:rFonts w:ascii="Courier New" w:hAnsi="Courier New" w:cs="Courier New" w:hint="default"/>
      </w:rPr>
    </w:lvl>
    <w:lvl w:ilvl="8" w:tplc="08090005" w:tentative="1">
      <w:start w:val="1"/>
      <w:numFmt w:val="bullet"/>
      <w:lvlText w:val=""/>
      <w:lvlJc w:val="left"/>
      <w:pPr>
        <w:ind w:left="6828" w:hanging="360"/>
      </w:pPr>
      <w:rPr>
        <w:rFonts w:ascii="Wingdings" w:hAnsi="Wingdings" w:hint="default"/>
      </w:rPr>
    </w:lvl>
  </w:abstractNum>
  <w:abstractNum w:abstractNumId="28" w15:restartNumberingAfterBreak="0">
    <w:nsid w:val="144F5F59"/>
    <w:multiLevelType w:val="multilevel"/>
    <w:tmpl w:val="644E97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16016302"/>
    <w:multiLevelType w:val="hybridMultilevel"/>
    <w:tmpl w:val="36A0E104"/>
    <w:lvl w:ilvl="0" w:tplc="42D8C848">
      <w:start w:val="8"/>
      <w:numFmt w:val="bullet"/>
      <w:lvlText w:val=""/>
      <w:lvlPicBulletId w:val="1"/>
      <w:lvlJc w:val="left"/>
      <w:pPr>
        <w:ind w:left="644" w:hanging="360"/>
      </w:pPr>
      <w:rPr>
        <w:rFonts w:ascii="Symbol" w:eastAsia="Adobe Ming Std L" w:hAnsi="Symbol" w:hint="default"/>
        <w:color w:val="auto"/>
        <w:sz w:val="36"/>
        <w:szCs w:val="36"/>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16475747"/>
    <w:multiLevelType w:val="hybridMultilevel"/>
    <w:tmpl w:val="2DFC9020"/>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1" w15:restartNumberingAfterBreak="0">
    <w:nsid w:val="176A60B9"/>
    <w:multiLevelType w:val="multilevel"/>
    <w:tmpl w:val="C5F85E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184A0354"/>
    <w:multiLevelType w:val="multilevel"/>
    <w:tmpl w:val="DEE24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3" w15:restartNumberingAfterBreak="0">
    <w:nsid w:val="191623B4"/>
    <w:multiLevelType w:val="multilevel"/>
    <w:tmpl w:val="C4FC91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193B196C"/>
    <w:multiLevelType w:val="hybridMultilevel"/>
    <w:tmpl w:val="E0328DEC"/>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5" w15:restartNumberingAfterBreak="0">
    <w:nsid w:val="195D3732"/>
    <w:multiLevelType w:val="multilevel"/>
    <w:tmpl w:val="8F7E41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1C2854B0"/>
    <w:multiLevelType w:val="multilevel"/>
    <w:tmpl w:val="76AE5E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1CB21D46"/>
    <w:multiLevelType w:val="multilevel"/>
    <w:tmpl w:val="7DB06C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8" w15:restartNumberingAfterBreak="0">
    <w:nsid w:val="1CCB4277"/>
    <w:multiLevelType w:val="multilevel"/>
    <w:tmpl w:val="3F8EAC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9" w15:restartNumberingAfterBreak="0">
    <w:nsid w:val="1D4463B9"/>
    <w:multiLevelType w:val="multilevel"/>
    <w:tmpl w:val="0A5E30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0" w15:restartNumberingAfterBreak="0">
    <w:nsid w:val="1ECD561C"/>
    <w:multiLevelType w:val="multilevel"/>
    <w:tmpl w:val="57EEC2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1" w15:restartNumberingAfterBreak="0">
    <w:nsid w:val="1F1356F1"/>
    <w:multiLevelType w:val="multilevel"/>
    <w:tmpl w:val="2424B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2" w15:restartNumberingAfterBreak="0">
    <w:nsid w:val="1F1944CA"/>
    <w:multiLevelType w:val="multilevel"/>
    <w:tmpl w:val="6F66FF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1F7629E5"/>
    <w:multiLevelType w:val="multilevel"/>
    <w:tmpl w:val="BF6887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1FCC0456"/>
    <w:multiLevelType w:val="multilevel"/>
    <w:tmpl w:val="F878B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5" w15:restartNumberingAfterBreak="0">
    <w:nsid w:val="20F80A4C"/>
    <w:multiLevelType w:val="multilevel"/>
    <w:tmpl w:val="6AB88D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21974F63"/>
    <w:multiLevelType w:val="hybridMultilevel"/>
    <w:tmpl w:val="8A94D38E"/>
    <w:lvl w:ilvl="0" w:tplc="42D8C848">
      <w:start w:val="8"/>
      <w:numFmt w:val="bullet"/>
      <w:lvlText w:val=""/>
      <w:lvlPicBulletId w:val="1"/>
      <w:lvlJc w:val="left"/>
      <w:pPr>
        <w:ind w:left="720" w:hanging="360"/>
      </w:pPr>
      <w:rPr>
        <w:rFonts w:ascii="Symbol" w:eastAsia="Adobe Ming Std L" w:hAnsi="Symbol" w:hint="default"/>
        <w:color w:val="auto"/>
        <w:sz w:val="36"/>
        <w:szCs w:val="3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21E925D8"/>
    <w:multiLevelType w:val="multilevel"/>
    <w:tmpl w:val="3752B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8" w15:restartNumberingAfterBreak="0">
    <w:nsid w:val="22166E79"/>
    <w:multiLevelType w:val="multilevel"/>
    <w:tmpl w:val="B7EC60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9" w15:restartNumberingAfterBreak="0">
    <w:nsid w:val="224569AC"/>
    <w:multiLevelType w:val="hybridMultilevel"/>
    <w:tmpl w:val="98322414"/>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0" w15:restartNumberingAfterBreak="0">
    <w:nsid w:val="24EF256F"/>
    <w:multiLevelType w:val="multilevel"/>
    <w:tmpl w:val="A3FC6F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1" w15:restartNumberingAfterBreak="0">
    <w:nsid w:val="278C5BCB"/>
    <w:multiLevelType w:val="multilevel"/>
    <w:tmpl w:val="962699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2" w15:restartNumberingAfterBreak="0">
    <w:nsid w:val="2827287B"/>
    <w:multiLevelType w:val="multilevel"/>
    <w:tmpl w:val="865A93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3" w15:restartNumberingAfterBreak="0">
    <w:nsid w:val="283C2D2E"/>
    <w:multiLevelType w:val="hybridMultilevel"/>
    <w:tmpl w:val="D60E9918"/>
    <w:lvl w:ilvl="0" w:tplc="42D8C848">
      <w:start w:val="8"/>
      <w:numFmt w:val="bullet"/>
      <w:lvlText w:val=""/>
      <w:lvlPicBulletId w:val="1"/>
      <w:lvlJc w:val="left"/>
      <w:pPr>
        <w:ind w:left="1440" w:hanging="360"/>
      </w:pPr>
      <w:rPr>
        <w:rFonts w:ascii="Symbol" w:eastAsia="Adobe Ming Std L" w:hAnsi="Symbol" w:hint="default"/>
        <w:color w:val="auto"/>
        <w:sz w:val="36"/>
        <w:szCs w:val="36"/>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54" w15:restartNumberingAfterBreak="0">
    <w:nsid w:val="2B17511A"/>
    <w:multiLevelType w:val="multilevel"/>
    <w:tmpl w:val="3104F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5" w15:restartNumberingAfterBreak="0">
    <w:nsid w:val="2F161505"/>
    <w:multiLevelType w:val="hybridMultilevel"/>
    <w:tmpl w:val="0BAADA44"/>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6" w15:restartNumberingAfterBreak="0">
    <w:nsid w:val="2F300FD0"/>
    <w:multiLevelType w:val="hybridMultilevel"/>
    <w:tmpl w:val="7F2EAB94"/>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57" w15:restartNumberingAfterBreak="0">
    <w:nsid w:val="2F575978"/>
    <w:multiLevelType w:val="multilevel"/>
    <w:tmpl w:val="19C28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8" w15:restartNumberingAfterBreak="0">
    <w:nsid w:val="301F4358"/>
    <w:multiLevelType w:val="multilevel"/>
    <w:tmpl w:val="A3FC7F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9" w15:restartNumberingAfterBreak="0">
    <w:nsid w:val="31431F8B"/>
    <w:multiLevelType w:val="multilevel"/>
    <w:tmpl w:val="BC28D6E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0" w15:restartNumberingAfterBreak="0">
    <w:nsid w:val="31F71F84"/>
    <w:multiLevelType w:val="multilevel"/>
    <w:tmpl w:val="62B8B1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1" w15:restartNumberingAfterBreak="0">
    <w:nsid w:val="32CF7A8F"/>
    <w:multiLevelType w:val="multilevel"/>
    <w:tmpl w:val="3BC0B5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2" w15:restartNumberingAfterBreak="0">
    <w:nsid w:val="348B0188"/>
    <w:multiLevelType w:val="multilevel"/>
    <w:tmpl w:val="FF1C6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3" w15:restartNumberingAfterBreak="0">
    <w:nsid w:val="34B071CA"/>
    <w:multiLevelType w:val="hybridMultilevel"/>
    <w:tmpl w:val="1FD49232"/>
    <w:lvl w:ilvl="0" w:tplc="4DAE6834">
      <w:start w:val="1"/>
      <w:numFmt w:val="bullet"/>
      <w:lvlText w:val=""/>
      <w:lvlPicBulletId w:val="0"/>
      <w:lvlJc w:val="left"/>
      <w:pPr>
        <w:ind w:left="720" w:hanging="360"/>
      </w:pPr>
      <w:rPr>
        <w:rFonts w:ascii="Symbol" w:hAnsi="Symbol" w:hint="default"/>
        <w:color w:val="auto"/>
        <w:sz w:val="44"/>
        <w:szCs w:val="44"/>
      </w:rPr>
    </w:lvl>
    <w:lvl w:ilvl="1" w:tplc="08090003">
      <w:start w:val="1"/>
      <w:numFmt w:val="bullet"/>
      <w:lvlText w:val="o"/>
      <w:lvlJc w:val="left"/>
      <w:pPr>
        <w:ind w:left="36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4" w15:restartNumberingAfterBreak="0">
    <w:nsid w:val="35D860FA"/>
    <w:multiLevelType w:val="multilevel"/>
    <w:tmpl w:val="67A215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5" w15:restartNumberingAfterBreak="0">
    <w:nsid w:val="35DC75E7"/>
    <w:multiLevelType w:val="multilevel"/>
    <w:tmpl w:val="DA1CEC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6" w15:restartNumberingAfterBreak="0">
    <w:nsid w:val="3631415F"/>
    <w:multiLevelType w:val="multilevel"/>
    <w:tmpl w:val="4A82DC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7" w15:restartNumberingAfterBreak="0">
    <w:nsid w:val="36616CF6"/>
    <w:multiLevelType w:val="hybridMultilevel"/>
    <w:tmpl w:val="E8F474FE"/>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68" w15:restartNumberingAfterBreak="0">
    <w:nsid w:val="366461F9"/>
    <w:multiLevelType w:val="multilevel"/>
    <w:tmpl w:val="CD2CA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9" w15:restartNumberingAfterBreak="0">
    <w:nsid w:val="38B23E1A"/>
    <w:multiLevelType w:val="hybridMultilevel"/>
    <w:tmpl w:val="6D002076"/>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70" w15:restartNumberingAfterBreak="0">
    <w:nsid w:val="392A40E6"/>
    <w:multiLevelType w:val="multilevel"/>
    <w:tmpl w:val="05C261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3948315A"/>
    <w:multiLevelType w:val="hybridMultilevel"/>
    <w:tmpl w:val="015A3C98"/>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2" w15:restartNumberingAfterBreak="0">
    <w:nsid w:val="396179A3"/>
    <w:multiLevelType w:val="multilevel"/>
    <w:tmpl w:val="683063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3" w15:restartNumberingAfterBreak="0">
    <w:nsid w:val="3A691C4D"/>
    <w:multiLevelType w:val="multilevel"/>
    <w:tmpl w:val="C31A4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4" w15:restartNumberingAfterBreak="0">
    <w:nsid w:val="3BDE735B"/>
    <w:multiLevelType w:val="multilevel"/>
    <w:tmpl w:val="8B0013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5" w15:restartNumberingAfterBreak="0">
    <w:nsid w:val="3C7B6DAE"/>
    <w:multiLevelType w:val="multilevel"/>
    <w:tmpl w:val="056C3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6" w15:restartNumberingAfterBreak="0">
    <w:nsid w:val="3CA6634D"/>
    <w:multiLevelType w:val="multilevel"/>
    <w:tmpl w:val="78B07B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7" w15:restartNumberingAfterBreak="0">
    <w:nsid w:val="3D5E79C3"/>
    <w:multiLevelType w:val="multilevel"/>
    <w:tmpl w:val="134EF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8" w15:restartNumberingAfterBreak="0">
    <w:nsid w:val="3D7033D1"/>
    <w:multiLevelType w:val="multilevel"/>
    <w:tmpl w:val="43D6DD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9" w15:restartNumberingAfterBreak="0">
    <w:nsid w:val="3D9A73FF"/>
    <w:multiLevelType w:val="multilevel"/>
    <w:tmpl w:val="B0FAE47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80" w15:restartNumberingAfterBreak="0">
    <w:nsid w:val="3EAE48E5"/>
    <w:multiLevelType w:val="hybridMultilevel"/>
    <w:tmpl w:val="9ABA6E22"/>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81" w15:restartNumberingAfterBreak="0">
    <w:nsid w:val="3EB141B6"/>
    <w:multiLevelType w:val="multilevel"/>
    <w:tmpl w:val="240666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2" w15:restartNumberingAfterBreak="0">
    <w:nsid w:val="3F58413A"/>
    <w:multiLevelType w:val="multilevel"/>
    <w:tmpl w:val="17DA4B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3" w15:restartNumberingAfterBreak="0">
    <w:nsid w:val="4179789B"/>
    <w:multiLevelType w:val="multilevel"/>
    <w:tmpl w:val="68F6F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4" w15:restartNumberingAfterBreak="0">
    <w:nsid w:val="424D4C90"/>
    <w:multiLevelType w:val="multilevel"/>
    <w:tmpl w:val="D3029B3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5" w15:restartNumberingAfterBreak="0">
    <w:nsid w:val="425F7FA8"/>
    <w:multiLevelType w:val="multilevel"/>
    <w:tmpl w:val="26D653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6" w15:restartNumberingAfterBreak="0">
    <w:nsid w:val="427D7AF0"/>
    <w:multiLevelType w:val="multilevel"/>
    <w:tmpl w:val="30245C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7" w15:restartNumberingAfterBreak="0">
    <w:nsid w:val="4474690D"/>
    <w:multiLevelType w:val="multilevel"/>
    <w:tmpl w:val="DD00ED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8" w15:restartNumberingAfterBreak="0">
    <w:nsid w:val="44A37224"/>
    <w:multiLevelType w:val="multilevel"/>
    <w:tmpl w:val="55EA4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9" w15:restartNumberingAfterBreak="0">
    <w:nsid w:val="45157128"/>
    <w:multiLevelType w:val="multilevel"/>
    <w:tmpl w:val="D5CEE6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0" w15:restartNumberingAfterBreak="0">
    <w:nsid w:val="459B115B"/>
    <w:multiLevelType w:val="multilevel"/>
    <w:tmpl w:val="1EDA16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1" w15:restartNumberingAfterBreak="0">
    <w:nsid w:val="46E45BBB"/>
    <w:multiLevelType w:val="multilevel"/>
    <w:tmpl w:val="ACDAAC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2" w15:restartNumberingAfterBreak="0">
    <w:nsid w:val="47D85A79"/>
    <w:multiLevelType w:val="multilevel"/>
    <w:tmpl w:val="47EE02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3" w15:restartNumberingAfterBreak="0">
    <w:nsid w:val="48E25B35"/>
    <w:multiLevelType w:val="multilevel"/>
    <w:tmpl w:val="B030C1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4" w15:restartNumberingAfterBreak="0">
    <w:nsid w:val="4B0848DC"/>
    <w:multiLevelType w:val="multilevel"/>
    <w:tmpl w:val="AEAC7B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5" w15:restartNumberingAfterBreak="0">
    <w:nsid w:val="4D282DB6"/>
    <w:multiLevelType w:val="multilevel"/>
    <w:tmpl w:val="A48C242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6" w15:restartNumberingAfterBreak="0">
    <w:nsid w:val="4E9E4298"/>
    <w:multiLevelType w:val="hybridMultilevel"/>
    <w:tmpl w:val="E8885DF8"/>
    <w:lvl w:ilvl="0" w:tplc="42D8C848">
      <w:start w:val="8"/>
      <w:numFmt w:val="bullet"/>
      <w:lvlText w:val=""/>
      <w:lvlPicBulletId w:val="1"/>
      <w:lvlJc w:val="left"/>
      <w:pPr>
        <w:ind w:left="501" w:hanging="360"/>
      </w:pPr>
      <w:rPr>
        <w:rFonts w:ascii="Symbol" w:eastAsia="Adobe Ming Std L" w:hAnsi="Symbol" w:hint="default"/>
        <w:color w:val="auto"/>
        <w:sz w:val="36"/>
        <w:szCs w:val="36"/>
      </w:rPr>
    </w:lvl>
    <w:lvl w:ilvl="1" w:tplc="08090003" w:tentative="1">
      <w:start w:val="1"/>
      <w:numFmt w:val="bullet"/>
      <w:lvlText w:val="o"/>
      <w:lvlJc w:val="left"/>
      <w:pPr>
        <w:ind w:left="1221" w:hanging="360"/>
      </w:pPr>
      <w:rPr>
        <w:rFonts w:ascii="Courier New" w:hAnsi="Courier New" w:cs="Courier New" w:hint="default"/>
      </w:rPr>
    </w:lvl>
    <w:lvl w:ilvl="2" w:tplc="08090005" w:tentative="1">
      <w:start w:val="1"/>
      <w:numFmt w:val="bullet"/>
      <w:lvlText w:val=""/>
      <w:lvlJc w:val="left"/>
      <w:pPr>
        <w:ind w:left="1941" w:hanging="360"/>
      </w:pPr>
      <w:rPr>
        <w:rFonts w:ascii="Wingdings" w:hAnsi="Wingdings" w:hint="default"/>
      </w:rPr>
    </w:lvl>
    <w:lvl w:ilvl="3" w:tplc="08090001" w:tentative="1">
      <w:start w:val="1"/>
      <w:numFmt w:val="bullet"/>
      <w:lvlText w:val=""/>
      <w:lvlJc w:val="left"/>
      <w:pPr>
        <w:ind w:left="2661" w:hanging="360"/>
      </w:pPr>
      <w:rPr>
        <w:rFonts w:ascii="Symbol" w:hAnsi="Symbol" w:hint="default"/>
      </w:rPr>
    </w:lvl>
    <w:lvl w:ilvl="4" w:tplc="08090003" w:tentative="1">
      <w:start w:val="1"/>
      <w:numFmt w:val="bullet"/>
      <w:lvlText w:val="o"/>
      <w:lvlJc w:val="left"/>
      <w:pPr>
        <w:ind w:left="3381" w:hanging="360"/>
      </w:pPr>
      <w:rPr>
        <w:rFonts w:ascii="Courier New" w:hAnsi="Courier New" w:cs="Courier New" w:hint="default"/>
      </w:rPr>
    </w:lvl>
    <w:lvl w:ilvl="5" w:tplc="08090005" w:tentative="1">
      <w:start w:val="1"/>
      <w:numFmt w:val="bullet"/>
      <w:lvlText w:val=""/>
      <w:lvlJc w:val="left"/>
      <w:pPr>
        <w:ind w:left="4101" w:hanging="360"/>
      </w:pPr>
      <w:rPr>
        <w:rFonts w:ascii="Wingdings" w:hAnsi="Wingdings" w:hint="default"/>
      </w:rPr>
    </w:lvl>
    <w:lvl w:ilvl="6" w:tplc="08090001" w:tentative="1">
      <w:start w:val="1"/>
      <w:numFmt w:val="bullet"/>
      <w:lvlText w:val=""/>
      <w:lvlJc w:val="left"/>
      <w:pPr>
        <w:ind w:left="4821" w:hanging="360"/>
      </w:pPr>
      <w:rPr>
        <w:rFonts w:ascii="Symbol" w:hAnsi="Symbol" w:hint="default"/>
      </w:rPr>
    </w:lvl>
    <w:lvl w:ilvl="7" w:tplc="08090003" w:tentative="1">
      <w:start w:val="1"/>
      <w:numFmt w:val="bullet"/>
      <w:lvlText w:val="o"/>
      <w:lvlJc w:val="left"/>
      <w:pPr>
        <w:ind w:left="5541" w:hanging="360"/>
      </w:pPr>
      <w:rPr>
        <w:rFonts w:ascii="Courier New" w:hAnsi="Courier New" w:cs="Courier New" w:hint="default"/>
      </w:rPr>
    </w:lvl>
    <w:lvl w:ilvl="8" w:tplc="08090005" w:tentative="1">
      <w:start w:val="1"/>
      <w:numFmt w:val="bullet"/>
      <w:lvlText w:val=""/>
      <w:lvlJc w:val="left"/>
      <w:pPr>
        <w:ind w:left="6261" w:hanging="360"/>
      </w:pPr>
      <w:rPr>
        <w:rFonts w:ascii="Wingdings" w:hAnsi="Wingdings" w:hint="default"/>
      </w:rPr>
    </w:lvl>
  </w:abstractNum>
  <w:abstractNum w:abstractNumId="97" w15:restartNumberingAfterBreak="0">
    <w:nsid w:val="4EB4026F"/>
    <w:multiLevelType w:val="multilevel"/>
    <w:tmpl w:val="3692E0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8" w15:restartNumberingAfterBreak="0">
    <w:nsid w:val="4FF93846"/>
    <w:multiLevelType w:val="multilevel"/>
    <w:tmpl w:val="41D4DC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9" w15:restartNumberingAfterBreak="0">
    <w:nsid w:val="50D40AEA"/>
    <w:multiLevelType w:val="multilevel"/>
    <w:tmpl w:val="AE72C9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0" w15:restartNumberingAfterBreak="0">
    <w:nsid w:val="50F515ED"/>
    <w:multiLevelType w:val="hybridMultilevel"/>
    <w:tmpl w:val="9E20C3C8"/>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1" w15:restartNumberingAfterBreak="0">
    <w:nsid w:val="516C4FF9"/>
    <w:multiLevelType w:val="multilevel"/>
    <w:tmpl w:val="76FAF5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2" w15:restartNumberingAfterBreak="0">
    <w:nsid w:val="51E57B36"/>
    <w:multiLevelType w:val="multilevel"/>
    <w:tmpl w:val="39C0C9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3" w15:restartNumberingAfterBreak="0">
    <w:nsid w:val="52097041"/>
    <w:multiLevelType w:val="multilevel"/>
    <w:tmpl w:val="7C0093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4" w15:restartNumberingAfterBreak="0">
    <w:nsid w:val="52A01DCF"/>
    <w:multiLevelType w:val="multilevel"/>
    <w:tmpl w:val="7B34DD1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5" w15:restartNumberingAfterBreak="0">
    <w:nsid w:val="53C27A33"/>
    <w:multiLevelType w:val="multilevel"/>
    <w:tmpl w:val="81262E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6" w15:restartNumberingAfterBreak="0">
    <w:nsid w:val="55D9247E"/>
    <w:multiLevelType w:val="multilevel"/>
    <w:tmpl w:val="43488BA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7" w15:restartNumberingAfterBreak="0">
    <w:nsid w:val="5650011E"/>
    <w:multiLevelType w:val="multilevel"/>
    <w:tmpl w:val="F9EA11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8" w15:restartNumberingAfterBreak="0">
    <w:nsid w:val="56A40E9A"/>
    <w:multiLevelType w:val="multilevel"/>
    <w:tmpl w:val="D57224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9" w15:restartNumberingAfterBreak="0">
    <w:nsid w:val="56CE5DEF"/>
    <w:multiLevelType w:val="multilevel"/>
    <w:tmpl w:val="DE6ED8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0" w15:restartNumberingAfterBreak="0">
    <w:nsid w:val="577A3610"/>
    <w:multiLevelType w:val="multilevel"/>
    <w:tmpl w:val="8A0A24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1" w15:restartNumberingAfterBreak="0">
    <w:nsid w:val="57B04BC8"/>
    <w:multiLevelType w:val="multilevel"/>
    <w:tmpl w:val="E4D438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2" w15:restartNumberingAfterBreak="0">
    <w:nsid w:val="58906300"/>
    <w:multiLevelType w:val="multilevel"/>
    <w:tmpl w:val="9C32C15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3" w15:restartNumberingAfterBreak="0">
    <w:nsid w:val="594D1874"/>
    <w:multiLevelType w:val="multilevel"/>
    <w:tmpl w:val="876A50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4" w15:restartNumberingAfterBreak="0">
    <w:nsid w:val="5AEF501D"/>
    <w:multiLevelType w:val="multilevel"/>
    <w:tmpl w:val="822C6D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5" w15:restartNumberingAfterBreak="0">
    <w:nsid w:val="5BDF56AC"/>
    <w:multiLevelType w:val="hybridMultilevel"/>
    <w:tmpl w:val="18500438"/>
    <w:lvl w:ilvl="0" w:tplc="8DA2E78A">
      <w:start w:val="1"/>
      <w:numFmt w:val="decimal"/>
      <w:lvlText w:val="%1."/>
      <w:lvlJc w:val="left"/>
      <w:pPr>
        <w:ind w:left="576" w:hanging="576"/>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6" w15:restartNumberingAfterBreak="0">
    <w:nsid w:val="5C1E3A09"/>
    <w:multiLevelType w:val="multilevel"/>
    <w:tmpl w:val="35FEC1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7" w15:restartNumberingAfterBreak="0">
    <w:nsid w:val="5C73026D"/>
    <w:multiLevelType w:val="multilevel"/>
    <w:tmpl w:val="8008505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8" w15:restartNumberingAfterBreak="0">
    <w:nsid w:val="5CE577B1"/>
    <w:multiLevelType w:val="multilevel"/>
    <w:tmpl w:val="31E8E5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9" w15:restartNumberingAfterBreak="0">
    <w:nsid w:val="5DB35C1E"/>
    <w:multiLevelType w:val="multilevel"/>
    <w:tmpl w:val="580661F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0" w15:restartNumberingAfterBreak="0">
    <w:nsid w:val="5F9E0AF4"/>
    <w:multiLevelType w:val="multilevel"/>
    <w:tmpl w:val="C6C28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1" w15:restartNumberingAfterBreak="0">
    <w:nsid w:val="5FAE6FDF"/>
    <w:multiLevelType w:val="multilevel"/>
    <w:tmpl w:val="23F021A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2" w15:restartNumberingAfterBreak="0">
    <w:nsid w:val="61542001"/>
    <w:multiLevelType w:val="multilevel"/>
    <w:tmpl w:val="D630AA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3" w15:restartNumberingAfterBreak="0">
    <w:nsid w:val="61DF67B9"/>
    <w:multiLevelType w:val="multilevel"/>
    <w:tmpl w:val="D60E54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4" w15:restartNumberingAfterBreak="0">
    <w:nsid w:val="6274562A"/>
    <w:multiLevelType w:val="multilevel"/>
    <w:tmpl w:val="B80C541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5" w15:restartNumberingAfterBreak="0">
    <w:nsid w:val="62994179"/>
    <w:multiLevelType w:val="multilevel"/>
    <w:tmpl w:val="FD3C8E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6" w15:restartNumberingAfterBreak="0">
    <w:nsid w:val="62B052FD"/>
    <w:multiLevelType w:val="multilevel"/>
    <w:tmpl w:val="E4564F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7" w15:restartNumberingAfterBreak="0">
    <w:nsid w:val="637B2301"/>
    <w:multiLevelType w:val="multilevel"/>
    <w:tmpl w:val="1722C3D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8" w15:restartNumberingAfterBreak="0">
    <w:nsid w:val="642518A5"/>
    <w:multiLevelType w:val="hybridMultilevel"/>
    <w:tmpl w:val="6DE434CE"/>
    <w:lvl w:ilvl="0" w:tplc="42D8C848">
      <w:start w:val="8"/>
      <w:numFmt w:val="bullet"/>
      <w:lvlText w:val=""/>
      <w:lvlPicBulletId w:val="1"/>
      <w:lvlJc w:val="left"/>
      <w:pPr>
        <w:ind w:left="644" w:hanging="360"/>
      </w:pPr>
      <w:rPr>
        <w:rFonts w:ascii="Symbol" w:eastAsia="Adobe Ming Std L" w:hAnsi="Symbol" w:hint="default"/>
        <w:color w:val="auto"/>
        <w:sz w:val="36"/>
        <w:szCs w:val="36"/>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29" w15:restartNumberingAfterBreak="0">
    <w:nsid w:val="64931556"/>
    <w:multiLevelType w:val="hybridMultilevel"/>
    <w:tmpl w:val="6C3818FC"/>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30" w15:restartNumberingAfterBreak="0">
    <w:nsid w:val="64FA2439"/>
    <w:multiLevelType w:val="multilevel"/>
    <w:tmpl w:val="97FAD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1" w15:restartNumberingAfterBreak="0">
    <w:nsid w:val="66B027FA"/>
    <w:multiLevelType w:val="multilevel"/>
    <w:tmpl w:val="CABC3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2" w15:restartNumberingAfterBreak="0">
    <w:nsid w:val="66D43263"/>
    <w:multiLevelType w:val="multilevel"/>
    <w:tmpl w:val="5F28F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3" w15:restartNumberingAfterBreak="0">
    <w:nsid w:val="67D0652C"/>
    <w:multiLevelType w:val="multilevel"/>
    <w:tmpl w:val="39200F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4" w15:restartNumberingAfterBreak="0">
    <w:nsid w:val="67D34722"/>
    <w:multiLevelType w:val="multilevel"/>
    <w:tmpl w:val="724C4A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5" w15:restartNumberingAfterBreak="0">
    <w:nsid w:val="67F56A22"/>
    <w:multiLevelType w:val="multilevel"/>
    <w:tmpl w:val="AF7CB1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6" w15:restartNumberingAfterBreak="0">
    <w:nsid w:val="68304574"/>
    <w:multiLevelType w:val="multilevel"/>
    <w:tmpl w:val="8DAEB8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7" w15:restartNumberingAfterBreak="0">
    <w:nsid w:val="686A6D78"/>
    <w:multiLevelType w:val="multilevel"/>
    <w:tmpl w:val="B69857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8" w15:restartNumberingAfterBreak="0">
    <w:nsid w:val="687D4F4D"/>
    <w:multiLevelType w:val="multilevel"/>
    <w:tmpl w:val="1D48D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9" w15:restartNumberingAfterBreak="0">
    <w:nsid w:val="68E84A12"/>
    <w:multiLevelType w:val="multilevel"/>
    <w:tmpl w:val="BD76F4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0" w15:restartNumberingAfterBreak="0">
    <w:nsid w:val="68ED168C"/>
    <w:multiLevelType w:val="multilevel"/>
    <w:tmpl w:val="4056AC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1" w15:restartNumberingAfterBreak="0">
    <w:nsid w:val="68EF7411"/>
    <w:multiLevelType w:val="multilevel"/>
    <w:tmpl w:val="E214D6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2" w15:restartNumberingAfterBreak="0">
    <w:nsid w:val="6AB7415B"/>
    <w:multiLevelType w:val="multilevel"/>
    <w:tmpl w:val="00702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3" w15:restartNumberingAfterBreak="0">
    <w:nsid w:val="6D454960"/>
    <w:multiLevelType w:val="multilevel"/>
    <w:tmpl w:val="70E200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4" w15:restartNumberingAfterBreak="0">
    <w:nsid w:val="6D5F16BB"/>
    <w:multiLevelType w:val="multilevel"/>
    <w:tmpl w:val="85E891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5" w15:restartNumberingAfterBreak="0">
    <w:nsid w:val="6DA17B14"/>
    <w:multiLevelType w:val="multilevel"/>
    <w:tmpl w:val="0172D4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6" w15:restartNumberingAfterBreak="0">
    <w:nsid w:val="6DEE1CCF"/>
    <w:multiLevelType w:val="multilevel"/>
    <w:tmpl w:val="CE3C851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7" w15:restartNumberingAfterBreak="0">
    <w:nsid w:val="6DF94A22"/>
    <w:multiLevelType w:val="multilevel"/>
    <w:tmpl w:val="5F76AE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8" w15:restartNumberingAfterBreak="0">
    <w:nsid w:val="6FF37E14"/>
    <w:multiLevelType w:val="multilevel"/>
    <w:tmpl w:val="3D9E654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9" w15:restartNumberingAfterBreak="0">
    <w:nsid w:val="70AE108B"/>
    <w:multiLevelType w:val="hybridMultilevel"/>
    <w:tmpl w:val="D410F196"/>
    <w:lvl w:ilvl="0" w:tplc="42D8C848">
      <w:start w:val="8"/>
      <w:numFmt w:val="bullet"/>
      <w:lvlText w:val=""/>
      <w:lvlPicBulletId w:val="1"/>
      <w:lvlJc w:val="left"/>
      <w:pPr>
        <w:ind w:left="576" w:hanging="576"/>
      </w:pPr>
      <w:rPr>
        <w:rFonts w:ascii="Symbol" w:eastAsia="Adobe Ming Std L" w:hAnsi="Symbol" w:hint="default"/>
        <w:color w:val="auto"/>
        <w:sz w:val="36"/>
        <w:szCs w:val="36"/>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0" w15:restartNumberingAfterBreak="0">
    <w:nsid w:val="70C44FE4"/>
    <w:multiLevelType w:val="hybridMultilevel"/>
    <w:tmpl w:val="5AE6C214"/>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1" w15:restartNumberingAfterBreak="0">
    <w:nsid w:val="713A0F35"/>
    <w:multiLevelType w:val="multilevel"/>
    <w:tmpl w:val="339C47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2" w15:restartNumberingAfterBreak="0">
    <w:nsid w:val="71A87B1E"/>
    <w:multiLevelType w:val="multilevel"/>
    <w:tmpl w:val="0EDECD0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3" w15:restartNumberingAfterBreak="0">
    <w:nsid w:val="71DC5B50"/>
    <w:multiLevelType w:val="hybridMultilevel"/>
    <w:tmpl w:val="C36A59A2"/>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4" w15:restartNumberingAfterBreak="0">
    <w:nsid w:val="72FA370F"/>
    <w:multiLevelType w:val="multilevel"/>
    <w:tmpl w:val="D690DC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5" w15:restartNumberingAfterBreak="0">
    <w:nsid w:val="735D7EF9"/>
    <w:multiLevelType w:val="multilevel"/>
    <w:tmpl w:val="EBB2915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6" w15:restartNumberingAfterBreak="0">
    <w:nsid w:val="73752FD4"/>
    <w:multiLevelType w:val="multilevel"/>
    <w:tmpl w:val="0DD2B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7" w15:restartNumberingAfterBreak="0">
    <w:nsid w:val="73D16687"/>
    <w:multiLevelType w:val="hybridMultilevel"/>
    <w:tmpl w:val="3F260AB4"/>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58" w15:restartNumberingAfterBreak="0">
    <w:nsid w:val="73E9771E"/>
    <w:multiLevelType w:val="multilevel"/>
    <w:tmpl w:val="1F6854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9" w15:restartNumberingAfterBreak="0">
    <w:nsid w:val="749973EF"/>
    <w:multiLevelType w:val="multilevel"/>
    <w:tmpl w:val="C63444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0" w15:restartNumberingAfterBreak="0">
    <w:nsid w:val="74B816B2"/>
    <w:multiLevelType w:val="hybridMultilevel"/>
    <w:tmpl w:val="D6F0480A"/>
    <w:lvl w:ilvl="0" w:tplc="42D8C848">
      <w:start w:val="8"/>
      <w:numFmt w:val="bullet"/>
      <w:lvlText w:val=""/>
      <w:lvlPicBulletId w:val="1"/>
      <w:lvlJc w:val="left"/>
      <w:pPr>
        <w:ind w:left="360" w:hanging="360"/>
      </w:pPr>
      <w:rPr>
        <w:rFonts w:ascii="Symbol" w:eastAsia="Adobe Ming Std L" w:hAnsi="Symbol" w:hint="default"/>
        <w:color w:val="auto"/>
        <w:sz w:val="36"/>
        <w:szCs w:val="36"/>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1" w15:restartNumberingAfterBreak="0">
    <w:nsid w:val="75EA5D60"/>
    <w:multiLevelType w:val="multilevel"/>
    <w:tmpl w:val="E7A64E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2" w15:restartNumberingAfterBreak="0">
    <w:nsid w:val="776936D2"/>
    <w:multiLevelType w:val="multilevel"/>
    <w:tmpl w:val="B07AE5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3" w15:restartNumberingAfterBreak="0">
    <w:nsid w:val="78EF48BA"/>
    <w:multiLevelType w:val="multilevel"/>
    <w:tmpl w:val="98E2B2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4" w15:restartNumberingAfterBreak="0">
    <w:nsid w:val="790A3AC9"/>
    <w:multiLevelType w:val="multilevel"/>
    <w:tmpl w:val="045804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5" w15:restartNumberingAfterBreak="0">
    <w:nsid w:val="79BE3D8F"/>
    <w:multiLevelType w:val="multilevel"/>
    <w:tmpl w:val="D42654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6" w15:restartNumberingAfterBreak="0">
    <w:nsid w:val="7A88091E"/>
    <w:multiLevelType w:val="multilevel"/>
    <w:tmpl w:val="0156B5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7" w15:restartNumberingAfterBreak="0">
    <w:nsid w:val="7B472526"/>
    <w:multiLevelType w:val="hybridMultilevel"/>
    <w:tmpl w:val="D450B22E"/>
    <w:lvl w:ilvl="0" w:tplc="42D8C848">
      <w:start w:val="8"/>
      <w:numFmt w:val="bullet"/>
      <w:lvlText w:val=""/>
      <w:lvlPicBulletId w:val="1"/>
      <w:lvlJc w:val="left"/>
      <w:pPr>
        <w:ind w:left="1080" w:hanging="360"/>
      </w:pPr>
      <w:rPr>
        <w:rFonts w:ascii="Symbol" w:eastAsia="Adobe Ming Std L" w:hAnsi="Symbol" w:hint="default"/>
        <w:color w:val="auto"/>
        <w:sz w:val="36"/>
        <w:szCs w:val="36"/>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68" w15:restartNumberingAfterBreak="0">
    <w:nsid w:val="7B763A66"/>
    <w:multiLevelType w:val="multilevel"/>
    <w:tmpl w:val="4282E9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9" w15:restartNumberingAfterBreak="0">
    <w:nsid w:val="7CC858A9"/>
    <w:multiLevelType w:val="multilevel"/>
    <w:tmpl w:val="1DF23E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0" w15:restartNumberingAfterBreak="0">
    <w:nsid w:val="7D451512"/>
    <w:multiLevelType w:val="multilevel"/>
    <w:tmpl w:val="31E2FB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1" w15:restartNumberingAfterBreak="0">
    <w:nsid w:val="7E0D0F96"/>
    <w:multiLevelType w:val="multilevel"/>
    <w:tmpl w:val="24A0562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2" w15:restartNumberingAfterBreak="0">
    <w:nsid w:val="7E414C64"/>
    <w:multiLevelType w:val="multilevel"/>
    <w:tmpl w:val="DAC8D3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7ED32DAE"/>
    <w:multiLevelType w:val="multilevel"/>
    <w:tmpl w:val="3ECA49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4" w15:restartNumberingAfterBreak="0">
    <w:nsid w:val="7FC504C5"/>
    <w:multiLevelType w:val="multilevel"/>
    <w:tmpl w:val="32065C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045106526">
    <w:abstractNumId w:val="115"/>
  </w:num>
  <w:num w:numId="2" w16cid:durableId="1128741713">
    <w:abstractNumId w:val="149"/>
  </w:num>
  <w:num w:numId="3" w16cid:durableId="1530529035">
    <w:abstractNumId w:val="29"/>
  </w:num>
  <w:num w:numId="4" w16cid:durableId="1635284989">
    <w:abstractNumId w:val="129"/>
  </w:num>
  <w:num w:numId="5" w16cid:durableId="946739028">
    <w:abstractNumId w:val="71"/>
  </w:num>
  <w:num w:numId="6" w16cid:durableId="94790888">
    <w:abstractNumId w:val="128"/>
  </w:num>
  <w:num w:numId="7" w16cid:durableId="1449396311">
    <w:abstractNumId w:val="46"/>
  </w:num>
  <w:num w:numId="8" w16cid:durableId="405802799">
    <w:abstractNumId w:val="69"/>
  </w:num>
  <w:num w:numId="9" w16cid:durableId="43139590">
    <w:abstractNumId w:val="27"/>
  </w:num>
  <w:num w:numId="10" w16cid:durableId="408815724">
    <w:abstractNumId w:val="100"/>
  </w:num>
  <w:num w:numId="11" w16cid:durableId="1136098333">
    <w:abstractNumId w:val="53"/>
  </w:num>
  <w:num w:numId="12" w16cid:durableId="381098711">
    <w:abstractNumId w:val="153"/>
  </w:num>
  <w:num w:numId="13" w16cid:durableId="2107991913">
    <w:abstractNumId w:val="167"/>
  </w:num>
  <w:num w:numId="14" w16cid:durableId="894392202">
    <w:abstractNumId w:val="49"/>
  </w:num>
  <w:num w:numId="15" w16cid:durableId="1465081433">
    <w:abstractNumId w:val="67"/>
  </w:num>
  <w:num w:numId="16" w16cid:durableId="1716659283">
    <w:abstractNumId w:val="80"/>
  </w:num>
  <w:num w:numId="17" w16cid:durableId="698777180">
    <w:abstractNumId w:val="157"/>
  </w:num>
  <w:num w:numId="18" w16cid:durableId="985862048">
    <w:abstractNumId w:val="55"/>
  </w:num>
  <w:num w:numId="19" w16cid:durableId="125970697">
    <w:abstractNumId w:val="150"/>
  </w:num>
  <w:num w:numId="20" w16cid:durableId="33819978">
    <w:abstractNumId w:val="170"/>
  </w:num>
  <w:num w:numId="21" w16cid:durableId="546645835">
    <w:abstractNumId w:val="159"/>
  </w:num>
  <w:num w:numId="22" w16cid:durableId="162622717">
    <w:abstractNumId w:val="47"/>
  </w:num>
  <w:num w:numId="23" w16cid:durableId="653025084">
    <w:abstractNumId w:val="164"/>
  </w:num>
  <w:num w:numId="24" w16cid:durableId="66850572">
    <w:abstractNumId w:val="119"/>
  </w:num>
  <w:num w:numId="25" w16cid:durableId="490681708">
    <w:abstractNumId w:val="158"/>
  </w:num>
  <w:num w:numId="26" w16cid:durableId="1968973444">
    <w:abstractNumId w:val="83"/>
  </w:num>
  <w:num w:numId="27" w16cid:durableId="257103776">
    <w:abstractNumId w:val="98"/>
  </w:num>
  <w:num w:numId="28" w16cid:durableId="2005862761">
    <w:abstractNumId w:val="12"/>
  </w:num>
  <w:num w:numId="29" w16cid:durableId="129249591">
    <w:abstractNumId w:val="43"/>
  </w:num>
  <w:num w:numId="30" w16cid:durableId="1922909381">
    <w:abstractNumId w:val="84"/>
  </w:num>
  <w:num w:numId="31" w16cid:durableId="1260328678">
    <w:abstractNumId w:val="18"/>
  </w:num>
  <w:num w:numId="32" w16cid:durableId="1849637965">
    <w:abstractNumId w:val="64"/>
  </w:num>
  <w:num w:numId="33" w16cid:durableId="1949072425">
    <w:abstractNumId w:val="48"/>
  </w:num>
  <w:num w:numId="34" w16cid:durableId="209271887">
    <w:abstractNumId w:val="7"/>
  </w:num>
  <w:num w:numId="35" w16cid:durableId="1904829306">
    <w:abstractNumId w:val="124"/>
  </w:num>
  <w:num w:numId="36" w16cid:durableId="33627039">
    <w:abstractNumId w:val="11"/>
  </w:num>
  <w:num w:numId="37" w16cid:durableId="1398825953">
    <w:abstractNumId w:val="94"/>
  </w:num>
  <w:num w:numId="38" w16cid:durableId="1531143304">
    <w:abstractNumId w:val="166"/>
  </w:num>
  <w:num w:numId="39" w16cid:durableId="642002828">
    <w:abstractNumId w:val="2"/>
  </w:num>
  <w:num w:numId="40" w16cid:durableId="1710109917">
    <w:abstractNumId w:val="105"/>
  </w:num>
  <w:num w:numId="41" w16cid:durableId="1226185136">
    <w:abstractNumId w:val="75"/>
  </w:num>
  <w:num w:numId="42" w16cid:durableId="1113742291">
    <w:abstractNumId w:val="45"/>
  </w:num>
  <w:num w:numId="43" w16cid:durableId="1085804567">
    <w:abstractNumId w:val="173"/>
  </w:num>
  <w:num w:numId="44" w16cid:durableId="1208223770">
    <w:abstractNumId w:val="162"/>
  </w:num>
  <w:num w:numId="45" w16cid:durableId="853691999">
    <w:abstractNumId w:val="171"/>
  </w:num>
  <w:num w:numId="46" w16cid:durableId="200561645">
    <w:abstractNumId w:val="139"/>
  </w:num>
  <w:num w:numId="47" w16cid:durableId="686830031">
    <w:abstractNumId w:val="3"/>
  </w:num>
  <w:num w:numId="48" w16cid:durableId="417022166">
    <w:abstractNumId w:val="91"/>
  </w:num>
  <w:num w:numId="49" w16cid:durableId="24867136">
    <w:abstractNumId w:val="44"/>
  </w:num>
  <w:num w:numId="50" w16cid:durableId="1309283137">
    <w:abstractNumId w:val="140"/>
  </w:num>
  <w:num w:numId="51" w16cid:durableId="1051805204">
    <w:abstractNumId w:val="130"/>
  </w:num>
  <w:num w:numId="52" w16cid:durableId="446121393">
    <w:abstractNumId w:val="65"/>
  </w:num>
  <w:num w:numId="53" w16cid:durableId="303848936">
    <w:abstractNumId w:val="93"/>
  </w:num>
  <w:num w:numId="54" w16cid:durableId="1625496806">
    <w:abstractNumId w:val="118"/>
  </w:num>
  <w:num w:numId="55" w16cid:durableId="1625118230">
    <w:abstractNumId w:val="103"/>
  </w:num>
  <w:num w:numId="56" w16cid:durableId="811487945">
    <w:abstractNumId w:val="104"/>
  </w:num>
  <w:num w:numId="57" w16cid:durableId="1216351101">
    <w:abstractNumId w:val="57"/>
  </w:num>
  <w:num w:numId="58" w16cid:durableId="1888445746">
    <w:abstractNumId w:val="169"/>
  </w:num>
  <w:num w:numId="59" w16cid:durableId="1331561727">
    <w:abstractNumId w:val="144"/>
  </w:num>
  <w:num w:numId="60" w16cid:durableId="1250508691">
    <w:abstractNumId w:val="97"/>
  </w:num>
  <w:num w:numId="61" w16cid:durableId="1465807988">
    <w:abstractNumId w:val="33"/>
  </w:num>
  <w:num w:numId="62" w16cid:durableId="703560268">
    <w:abstractNumId w:val="138"/>
  </w:num>
  <w:num w:numId="63" w16cid:durableId="1361710645">
    <w:abstractNumId w:val="8"/>
  </w:num>
  <w:num w:numId="64" w16cid:durableId="751973384">
    <w:abstractNumId w:val="86"/>
  </w:num>
  <w:num w:numId="65" w16cid:durableId="1942294560">
    <w:abstractNumId w:val="99"/>
  </w:num>
  <w:num w:numId="66" w16cid:durableId="199052490">
    <w:abstractNumId w:val="79"/>
  </w:num>
  <w:num w:numId="67" w16cid:durableId="997611247">
    <w:abstractNumId w:val="50"/>
  </w:num>
  <w:num w:numId="68" w16cid:durableId="1349479917">
    <w:abstractNumId w:val="160"/>
  </w:num>
  <w:num w:numId="69" w16cid:durableId="1117063752">
    <w:abstractNumId w:val="34"/>
  </w:num>
  <w:num w:numId="70" w16cid:durableId="536698125">
    <w:abstractNumId w:val="165"/>
  </w:num>
  <w:num w:numId="71" w16cid:durableId="678049479">
    <w:abstractNumId w:val="25"/>
  </w:num>
  <w:num w:numId="72" w16cid:durableId="1042169528">
    <w:abstractNumId w:val="76"/>
  </w:num>
  <w:num w:numId="73" w16cid:durableId="953319140">
    <w:abstractNumId w:val="132"/>
  </w:num>
  <w:num w:numId="74" w16cid:durableId="1671181467">
    <w:abstractNumId w:val="106"/>
  </w:num>
  <w:num w:numId="75" w16cid:durableId="325674827">
    <w:abstractNumId w:val="126"/>
  </w:num>
  <w:num w:numId="76" w16cid:durableId="882519842">
    <w:abstractNumId w:val="134"/>
  </w:num>
  <w:num w:numId="77" w16cid:durableId="181863563">
    <w:abstractNumId w:val="113"/>
  </w:num>
  <w:num w:numId="78" w16cid:durableId="1040204113">
    <w:abstractNumId w:val="148"/>
  </w:num>
  <w:num w:numId="79" w16cid:durableId="437989845">
    <w:abstractNumId w:val="28"/>
  </w:num>
  <w:num w:numId="80" w16cid:durableId="1103459814">
    <w:abstractNumId w:val="96"/>
  </w:num>
  <w:num w:numId="81" w16cid:durableId="1507136229">
    <w:abstractNumId w:val="66"/>
  </w:num>
  <w:num w:numId="82" w16cid:durableId="1985818707">
    <w:abstractNumId w:val="31"/>
  </w:num>
  <w:num w:numId="83" w16cid:durableId="1971740223">
    <w:abstractNumId w:val="39"/>
  </w:num>
  <w:num w:numId="84" w16cid:durableId="2001229621">
    <w:abstractNumId w:val="145"/>
  </w:num>
  <w:num w:numId="85" w16cid:durableId="2037536855">
    <w:abstractNumId w:val="88"/>
  </w:num>
  <w:num w:numId="86" w16cid:durableId="1319531696">
    <w:abstractNumId w:val="112"/>
  </w:num>
  <w:num w:numId="87" w16cid:durableId="1877815158">
    <w:abstractNumId w:val="107"/>
  </w:num>
  <w:num w:numId="88" w16cid:durableId="2085880022">
    <w:abstractNumId w:val="21"/>
  </w:num>
  <w:num w:numId="89" w16cid:durableId="1913196292">
    <w:abstractNumId w:val="56"/>
  </w:num>
  <w:num w:numId="90" w16cid:durableId="2003659462">
    <w:abstractNumId w:val="163"/>
  </w:num>
  <w:num w:numId="91" w16cid:durableId="1231650625">
    <w:abstractNumId w:val="16"/>
  </w:num>
  <w:num w:numId="92" w16cid:durableId="302582053">
    <w:abstractNumId w:val="68"/>
  </w:num>
  <w:num w:numId="93" w16cid:durableId="517500311">
    <w:abstractNumId w:val="154"/>
  </w:num>
  <w:num w:numId="94" w16cid:durableId="551162576">
    <w:abstractNumId w:val="0"/>
  </w:num>
  <w:num w:numId="95" w16cid:durableId="208345756">
    <w:abstractNumId w:val="123"/>
  </w:num>
  <w:num w:numId="96" w16cid:durableId="1431703548">
    <w:abstractNumId w:val="10"/>
  </w:num>
  <w:num w:numId="97" w16cid:durableId="1322660423">
    <w:abstractNumId w:val="116"/>
  </w:num>
  <w:num w:numId="98" w16cid:durableId="270357693">
    <w:abstractNumId w:val="6"/>
  </w:num>
  <w:num w:numId="99" w16cid:durableId="1858425401">
    <w:abstractNumId w:val="37"/>
  </w:num>
  <w:num w:numId="100" w16cid:durableId="187987267">
    <w:abstractNumId w:val="110"/>
  </w:num>
  <w:num w:numId="101" w16cid:durableId="681662605">
    <w:abstractNumId w:val="142"/>
  </w:num>
  <w:num w:numId="102" w16cid:durableId="182477844">
    <w:abstractNumId w:val="155"/>
  </w:num>
  <w:num w:numId="103" w16cid:durableId="1942105853">
    <w:abstractNumId w:val="35"/>
  </w:num>
  <w:num w:numId="104" w16cid:durableId="1742368285">
    <w:abstractNumId w:val="141"/>
  </w:num>
  <w:num w:numId="105" w16cid:durableId="593980549">
    <w:abstractNumId w:val="54"/>
  </w:num>
  <w:num w:numId="106" w16cid:durableId="877744811">
    <w:abstractNumId w:val="143"/>
  </w:num>
  <w:num w:numId="107" w16cid:durableId="1961716049">
    <w:abstractNumId w:val="58"/>
  </w:num>
  <w:num w:numId="108" w16cid:durableId="583148576">
    <w:abstractNumId w:val="32"/>
  </w:num>
  <w:num w:numId="109" w16cid:durableId="1132748431">
    <w:abstractNumId w:val="52"/>
  </w:num>
  <w:num w:numId="110" w16cid:durableId="467210428">
    <w:abstractNumId w:val="137"/>
  </w:num>
  <w:num w:numId="111" w16cid:durableId="1370759015">
    <w:abstractNumId w:val="85"/>
  </w:num>
  <w:num w:numId="112" w16cid:durableId="1299651558">
    <w:abstractNumId w:val="136"/>
  </w:num>
  <w:num w:numId="113" w16cid:durableId="902059109">
    <w:abstractNumId w:val="23"/>
  </w:num>
  <w:num w:numId="114" w16cid:durableId="71511777">
    <w:abstractNumId w:val="161"/>
  </w:num>
  <w:num w:numId="115" w16cid:durableId="1938516980">
    <w:abstractNumId w:val="42"/>
  </w:num>
  <w:num w:numId="116" w16cid:durableId="299305398">
    <w:abstractNumId w:val="87"/>
  </w:num>
  <w:num w:numId="117" w16cid:durableId="510294031">
    <w:abstractNumId w:val="61"/>
  </w:num>
  <w:num w:numId="118" w16cid:durableId="899751471">
    <w:abstractNumId w:val="41"/>
  </w:num>
  <w:num w:numId="119" w16cid:durableId="671221795">
    <w:abstractNumId w:val="36"/>
  </w:num>
  <w:num w:numId="120" w16cid:durableId="1503204556">
    <w:abstractNumId w:val="133"/>
  </w:num>
  <w:num w:numId="121" w16cid:durableId="1463647156">
    <w:abstractNumId w:val="20"/>
  </w:num>
  <w:num w:numId="122" w16cid:durableId="665206838">
    <w:abstractNumId w:val="5"/>
  </w:num>
  <w:num w:numId="123" w16cid:durableId="438990000">
    <w:abstractNumId w:val="152"/>
  </w:num>
  <w:num w:numId="124" w16cid:durableId="1530024686">
    <w:abstractNumId w:val="114"/>
  </w:num>
  <w:num w:numId="125" w16cid:durableId="612714133">
    <w:abstractNumId w:val="70"/>
  </w:num>
  <w:num w:numId="126" w16cid:durableId="105662371">
    <w:abstractNumId w:val="9"/>
  </w:num>
  <w:num w:numId="127" w16cid:durableId="951324707">
    <w:abstractNumId w:val="17"/>
  </w:num>
  <w:num w:numId="128" w16cid:durableId="16546927">
    <w:abstractNumId w:val="60"/>
  </w:num>
  <w:num w:numId="129" w16cid:durableId="1807972733">
    <w:abstractNumId w:val="168"/>
  </w:num>
  <w:num w:numId="130" w16cid:durableId="280696521">
    <w:abstractNumId w:val="24"/>
  </w:num>
  <w:num w:numId="131" w16cid:durableId="981425075">
    <w:abstractNumId w:val="89"/>
  </w:num>
  <w:num w:numId="132" w16cid:durableId="938758143">
    <w:abstractNumId w:val="59"/>
  </w:num>
  <w:num w:numId="133" w16cid:durableId="1134249722">
    <w:abstractNumId w:val="74"/>
  </w:num>
  <w:num w:numId="134" w16cid:durableId="5058410">
    <w:abstractNumId w:val="72"/>
  </w:num>
  <w:num w:numId="135" w16cid:durableId="23141453">
    <w:abstractNumId w:val="73"/>
  </w:num>
  <w:num w:numId="136" w16cid:durableId="2001613528">
    <w:abstractNumId w:val="156"/>
  </w:num>
  <w:num w:numId="137" w16cid:durableId="831800847">
    <w:abstractNumId w:val="108"/>
  </w:num>
  <w:num w:numId="138" w16cid:durableId="1111977796">
    <w:abstractNumId w:val="120"/>
  </w:num>
  <w:num w:numId="139" w16cid:durableId="2141920159">
    <w:abstractNumId w:val="92"/>
  </w:num>
  <w:num w:numId="140" w16cid:durableId="320542785">
    <w:abstractNumId w:val="101"/>
  </w:num>
  <w:num w:numId="141" w16cid:durableId="1304848664">
    <w:abstractNumId w:val="1"/>
  </w:num>
  <w:num w:numId="142" w16cid:durableId="220137374">
    <w:abstractNumId w:val="19"/>
  </w:num>
  <w:num w:numId="143" w16cid:durableId="1449813354">
    <w:abstractNumId w:val="109"/>
  </w:num>
  <w:num w:numId="144" w16cid:durableId="1403143505">
    <w:abstractNumId w:val="122"/>
  </w:num>
  <w:num w:numId="145" w16cid:durableId="1735931119">
    <w:abstractNumId w:val="146"/>
  </w:num>
  <w:num w:numId="146" w16cid:durableId="41177802">
    <w:abstractNumId w:val="147"/>
  </w:num>
  <w:num w:numId="147" w16cid:durableId="1382440878">
    <w:abstractNumId w:val="125"/>
  </w:num>
  <w:num w:numId="148" w16cid:durableId="1755973990">
    <w:abstractNumId w:val="111"/>
  </w:num>
  <w:num w:numId="149" w16cid:durableId="1972782397">
    <w:abstractNumId w:val="82"/>
  </w:num>
  <w:num w:numId="150" w16cid:durableId="850333144">
    <w:abstractNumId w:val="62"/>
  </w:num>
  <w:num w:numId="151" w16cid:durableId="2136092326">
    <w:abstractNumId w:val="78"/>
  </w:num>
  <w:num w:numId="152" w16cid:durableId="407968401">
    <w:abstractNumId w:val="102"/>
  </w:num>
  <w:num w:numId="153" w16cid:durableId="581913947">
    <w:abstractNumId w:val="127"/>
  </w:num>
  <w:num w:numId="154" w16cid:durableId="1382486817">
    <w:abstractNumId w:val="121"/>
  </w:num>
  <w:num w:numId="155" w16cid:durableId="433865341">
    <w:abstractNumId w:val="26"/>
  </w:num>
  <w:num w:numId="156" w16cid:durableId="122117507">
    <w:abstractNumId w:val="13"/>
  </w:num>
  <w:num w:numId="157" w16cid:durableId="192305197">
    <w:abstractNumId w:val="51"/>
  </w:num>
  <w:num w:numId="158" w16cid:durableId="843521273">
    <w:abstractNumId w:val="4"/>
  </w:num>
  <w:num w:numId="159" w16cid:durableId="1618833882">
    <w:abstractNumId w:val="30"/>
  </w:num>
  <w:num w:numId="160" w16cid:durableId="1750419592">
    <w:abstractNumId w:val="117"/>
  </w:num>
  <w:num w:numId="161" w16cid:durableId="958757340">
    <w:abstractNumId w:val="81"/>
  </w:num>
  <w:num w:numId="162" w16cid:durableId="355616062">
    <w:abstractNumId w:val="77"/>
  </w:num>
  <w:num w:numId="163" w16cid:durableId="1306395225">
    <w:abstractNumId w:val="38"/>
  </w:num>
  <w:num w:numId="164" w16cid:durableId="1967273302">
    <w:abstractNumId w:val="90"/>
  </w:num>
  <w:num w:numId="165" w16cid:durableId="46731106">
    <w:abstractNumId w:val="131"/>
  </w:num>
  <w:num w:numId="166" w16cid:durableId="537670405">
    <w:abstractNumId w:val="135"/>
  </w:num>
  <w:num w:numId="167" w16cid:durableId="2107385631">
    <w:abstractNumId w:val="151"/>
  </w:num>
  <w:num w:numId="168" w16cid:durableId="106703807">
    <w:abstractNumId w:val="22"/>
  </w:num>
  <w:num w:numId="169" w16cid:durableId="1504203621">
    <w:abstractNumId w:val="174"/>
  </w:num>
  <w:num w:numId="170" w16cid:durableId="2015372887">
    <w:abstractNumId w:val="15"/>
  </w:num>
  <w:num w:numId="171" w16cid:durableId="1268347729">
    <w:abstractNumId w:val="40"/>
  </w:num>
  <w:num w:numId="172" w16cid:durableId="435096939">
    <w:abstractNumId w:val="95"/>
  </w:num>
  <w:num w:numId="173" w16cid:durableId="1195927411">
    <w:abstractNumId w:val="172"/>
  </w:num>
  <w:num w:numId="174" w16cid:durableId="851263042">
    <w:abstractNumId w:val="14"/>
  </w:num>
  <w:num w:numId="175" w16cid:durableId="700789474">
    <w:abstractNumId w:val="63"/>
  </w:num>
  <w:numIdMacAtCleanup w:val="17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040A"/>
    <w:rsid w:val="000012D4"/>
    <w:rsid w:val="00007DE3"/>
    <w:rsid w:val="00011BA1"/>
    <w:rsid w:val="000123E5"/>
    <w:rsid w:val="00013A3A"/>
    <w:rsid w:val="00014DCE"/>
    <w:rsid w:val="00015BA6"/>
    <w:rsid w:val="00016A05"/>
    <w:rsid w:val="000175C5"/>
    <w:rsid w:val="000179D9"/>
    <w:rsid w:val="00017C30"/>
    <w:rsid w:val="000229F1"/>
    <w:rsid w:val="00022A62"/>
    <w:rsid w:val="00023966"/>
    <w:rsid w:val="00024153"/>
    <w:rsid w:val="000266AF"/>
    <w:rsid w:val="000267CB"/>
    <w:rsid w:val="00026EBD"/>
    <w:rsid w:val="00030BDE"/>
    <w:rsid w:val="00031285"/>
    <w:rsid w:val="00040567"/>
    <w:rsid w:val="00040A47"/>
    <w:rsid w:val="00040B1C"/>
    <w:rsid w:val="00040F23"/>
    <w:rsid w:val="000430C4"/>
    <w:rsid w:val="000449AF"/>
    <w:rsid w:val="000451FD"/>
    <w:rsid w:val="00047563"/>
    <w:rsid w:val="00047DF3"/>
    <w:rsid w:val="00050A2B"/>
    <w:rsid w:val="0005118D"/>
    <w:rsid w:val="000513F8"/>
    <w:rsid w:val="00052041"/>
    <w:rsid w:val="00052694"/>
    <w:rsid w:val="0005319D"/>
    <w:rsid w:val="0005533C"/>
    <w:rsid w:val="00055D6D"/>
    <w:rsid w:val="000567E2"/>
    <w:rsid w:val="000573B7"/>
    <w:rsid w:val="00057FFB"/>
    <w:rsid w:val="00061879"/>
    <w:rsid w:val="00062E16"/>
    <w:rsid w:val="0006418D"/>
    <w:rsid w:val="00066E5D"/>
    <w:rsid w:val="00066F9E"/>
    <w:rsid w:val="00070824"/>
    <w:rsid w:val="000724CA"/>
    <w:rsid w:val="00072A4D"/>
    <w:rsid w:val="000744AD"/>
    <w:rsid w:val="00074525"/>
    <w:rsid w:val="00075B3B"/>
    <w:rsid w:val="00085F65"/>
    <w:rsid w:val="000866F8"/>
    <w:rsid w:val="00090487"/>
    <w:rsid w:val="00091FD1"/>
    <w:rsid w:val="0009204D"/>
    <w:rsid w:val="00092F37"/>
    <w:rsid w:val="0009377E"/>
    <w:rsid w:val="00093824"/>
    <w:rsid w:val="0009726D"/>
    <w:rsid w:val="00097C27"/>
    <w:rsid w:val="000A01D9"/>
    <w:rsid w:val="000A08B0"/>
    <w:rsid w:val="000A3077"/>
    <w:rsid w:val="000A5A4B"/>
    <w:rsid w:val="000B0B3F"/>
    <w:rsid w:val="000B4041"/>
    <w:rsid w:val="000B448F"/>
    <w:rsid w:val="000B70AA"/>
    <w:rsid w:val="000B753D"/>
    <w:rsid w:val="000B7DC0"/>
    <w:rsid w:val="000C04E6"/>
    <w:rsid w:val="000C059A"/>
    <w:rsid w:val="000C072E"/>
    <w:rsid w:val="000C4A8E"/>
    <w:rsid w:val="000C4B58"/>
    <w:rsid w:val="000C5D85"/>
    <w:rsid w:val="000C7E5F"/>
    <w:rsid w:val="000D082E"/>
    <w:rsid w:val="000D5026"/>
    <w:rsid w:val="000D5173"/>
    <w:rsid w:val="000E66F8"/>
    <w:rsid w:val="000E7395"/>
    <w:rsid w:val="000E7DA2"/>
    <w:rsid w:val="000E7DE6"/>
    <w:rsid w:val="000F0076"/>
    <w:rsid w:val="000F1708"/>
    <w:rsid w:val="000F2C87"/>
    <w:rsid w:val="000F32C7"/>
    <w:rsid w:val="000F65A1"/>
    <w:rsid w:val="000F7707"/>
    <w:rsid w:val="00103042"/>
    <w:rsid w:val="0010315A"/>
    <w:rsid w:val="001035A1"/>
    <w:rsid w:val="0010616C"/>
    <w:rsid w:val="0010760E"/>
    <w:rsid w:val="001101A0"/>
    <w:rsid w:val="001167D6"/>
    <w:rsid w:val="00116F94"/>
    <w:rsid w:val="00117673"/>
    <w:rsid w:val="00117B1D"/>
    <w:rsid w:val="00120829"/>
    <w:rsid w:val="00121CE3"/>
    <w:rsid w:val="00123A14"/>
    <w:rsid w:val="00124D4C"/>
    <w:rsid w:val="00126215"/>
    <w:rsid w:val="001264DF"/>
    <w:rsid w:val="0013068D"/>
    <w:rsid w:val="00130E3C"/>
    <w:rsid w:val="00131B1C"/>
    <w:rsid w:val="00131B38"/>
    <w:rsid w:val="00132C0A"/>
    <w:rsid w:val="00132DC8"/>
    <w:rsid w:val="001343F0"/>
    <w:rsid w:val="001349AB"/>
    <w:rsid w:val="00134CDB"/>
    <w:rsid w:val="00136575"/>
    <w:rsid w:val="001369D1"/>
    <w:rsid w:val="00141E68"/>
    <w:rsid w:val="00142384"/>
    <w:rsid w:val="00143497"/>
    <w:rsid w:val="00146067"/>
    <w:rsid w:val="00146577"/>
    <w:rsid w:val="00146DF4"/>
    <w:rsid w:val="0015006C"/>
    <w:rsid w:val="00150400"/>
    <w:rsid w:val="00150A53"/>
    <w:rsid w:val="00151ADD"/>
    <w:rsid w:val="00152A8A"/>
    <w:rsid w:val="00152BBE"/>
    <w:rsid w:val="0015348D"/>
    <w:rsid w:val="00155A11"/>
    <w:rsid w:val="00161F50"/>
    <w:rsid w:val="001620F1"/>
    <w:rsid w:val="0016778D"/>
    <w:rsid w:val="00172768"/>
    <w:rsid w:val="00172B15"/>
    <w:rsid w:val="001741C5"/>
    <w:rsid w:val="00176724"/>
    <w:rsid w:val="00177D25"/>
    <w:rsid w:val="00180E6F"/>
    <w:rsid w:val="0018263E"/>
    <w:rsid w:val="00185525"/>
    <w:rsid w:val="00186B90"/>
    <w:rsid w:val="001900A1"/>
    <w:rsid w:val="0019086F"/>
    <w:rsid w:val="001913D0"/>
    <w:rsid w:val="00194181"/>
    <w:rsid w:val="001944F7"/>
    <w:rsid w:val="0019512B"/>
    <w:rsid w:val="00195C1F"/>
    <w:rsid w:val="0019617B"/>
    <w:rsid w:val="001A1288"/>
    <w:rsid w:val="001A34A8"/>
    <w:rsid w:val="001A3BF5"/>
    <w:rsid w:val="001B2711"/>
    <w:rsid w:val="001B37A0"/>
    <w:rsid w:val="001B6B74"/>
    <w:rsid w:val="001B75C1"/>
    <w:rsid w:val="001B76F5"/>
    <w:rsid w:val="001B7E31"/>
    <w:rsid w:val="001C11A3"/>
    <w:rsid w:val="001C6995"/>
    <w:rsid w:val="001D193E"/>
    <w:rsid w:val="001D1A3B"/>
    <w:rsid w:val="001D350A"/>
    <w:rsid w:val="001D3A17"/>
    <w:rsid w:val="001D5578"/>
    <w:rsid w:val="001D5D1E"/>
    <w:rsid w:val="001D7A04"/>
    <w:rsid w:val="001D7E9D"/>
    <w:rsid w:val="001E1558"/>
    <w:rsid w:val="001E27C2"/>
    <w:rsid w:val="001E3022"/>
    <w:rsid w:val="001F03C5"/>
    <w:rsid w:val="001F0B9B"/>
    <w:rsid w:val="001F1744"/>
    <w:rsid w:val="001F286B"/>
    <w:rsid w:val="001F2E61"/>
    <w:rsid w:val="001F38C0"/>
    <w:rsid w:val="001F49AB"/>
    <w:rsid w:val="002004D2"/>
    <w:rsid w:val="002021EF"/>
    <w:rsid w:val="002027DF"/>
    <w:rsid w:val="00206D6C"/>
    <w:rsid w:val="0021166C"/>
    <w:rsid w:val="0021196B"/>
    <w:rsid w:val="0021428A"/>
    <w:rsid w:val="00214565"/>
    <w:rsid w:val="002150D4"/>
    <w:rsid w:val="00215AD2"/>
    <w:rsid w:val="0022035D"/>
    <w:rsid w:val="00222A35"/>
    <w:rsid w:val="00223E1D"/>
    <w:rsid w:val="00226F80"/>
    <w:rsid w:val="00227842"/>
    <w:rsid w:val="00230299"/>
    <w:rsid w:val="00230A08"/>
    <w:rsid w:val="00230A86"/>
    <w:rsid w:val="00232617"/>
    <w:rsid w:val="00232935"/>
    <w:rsid w:val="00235BF7"/>
    <w:rsid w:val="002465AB"/>
    <w:rsid w:val="00246BBA"/>
    <w:rsid w:val="00253449"/>
    <w:rsid w:val="002650D7"/>
    <w:rsid w:val="00265E7A"/>
    <w:rsid w:val="002664DD"/>
    <w:rsid w:val="00274899"/>
    <w:rsid w:val="00275CD3"/>
    <w:rsid w:val="002771A2"/>
    <w:rsid w:val="00277F4C"/>
    <w:rsid w:val="002814D2"/>
    <w:rsid w:val="00283647"/>
    <w:rsid w:val="0028392F"/>
    <w:rsid w:val="0028523A"/>
    <w:rsid w:val="002856BE"/>
    <w:rsid w:val="00290248"/>
    <w:rsid w:val="00294303"/>
    <w:rsid w:val="00294397"/>
    <w:rsid w:val="00296603"/>
    <w:rsid w:val="002A04B9"/>
    <w:rsid w:val="002A078C"/>
    <w:rsid w:val="002A1158"/>
    <w:rsid w:val="002A4F12"/>
    <w:rsid w:val="002A5CDE"/>
    <w:rsid w:val="002B1246"/>
    <w:rsid w:val="002B5A69"/>
    <w:rsid w:val="002C0D5E"/>
    <w:rsid w:val="002C40E6"/>
    <w:rsid w:val="002C45FC"/>
    <w:rsid w:val="002C5ABF"/>
    <w:rsid w:val="002D027A"/>
    <w:rsid w:val="002D2C90"/>
    <w:rsid w:val="002D301E"/>
    <w:rsid w:val="002D4475"/>
    <w:rsid w:val="002D4CFA"/>
    <w:rsid w:val="002D57A9"/>
    <w:rsid w:val="002D67DE"/>
    <w:rsid w:val="002E16FC"/>
    <w:rsid w:val="002E245A"/>
    <w:rsid w:val="002F2061"/>
    <w:rsid w:val="002F2114"/>
    <w:rsid w:val="002F2DF6"/>
    <w:rsid w:val="002F39A7"/>
    <w:rsid w:val="002F433D"/>
    <w:rsid w:val="002F573F"/>
    <w:rsid w:val="002F58A5"/>
    <w:rsid w:val="002F5D4B"/>
    <w:rsid w:val="002F66FF"/>
    <w:rsid w:val="003000E6"/>
    <w:rsid w:val="00301397"/>
    <w:rsid w:val="00302699"/>
    <w:rsid w:val="00303554"/>
    <w:rsid w:val="003035CF"/>
    <w:rsid w:val="00303C86"/>
    <w:rsid w:val="00304449"/>
    <w:rsid w:val="00304E3F"/>
    <w:rsid w:val="00305323"/>
    <w:rsid w:val="00305CD1"/>
    <w:rsid w:val="003063C5"/>
    <w:rsid w:val="00310B29"/>
    <w:rsid w:val="003130E0"/>
    <w:rsid w:val="0032182E"/>
    <w:rsid w:val="00326277"/>
    <w:rsid w:val="00327D55"/>
    <w:rsid w:val="003300E5"/>
    <w:rsid w:val="00330881"/>
    <w:rsid w:val="00330F40"/>
    <w:rsid w:val="00331F8C"/>
    <w:rsid w:val="0033277F"/>
    <w:rsid w:val="00334B43"/>
    <w:rsid w:val="003359F0"/>
    <w:rsid w:val="00337FA6"/>
    <w:rsid w:val="00341167"/>
    <w:rsid w:val="00345016"/>
    <w:rsid w:val="0034792E"/>
    <w:rsid w:val="0035048B"/>
    <w:rsid w:val="00350F31"/>
    <w:rsid w:val="003512D4"/>
    <w:rsid w:val="003513C5"/>
    <w:rsid w:val="00351640"/>
    <w:rsid w:val="0035275D"/>
    <w:rsid w:val="00352AFD"/>
    <w:rsid w:val="0035305C"/>
    <w:rsid w:val="0035479D"/>
    <w:rsid w:val="003552F5"/>
    <w:rsid w:val="00355D0F"/>
    <w:rsid w:val="0035686F"/>
    <w:rsid w:val="00360C2F"/>
    <w:rsid w:val="00362CF2"/>
    <w:rsid w:val="00363F3E"/>
    <w:rsid w:val="003653D0"/>
    <w:rsid w:val="0036611D"/>
    <w:rsid w:val="00366828"/>
    <w:rsid w:val="00371169"/>
    <w:rsid w:val="00371AF7"/>
    <w:rsid w:val="003731BC"/>
    <w:rsid w:val="0037329E"/>
    <w:rsid w:val="00380CC2"/>
    <w:rsid w:val="0038108D"/>
    <w:rsid w:val="00383BA6"/>
    <w:rsid w:val="003853A6"/>
    <w:rsid w:val="00392283"/>
    <w:rsid w:val="00392959"/>
    <w:rsid w:val="00393D0D"/>
    <w:rsid w:val="003966CE"/>
    <w:rsid w:val="003A08C0"/>
    <w:rsid w:val="003A099C"/>
    <w:rsid w:val="003A2A39"/>
    <w:rsid w:val="003A4584"/>
    <w:rsid w:val="003A482E"/>
    <w:rsid w:val="003A4830"/>
    <w:rsid w:val="003A7FEA"/>
    <w:rsid w:val="003B010B"/>
    <w:rsid w:val="003B0BC2"/>
    <w:rsid w:val="003B4941"/>
    <w:rsid w:val="003B53C5"/>
    <w:rsid w:val="003B59F9"/>
    <w:rsid w:val="003B7352"/>
    <w:rsid w:val="003C0F0B"/>
    <w:rsid w:val="003C2153"/>
    <w:rsid w:val="003C3033"/>
    <w:rsid w:val="003C5251"/>
    <w:rsid w:val="003C72BE"/>
    <w:rsid w:val="003C75B3"/>
    <w:rsid w:val="003D08BA"/>
    <w:rsid w:val="003D34F7"/>
    <w:rsid w:val="003D350F"/>
    <w:rsid w:val="003D58AE"/>
    <w:rsid w:val="003D7BDE"/>
    <w:rsid w:val="003E041C"/>
    <w:rsid w:val="003E0D97"/>
    <w:rsid w:val="003E1FFA"/>
    <w:rsid w:val="003E2D5B"/>
    <w:rsid w:val="003E345F"/>
    <w:rsid w:val="003E4A02"/>
    <w:rsid w:val="003E4F85"/>
    <w:rsid w:val="003E5BA4"/>
    <w:rsid w:val="003F1765"/>
    <w:rsid w:val="003F2AE8"/>
    <w:rsid w:val="003F3631"/>
    <w:rsid w:val="003F41BB"/>
    <w:rsid w:val="003F4C37"/>
    <w:rsid w:val="003F54AE"/>
    <w:rsid w:val="003F5FFF"/>
    <w:rsid w:val="003F7575"/>
    <w:rsid w:val="003F76FA"/>
    <w:rsid w:val="004004F4"/>
    <w:rsid w:val="004012D3"/>
    <w:rsid w:val="0040170D"/>
    <w:rsid w:val="00401F4B"/>
    <w:rsid w:val="00402CAC"/>
    <w:rsid w:val="00403A11"/>
    <w:rsid w:val="00403E19"/>
    <w:rsid w:val="00404549"/>
    <w:rsid w:val="0040598C"/>
    <w:rsid w:val="00405BD0"/>
    <w:rsid w:val="00405EBC"/>
    <w:rsid w:val="00406F1C"/>
    <w:rsid w:val="004105EB"/>
    <w:rsid w:val="0041133E"/>
    <w:rsid w:val="00412553"/>
    <w:rsid w:val="00412F5E"/>
    <w:rsid w:val="0041317F"/>
    <w:rsid w:val="00417B0E"/>
    <w:rsid w:val="00423539"/>
    <w:rsid w:val="00424E1E"/>
    <w:rsid w:val="004270E1"/>
    <w:rsid w:val="00427185"/>
    <w:rsid w:val="00427779"/>
    <w:rsid w:val="00430298"/>
    <w:rsid w:val="0043173A"/>
    <w:rsid w:val="00434B2C"/>
    <w:rsid w:val="00434D3A"/>
    <w:rsid w:val="00437AC6"/>
    <w:rsid w:val="00440E77"/>
    <w:rsid w:val="004419E5"/>
    <w:rsid w:val="00442AF6"/>
    <w:rsid w:val="0044350D"/>
    <w:rsid w:val="004440E3"/>
    <w:rsid w:val="00451477"/>
    <w:rsid w:val="00452586"/>
    <w:rsid w:val="004531F7"/>
    <w:rsid w:val="004551E6"/>
    <w:rsid w:val="00460F0E"/>
    <w:rsid w:val="00460F9E"/>
    <w:rsid w:val="00462B2A"/>
    <w:rsid w:val="00465841"/>
    <w:rsid w:val="00467D63"/>
    <w:rsid w:val="004727A2"/>
    <w:rsid w:val="0047619B"/>
    <w:rsid w:val="00477D67"/>
    <w:rsid w:val="00484A10"/>
    <w:rsid w:val="004850EE"/>
    <w:rsid w:val="00485490"/>
    <w:rsid w:val="00485850"/>
    <w:rsid w:val="00491419"/>
    <w:rsid w:val="00493074"/>
    <w:rsid w:val="0049314D"/>
    <w:rsid w:val="00493C47"/>
    <w:rsid w:val="00494DFF"/>
    <w:rsid w:val="00494FD1"/>
    <w:rsid w:val="00495B60"/>
    <w:rsid w:val="00496A62"/>
    <w:rsid w:val="004A354B"/>
    <w:rsid w:val="004A359E"/>
    <w:rsid w:val="004A3A25"/>
    <w:rsid w:val="004A42E9"/>
    <w:rsid w:val="004A4AD2"/>
    <w:rsid w:val="004A7EDB"/>
    <w:rsid w:val="004B1CA5"/>
    <w:rsid w:val="004B35AB"/>
    <w:rsid w:val="004B54A4"/>
    <w:rsid w:val="004B7BBD"/>
    <w:rsid w:val="004C02BF"/>
    <w:rsid w:val="004C4EAC"/>
    <w:rsid w:val="004C6B4F"/>
    <w:rsid w:val="004D230E"/>
    <w:rsid w:val="004D27CA"/>
    <w:rsid w:val="004D2CBB"/>
    <w:rsid w:val="004D31DE"/>
    <w:rsid w:val="004D3273"/>
    <w:rsid w:val="004D4F1C"/>
    <w:rsid w:val="004D562A"/>
    <w:rsid w:val="004D59FD"/>
    <w:rsid w:val="004D5C00"/>
    <w:rsid w:val="004E1B1B"/>
    <w:rsid w:val="004E24A0"/>
    <w:rsid w:val="004E45E5"/>
    <w:rsid w:val="004E5373"/>
    <w:rsid w:val="004E6225"/>
    <w:rsid w:val="004E75E8"/>
    <w:rsid w:val="004F11B4"/>
    <w:rsid w:val="004F2C25"/>
    <w:rsid w:val="004F4B1B"/>
    <w:rsid w:val="004F706A"/>
    <w:rsid w:val="00502706"/>
    <w:rsid w:val="00505B6F"/>
    <w:rsid w:val="005061FF"/>
    <w:rsid w:val="00507580"/>
    <w:rsid w:val="00512B0C"/>
    <w:rsid w:val="005160BF"/>
    <w:rsid w:val="00516208"/>
    <w:rsid w:val="00516B98"/>
    <w:rsid w:val="00516F85"/>
    <w:rsid w:val="00521A9B"/>
    <w:rsid w:val="0052240B"/>
    <w:rsid w:val="00525001"/>
    <w:rsid w:val="005273C6"/>
    <w:rsid w:val="00530315"/>
    <w:rsid w:val="00531CBB"/>
    <w:rsid w:val="00531DD3"/>
    <w:rsid w:val="00531E69"/>
    <w:rsid w:val="005347D8"/>
    <w:rsid w:val="00542807"/>
    <w:rsid w:val="005447C6"/>
    <w:rsid w:val="00544A93"/>
    <w:rsid w:val="0055002C"/>
    <w:rsid w:val="00552C94"/>
    <w:rsid w:val="00555065"/>
    <w:rsid w:val="005553F8"/>
    <w:rsid w:val="005570F6"/>
    <w:rsid w:val="00560172"/>
    <w:rsid w:val="005633C2"/>
    <w:rsid w:val="005648F0"/>
    <w:rsid w:val="005649D0"/>
    <w:rsid w:val="00567F02"/>
    <w:rsid w:val="0057007E"/>
    <w:rsid w:val="0057074D"/>
    <w:rsid w:val="00573206"/>
    <w:rsid w:val="0057392B"/>
    <w:rsid w:val="00582F3F"/>
    <w:rsid w:val="00587943"/>
    <w:rsid w:val="005901BF"/>
    <w:rsid w:val="00591ECD"/>
    <w:rsid w:val="00592159"/>
    <w:rsid w:val="00592A57"/>
    <w:rsid w:val="00594538"/>
    <w:rsid w:val="00595BD1"/>
    <w:rsid w:val="005A0626"/>
    <w:rsid w:val="005A13DD"/>
    <w:rsid w:val="005A14EB"/>
    <w:rsid w:val="005A26B6"/>
    <w:rsid w:val="005A27BE"/>
    <w:rsid w:val="005A2EFC"/>
    <w:rsid w:val="005A4A96"/>
    <w:rsid w:val="005A61F4"/>
    <w:rsid w:val="005A76E6"/>
    <w:rsid w:val="005B0967"/>
    <w:rsid w:val="005B19EA"/>
    <w:rsid w:val="005B394D"/>
    <w:rsid w:val="005B6922"/>
    <w:rsid w:val="005B6BA6"/>
    <w:rsid w:val="005B7F06"/>
    <w:rsid w:val="005C00ED"/>
    <w:rsid w:val="005C0237"/>
    <w:rsid w:val="005C1A82"/>
    <w:rsid w:val="005C66FA"/>
    <w:rsid w:val="005C68B8"/>
    <w:rsid w:val="005D1E43"/>
    <w:rsid w:val="005D4E3F"/>
    <w:rsid w:val="005D5931"/>
    <w:rsid w:val="005E0C10"/>
    <w:rsid w:val="005E14CE"/>
    <w:rsid w:val="005E2612"/>
    <w:rsid w:val="005E324C"/>
    <w:rsid w:val="005E38A8"/>
    <w:rsid w:val="005E591D"/>
    <w:rsid w:val="005F30AC"/>
    <w:rsid w:val="005F4260"/>
    <w:rsid w:val="005F6474"/>
    <w:rsid w:val="006016A3"/>
    <w:rsid w:val="00602369"/>
    <w:rsid w:val="006032B4"/>
    <w:rsid w:val="00604175"/>
    <w:rsid w:val="0060565F"/>
    <w:rsid w:val="006062A0"/>
    <w:rsid w:val="00606A81"/>
    <w:rsid w:val="00610759"/>
    <w:rsid w:val="00611525"/>
    <w:rsid w:val="0061184C"/>
    <w:rsid w:val="0061517A"/>
    <w:rsid w:val="00616173"/>
    <w:rsid w:val="00616AF0"/>
    <w:rsid w:val="00617B9A"/>
    <w:rsid w:val="00617E53"/>
    <w:rsid w:val="00620AB0"/>
    <w:rsid w:val="0062280C"/>
    <w:rsid w:val="00624B18"/>
    <w:rsid w:val="00634132"/>
    <w:rsid w:val="00635307"/>
    <w:rsid w:val="00636A52"/>
    <w:rsid w:val="00637EC4"/>
    <w:rsid w:val="00640D6A"/>
    <w:rsid w:val="00643F60"/>
    <w:rsid w:val="00645631"/>
    <w:rsid w:val="00646042"/>
    <w:rsid w:val="006506E2"/>
    <w:rsid w:val="006514A3"/>
    <w:rsid w:val="00652E64"/>
    <w:rsid w:val="00653D16"/>
    <w:rsid w:val="006557B8"/>
    <w:rsid w:val="0066135B"/>
    <w:rsid w:val="00661E8A"/>
    <w:rsid w:val="00662D8B"/>
    <w:rsid w:val="00665125"/>
    <w:rsid w:val="006666B1"/>
    <w:rsid w:val="00670E32"/>
    <w:rsid w:val="006714BC"/>
    <w:rsid w:val="006720F7"/>
    <w:rsid w:val="00672181"/>
    <w:rsid w:val="006723F6"/>
    <w:rsid w:val="006725F2"/>
    <w:rsid w:val="00672795"/>
    <w:rsid w:val="006753FC"/>
    <w:rsid w:val="0067608C"/>
    <w:rsid w:val="006841FA"/>
    <w:rsid w:val="00685199"/>
    <w:rsid w:val="00685B67"/>
    <w:rsid w:val="00687F39"/>
    <w:rsid w:val="00690F4D"/>
    <w:rsid w:val="00691535"/>
    <w:rsid w:val="006915EA"/>
    <w:rsid w:val="0069579C"/>
    <w:rsid w:val="00695D42"/>
    <w:rsid w:val="00695DA3"/>
    <w:rsid w:val="00696A19"/>
    <w:rsid w:val="00696AEF"/>
    <w:rsid w:val="0069780C"/>
    <w:rsid w:val="006A02AB"/>
    <w:rsid w:val="006A1710"/>
    <w:rsid w:val="006A1F26"/>
    <w:rsid w:val="006A2CA6"/>
    <w:rsid w:val="006A6D23"/>
    <w:rsid w:val="006A7D92"/>
    <w:rsid w:val="006B10BC"/>
    <w:rsid w:val="006B14E3"/>
    <w:rsid w:val="006B1CDD"/>
    <w:rsid w:val="006B22A6"/>
    <w:rsid w:val="006B2536"/>
    <w:rsid w:val="006B3F25"/>
    <w:rsid w:val="006B5857"/>
    <w:rsid w:val="006B6382"/>
    <w:rsid w:val="006B7270"/>
    <w:rsid w:val="006B7B92"/>
    <w:rsid w:val="006C398B"/>
    <w:rsid w:val="006C3ECB"/>
    <w:rsid w:val="006C52FE"/>
    <w:rsid w:val="006C7F2F"/>
    <w:rsid w:val="006D1498"/>
    <w:rsid w:val="006D1DFB"/>
    <w:rsid w:val="006D4703"/>
    <w:rsid w:val="006D5623"/>
    <w:rsid w:val="006D567A"/>
    <w:rsid w:val="006E04F3"/>
    <w:rsid w:val="006E497E"/>
    <w:rsid w:val="006E4CDB"/>
    <w:rsid w:val="006E643F"/>
    <w:rsid w:val="006F0BBB"/>
    <w:rsid w:val="006F4600"/>
    <w:rsid w:val="006F53A7"/>
    <w:rsid w:val="00700497"/>
    <w:rsid w:val="00700E05"/>
    <w:rsid w:val="007035AF"/>
    <w:rsid w:val="007039A0"/>
    <w:rsid w:val="00711234"/>
    <w:rsid w:val="00713AE9"/>
    <w:rsid w:val="00713D10"/>
    <w:rsid w:val="007144F9"/>
    <w:rsid w:val="00714E91"/>
    <w:rsid w:val="00715D92"/>
    <w:rsid w:val="007172AE"/>
    <w:rsid w:val="007216FC"/>
    <w:rsid w:val="007218F3"/>
    <w:rsid w:val="00721E84"/>
    <w:rsid w:val="007327C4"/>
    <w:rsid w:val="007335C9"/>
    <w:rsid w:val="007343B0"/>
    <w:rsid w:val="007379C9"/>
    <w:rsid w:val="00747900"/>
    <w:rsid w:val="00747C30"/>
    <w:rsid w:val="007522EA"/>
    <w:rsid w:val="00752C0B"/>
    <w:rsid w:val="007559BB"/>
    <w:rsid w:val="00756AD9"/>
    <w:rsid w:val="00762EFF"/>
    <w:rsid w:val="00763012"/>
    <w:rsid w:val="007641F9"/>
    <w:rsid w:val="007647B4"/>
    <w:rsid w:val="00766F9F"/>
    <w:rsid w:val="00772221"/>
    <w:rsid w:val="0077484A"/>
    <w:rsid w:val="00774F12"/>
    <w:rsid w:val="00776426"/>
    <w:rsid w:val="00776B54"/>
    <w:rsid w:val="007778D3"/>
    <w:rsid w:val="00777F73"/>
    <w:rsid w:val="0078158D"/>
    <w:rsid w:val="00781A2F"/>
    <w:rsid w:val="007823F4"/>
    <w:rsid w:val="007839B5"/>
    <w:rsid w:val="007855E2"/>
    <w:rsid w:val="007900DD"/>
    <w:rsid w:val="007906A5"/>
    <w:rsid w:val="00790D7A"/>
    <w:rsid w:val="00792F47"/>
    <w:rsid w:val="0079403E"/>
    <w:rsid w:val="00797D04"/>
    <w:rsid w:val="007A1785"/>
    <w:rsid w:val="007A2389"/>
    <w:rsid w:val="007A280F"/>
    <w:rsid w:val="007A544F"/>
    <w:rsid w:val="007A7D1A"/>
    <w:rsid w:val="007B2680"/>
    <w:rsid w:val="007B2AC8"/>
    <w:rsid w:val="007B4960"/>
    <w:rsid w:val="007B4DF8"/>
    <w:rsid w:val="007B5069"/>
    <w:rsid w:val="007C0FFE"/>
    <w:rsid w:val="007C12CD"/>
    <w:rsid w:val="007C1E73"/>
    <w:rsid w:val="007C36BA"/>
    <w:rsid w:val="007C477D"/>
    <w:rsid w:val="007C4F9E"/>
    <w:rsid w:val="007D094C"/>
    <w:rsid w:val="007D1ABD"/>
    <w:rsid w:val="007D23BC"/>
    <w:rsid w:val="007D339B"/>
    <w:rsid w:val="007D45C4"/>
    <w:rsid w:val="007D4A0F"/>
    <w:rsid w:val="007E0FEF"/>
    <w:rsid w:val="007E199B"/>
    <w:rsid w:val="007E321C"/>
    <w:rsid w:val="007E4713"/>
    <w:rsid w:val="007E4CB0"/>
    <w:rsid w:val="007E571E"/>
    <w:rsid w:val="007F0411"/>
    <w:rsid w:val="007F0B68"/>
    <w:rsid w:val="007F0F2A"/>
    <w:rsid w:val="007F17B8"/>
    <w:rsid w:val="007F19B6"/>
    <w:rsid w:val="007F2463"/>
    <w:rsid w:val="007F3175"/>
    <w:rsid w:val="007F4B8E"/>
    <w:rsid w:val="007F4E5C"/>
    <w:rsid w:val="007F5429"/>
    <w:rsid w:val="007F750E"/>
    <w:rsid w:val="0080070C"/>
    <w:rsid w:val="00802366"/>
    <w:rsid w:val="0080410C"/>
    <w:rsid w:val="00804E71"/>
    <w:rsid w:val="008050DE"/>
    <w:rsid w:val="00806022"/>
    <w:rsid w:val="00806B00"/>
    <w:rsid w:val="00810AF6"/>
    <w:rsid w:val="0081170C"/>
    <w:rsid w:val="008147F1"/>
    <w:rsid w:val="0081536A"/>
    <w:rsid w:val="008156CA"/>
    <w:rsid w:val="00821448"/>
    <w:rsid w:val="00824DC2"/>
    <w:rsid w:val="008305B4"/>
    <w:rsid w:val="00831371"/>
    <w:rsid w:val="008317F7"/>
    <w:rsid w:val="00834853"/>
    <w:rsid w:val="00835331"/>
    <w:rsid w:val="00835429"/>
    <w:rsid w:val="00836A5D"/>
    <w:rsid w:val="0083716D"/>
    <w:rsid w:val="00840252"/>
    <w:rsid w:val="008413A3"/>
    <w:rsid w:val="00844871"/>
    <w:rsid w:val="008450AA"/>
    <w:rsid w:val="008452D0"/>
    <w:rsid w:val="008500D7"/>
    <w:rsid w:val="00853D96"/>
    <w:rsid w:val="0085563C"/>
    <w:rsid w:val="00855A5F"/>
    <w:rsid w:val="008565E2"/>
    <w:rsid w:val="00857CC6"/>
    <w:rsid w:val="0086361A"/>
    <w:rsid w:val="00864287"/>
    <w:rsid w:val="008705FB"/>
    <w:rsid w:val="00872704"/>
    <w:rsid w:val="008727E8"/>
    <w:rsid w:val="00873DB3"/>
    <w:rsid w:val="0087407F"/>
    <w:rsid w:val="008741E1"/>
    <w:rsid w:val="008766CF"/>
    <w:rsid w:val="00876E61"/>
    <w:rsid w:val="00877C4E"/>
    <w:rsid w:val="00880428"/>
    <w:rsid w:val="00881264"/>
    <w:rsid w:val="0088464C"/>
    <w:rsid w:val="008847F8"/>
    <w:rsid w:val="0088523D"/>
    <w:rsid w:val="008855B3"/>
    <w:rsid w:val="00885E2E"/>
    <w:rsid w:val="00885F8E"/>
    <w:rsid w:val="00886F95"/>
    <w:rsid w:val="008872E7"/>
    <w:rsid w:val="008915B6"/>
    <w:rsid w:val="008928E3"/>
    <w:rsid w:val="00893744"/>
    <w:rsid w:val="0089460A"/>
    <w:rsid w:val="008954FC"/>
    <w:rsid w:val="008A03ED"/>
    <w:rsid w:val="008A0886"/>
    <w:rsid w:val="008A2369"/>
    <w:rsid w:val="008A24B0"/>
    <w:rsid w:val="008A4219"/>
    <w:rsid w:val="008A5640"/>
    <w:rsid w:val="008A5D14"/>
    <w:rsid w:val="008A5F45"/>
    <w:rsid w:val="008B314F"/>
    <w:rsid w:val="008C22E7"/>
    <w:rsid w:val="008C34C8"/>
    <w:rsid w:val="008C5C19"/>
    <w:rsid w:val="008D06BD"/>
    <w:rsid w:val="008D27F4"/>
    <w:rsid w:val="008D6825"/>
    <w:rsid w:val="008E19CF"/>
    <w:rsid w:val="008E2780"/>
    <w:rsid w:val="008E2B70"/>
    <w:rsid w:val="008E2ECD"/>
    <w:rsid w:val="008E3919"/>
    <w:rsid w:val="008E5CB0"/>
    <w:rsid w:val="008E7023"/>
    <w:rsid w:val="008E71F9"/>
    <w:rsid w:val="008F10A6"/>
    <w:rsid w:val="008F155B"/>
    <w:rsid w:val="008F266E"/>
    <w:rsid w:val="008F2A8B"/>
    <w:rsid w:val="008F4053"/>
    <w:rsid w:val="008F5AE0"/>
    <w:rsid w:val="008F5B27"/>
    <w:rsid w:val="00900F65"/>
    <w:rsid w:val="00902465"/>
    <w:rsid w:val="0090459D"/>
    <w:rsid w:val="00905EB3"/>
    <w:rsid w:val="00906547"/>
    <w:rsid w:val="009065E7"/>
    <w:rsid w:val="0090671D"/>
    <w:rsid w:val="00910C5E"/>
    <w:rsid w:val="00910CC9"/>
    <w:rsid w:val="00911E37"/>
    <w:rsid w:val="00911EFA"/>
    <w:rsid w:val="0091343B"/>
    <w:rsid w:val="009148CB"/>
    <w:rsid w:val="0091516F"/>
    <w:rsid w:val="009159B5"/>
    <w:rsid w:val="00917FC7"/>
    <w:rsid w:val="0092040E"/>
    <w:rsid w:val="00920B33"/>
    <w:rsid w:val="00923E6B"/>
    <w:rsid w:val="0092644C"/>
    <w:rsid w:val="0093040A"/>
    <w:rsid w:val="00935A95"/>
    <w:rsid w:val="00935C0E"/>
    <w:rsid w:val="009360AC"/>
    <w:rsid w:val="00943B12"/>
    <w:rsid w:val="00943E11"/>
    <w:rsid w:val="00954AF4"/>
    <w:rsid w:val="00954F35"/>
    <w:rsid w:val="009567D8"/>
    <w:rsid w:val="00956C42"/>
    <w:rsid w:val="00957816"/>
    <w:rsid w:val="00957AB4"/>
    <w:rsid w:val="00960E28"/>
    <w:rsid w:val="0097248A"/>
    <w:rsid w:val="00972782"/>
    <w:rsid w:val="009734B4"/>
    <w:rsid w:val="009757B9"/>
    <w:rsid w:val="009773A0"/>
    <w:rsid w:val="009774E4"/>
    <w:rsid w:val="009847C0"/>
    <w:rsid w:val="00984B17"/>
    <w:rsid w:val="00985176"/>
    <w:rsid w:val="00985605"/>
    <w:rsid w:val="00986395"/>
    <w:rsid w:val="00987348"/>
    <w:rsid w:val="00987507"/>
    <w:rsid w:val="00992915"/>
    <w:rsid w:val="009976EF"/>
    <w:rsid w:val="009A0665"/>
    <w:rsid w:val="009A0B1B"/>
    <w:rsid w:val="009A18FD"/>
    <w:rsid w:val="009A3426"/>
    <w:rsid w:val="009A45F5"/>
    <w:rsid w:val="009A4CC9"/>
    <w:rsid w:val="009A59DD"/>
    <w:rsid w:val="009A617E"/>
    <w:rsid w:val="009A62A9"/>
    <w:rsid w:val="009A6AC5"/>
    <w:rsid w:val="009B3AD6"/>
    <w:rsid w:val="009B4AF8"/>
    <w:rsid w:val="009C2AB7"/>
    <w:rsid w:val="009C3111"/>
    <w:rsid w:val="009C56EE"/>
    <w:rsid w:val="009C58B6"/>
    <w:rsid w:val="009C6EC5"/>
    <w:rsid w:val="009C73B7"/>
    <w:rsid w:val="009D3BF6"/>
    <w:rsid w:val="009D5FA9"/>
    <w:rsid w:val="009D7D91"/>
    <w:rsid w:val="009E256C"/>
    <w:rsid w:val="009E4335"/>
    <w:rsid w:val="009E4442"/>
    <w:rsid w:val="009E4C32"/>
    <w:rsid w:val="009E5388"/>
    <w:rsid w:val="009E7CAF"/>
    <w:rsid w:val="009F34C6"/>
    <w:rsid w:val="009F5DE0"/>
    <w:rsid w:val="009F6370"/>
    <w:rsid w:val="009F679B"/>
    <w:rsid w:val="009F6E76"/>
    <w:rsid w:val="00A0047A"/>
    <w:rsid w:val="00A01020"/>
    <w:rsid w:val="00A032E6"/>
    <w:rsid w:val="00A050E3"/>
    <w:rsid w:val="00A069A6"/>
    <w:rsid w:val="00A06A1D"/>
    <w:rsid w:val="00A07C3E"/>
    <w:rsid w:val="00A100F8"/>
    <w:rsid w:val="00A11296"/>
    <w:rsid w:val="00A11BB5"/>
    <w:rsid w:val="00A13A44"/>
    <w:rsid w:val="00A2028E"/>
    <w:rsid w:val="00A21C6D"/>
    <w:rsid w:val="00A228EA"/>
    <w:rsid w:val="00A248D0"/>
    <w:rsid w:val="00A249AA"/>
    <w:rsid w:val="00A24B32"/>
    <w:rsid w:val="00A25638"/>
    <w:rsid w:val="00A25AD3"/>
    <w:rsid w:val="00A26B75"/>
    <w:rsid w:val="00A270A5"/>
    <w:rsid w:val="00A31BBB"/>
    <w:rsid w:val="00A328D4"/>
    <w:rsid w:val="00A338D4"/>
    <w:rsid w:val="00A33B20"/>
    <w:rsid w:val="00A3528A"/>
    <w:rsid w:val="00A36B94"/>
    <w:rsid w:val="00A37034"/>
    <w:rsid w:val="00A37126"/>
    <w:rsid w:val="00A3722A"/>
    <w:rsid w:val="00A37EF5"/>
    <w:rsid w:val="00A405B2"/>
    <w:rsid w:val="00A40B9D"/>
    <w:rsid w:val="00A446BA"/>
    <w:rsid w:val="00A45F32"/>
    <w:rsid w:val="00A50B59"/>
    <w:rsid w:val="00A50F82"/>
    <w:rsid w:val="00A52D61"/>
    <w:rsid w:val="00A52FC7"/>
    <w:rsid w:val="00A55D8B"/>
    <w:rsid w:val="00A56BC4"/>
    <w:rsid w:val="00A61F6B"/>
    <w:rsid w:val="00A648A7"/>
    <w:rsid w:val="00A651BF"/>
    <w:rsid w:val="00A65EB8"/>
    <w:rsid w:val="00A6609E"/>
    <w:rsid w:val="00A71391"/>
    <w:rsid w:val="00A719B3"/>
    <w:rsid w:val="00A72AEB"/>
    <w:rsid w:val="00A74ECE"/>
    <w:rsid w:val="00A755F8"/>
    <w:rsid w:val="00A77099"/>
    <w:rsid w:val="00A771AE"/>
    <w:rsid w:val="00A77C1B"/>
    <w:rsid w:val="00A80DC9"/>
    <w:rsid w:val="00A845EB"/>
    <w:rsid w:val="00A84FDB"/>
    <w:rsid w:val="00A85009"/>
    <w:rsid w:val="00A864D0"/>
    <w:rsid w:val="00A9124F"/>
    <w:rsid w:val="00A912F3"/>
    <w:rsid w:val="00A91603"/>
    <w:rsid w:val="00A92A81"/>
    <w:rsid w:val="00A94163"/>
    <w:rsid w:val="00A954BC"/>
    <w:rsid w:val="00A964A5"/>
    <w:rsid w:val="00A96E09"/>
    <w:rsid w:val="00A971B8"/>
    <w:rsid w:val="00AA03E7"/>
    <w:rsid w:val="00AA0F2A"/>
    <w:rsid w:val="00AA22C9"/>
    <w:rsid w:val="00AA274C"/>
    <w:rsid w:val="00AA3FF3"/>
    <w:rsid w:val="00AB3581"/>
    <w:rsid w:val="00AB65E0"/>
    <w:rsid w:val="00AB6ABD"/>
    <w:rsid w:val="00AC082F"/>
    <w:rsid w:val="00AC11E7"/>
    <w:rsid w:val="00AC3819"/>
    <w:rsid w:val="00AD1648"/>
    <w:rsid w:val="00AD512E"/>
    <w:rsid w:val="00AE13CB"/>
    <w:rsid w:val="00AE31B2"/>
    <w:rsid w:val="00AE3BF6"/>
    <w:rsid w:val="00AF035F"/>
    <w:rsid w:val="00AF1C4B"/>
    <w:rsid w:val="00AF6E7B"/>
    <w:rsid w:val="00B00B6F"/>
    <w:rsid w:val="00B02FD8"/>
    <w:rsid w:val="00B0358B"/>
    <w:rsid w:val="00B04A3D"/>
    <w:rsid w:val="00B06535"/>
    <w:rsid w:val="00B10033"/>
    <w:rsid w:val="00B100C6"/>
    <w:rsid w:val="00B13141"/>
    <w:rsid w:val="00B1764E"/>
    <w:rsid w:val="00B20529"/>
    <w:rsid w:val="00B21387"/>
    <w:rsid w:val="00B216F0"/>
    <w:rsid w:val="00B21A45"/>
    <w:rsid w:val="00B22341"/>
    <w:rsid w:val="00B226BA"/>
    <w:rsid w:val="00B22824"/>
    <w:rsid w:val="00B246E6"/>
    <w:rsid w:val="00B24929"/>
    <w:rsid w:val="00B24AE6"/>
    <w:rsid w:val="00B270B7"/>
    <w:rsid w:val="00B27A7E"/>
    <w:rsid w:val="00B27ED7"/>
    <w:rsid w:val="00B30CCA"/>
    <w:rsid w:val="00B3246A"/>
    <w:rsid w:val="00B32EE9"/>
    <w:rsid w:val="00B34A9B"/>
    <w:rsid w:val="00B36E13"/>
    <w:rsid w:val="00B37BEB"/>
    <w:rsid w:val="00B42324"/>
    <w:rsid w:val="00B42B34"/>
    <w:rsid w:val="00B4310C"/>
    <w:rsid w:val="00B43D88"/>
    <w:rsid w:val="00B449BB"/>
    <w:rsid w:val="00B460A9"/>
    <w:rsid w:val="00B462BA"/>
    <w:rsid w:val="00B566D0"/>
    <w:rsid w:val="00B57307"/>
    <w:rsid w:val="00B6063B"/>
    <w:rsid w:val="00B61B7C"/>
    <w:rsid w:val="00B64BE4"/>
    <w:rsid w:val="00B67FDD"/>
    <w:rsid w:val="00B72FA3"/>
    <w:rsid w:val="00B73F4D"/>
    <w:rsid w:val="00B75F7F"/>
    <w:rsid w:val="00B85C78"/>
    <w:rsid w:val="00B85D29"/>
    <w:rsid w:val="00B90533"/>
    <w:rsid w:val="00B90F6C"/>
    <w:rsid w:val="00B9126E"/>
    <w:rsid w:val="00B94026"/>
    <w:rsid w:val="00B9763C"/>
    <w:rsid w:val="00BA29EF"/>
    <w:rsid w:val="00BA3FC4"/>
    <w:rsid w:val="00BB0012"/>
    <w:rsid w:val="00BB2B31"/>
    <w:rsid w:val="00BB44F4"/>
    <w:rsid w:val="00BB59BD"/>
    <w:rsid w:val="00BB6A23"/>
    <w:rsid w:val="00BB7B94"/>
    <w:rsid w:val="00BC0FE7"/>
    <w:rsid w:val="00BC15DC"/>
    <w:rsid w:val="00BC31DA"/>
    <w:rsid w:val="00BC438F"/>
    <w:rsid w:val="00BC4B17"/>
    <w:rsid w:val="00BC654B"/>
    <w:rsid w:val="00BC6FB1"/>
    <w:rsid w:val="00BD2126"/>
    <w:rsid w:val="00BD3F10"/>
    <w:rsid w:val="00BD5316"/>
    <w:rsid w:val="00BD5495"/>
    <w:rsid w:val="00BD5557"/>
    <w:rsid w:val="00BD5D13"/>
    <w:rsid w:val="00BD5FF2"/>
    <w:rsid w:val="00BD7A76"/>
    <w:rsid w:val="00BE0014"/>
    <w:rsid w:val="00BE3719"/>
    <w:rsid w:val="00BE3CCA"/>
    <w:rsid w:val="00BE6C10"/>
    <w:rsid w:val="00BE748A"/>
    <w:rsid w:val="00BF1B04"/>
    <w:rsid w:val="00BF6589"/>
    <w:rsid w:val="00BF6DDC"/>
    <w:rsid w:val="00C0289F"/>
    <w:rsid w:val="00C02CB2"/>
    <w:rsid w:val="00C02D67"/>
    <w:rsid w:val="00C05943"/>
    <w:rsid w:val="00C05F04"/>
    <w:rsid w:val="00C13BE5"/>
    <w:rsid w:val="00C153CB"/>
    <w:rsid w:val="00C15DC8"/>
    <w:rsid w:val="00C1705E"/>
    <w:rsid w:val="00C202A3"/>
    <w:rsid w:val="00C2097E"/>
    <w:rsid w:val="00C23355"/>
    <w:rsid w:val="00C33873"/>
    <w:rsid w:val="00C342B3"/>
    <w:rsid w:val="00C36316"/>
    <w:rsid w:val="00C40EE4"/>
    <w:rsid w:val="00C41C8E"/>
    <w:rsid w:val="00C46354"/>
    <w:rsid w:val="00C46C39"/>
    <w:rsid w:val="00C47376"/>
    <w:rsid w:val="00C475C1"/>
    <w:rsid w:val="00C51C73"/>
    <w:rsid w:val="00C52B49"/>
    <w:rsid w:val="00C55233"/>
    <w:rsid w:val="00C57122"/>
    <w:rsid w:val="00C60658"/>
    <w:rsid w:val="00C648CE"/>
    <w:rsid w:val="00C64E95"/>
    <w:rsid w:val="00C661DC"/>
    <w:rsid w:val="00C674F7"/>
    <w:rsid w:val="00C70702"/>
    <w:rsid w:val="00C7408A"/>
    <w:rsid w:val="00C75210"/>
    <w:rsid w:val="00C75D46"/>
    <w:rsid w:val="00C769E5"/>
    <w:rsid w:val="00C778F1"/>
    <w:rsid w:val="00C81463"/>
    <w:rsid w:val="00C822C4"/>
    <w:rsid w:val="00C82835"/>
    <w:rsid w:val="00C82899"/>
    <w:rsid w:val="00C86137"/>
    <w:rsid w:val="00C90979"/>
    <w:rsid w:val="00C933EC"/>
    <w:rsid w:val="00C96A98"/>
    <w:rsid w:val="00C97819"/>
    <w:rsid w:val="00CA285A"/>
    <w:rsid w:val="00CA2F1B"/>
    <w:rsid w:val="00CA3465"/>
    <w:rsid w:val="00CA4EF6"/>
    <w:rsid w:val="00CA6A69"/>
    <w:rsid w:val="00CA7163"/>
    <w:rsid w:val="00CA79BC"/>
    <w:rsid w:val="00CB0203"/>
    <w:rsid w:val="00CB20E9"/>
    <w:rsid w:val="00CB258B"/>
    <w:rsid w:val="00CB3248"/>
    <w:rsid w:val="00CB5E27"/>
    <w:rsid w:val="00CB75F6"/>
    <w:rsid w:val="00CB7BF9"/>
    <w:rsid w:val="00CC16B4"/>
    <w:rsid w:val="00CC1FBB"/>
    <w:rsid w:val="00CC37D3"/>
    <w:rsid w:val="00CC5AE1"/>
    <w:rsid w:val="00CC6114"/>
    <w:rsid w:val="00CD05BC"/>
    <w:rsid w:val="00CD093A"/>
    <w:rsid w:val="00CD2256"/>
    <w:rsid w:val="00CD26A8"/>
    <w:rsid w:val="00CD2DFE"/>
    <w:rsid w:val="00CD3E0C"/>
    <w:rsid w:val="00CD57BA"/>
    <w:rsid w:val="00CE0374"/>
    <w:rsid w:val="00CE0A2E"/>
    <w:rsid w:val="00CE1CEF"/>
    <w:rsid w:val="00CE345C"/>
    <w:rsid w:val="00CE3DFF"/>
    <w:rsid w:val="00CE42F5"/>
    <w:rsid w:val="00CE4EEA"/>
    <w:rsid w:val="00CE660F"/>
    <w:rsid w:val="00CE6B3A"/>
    <w:rsid w:val="00CE709E"/>
    <w:rsid w:val="00CE77ED"/>
    <w:rsid w:val="00CE7E8B"/>
    <w:rsid w:val="00CF0C8F"/>
    <w:rsid w:val="00CF22A2"/>
    <w:rsid w:val="00CF2684"/>
    <w:rsid w:val="00CF3CA4"/>
    <w:rsid w:val="00CF3E3D"/>
    <w:rsid w:val="00CF497C"/>
    <w:rsid w:val="00CF60F2"/>
    <w:rsid w:val="00D013E3"/>
    <w:rsid w:val="00D01BB0"/>
    <w:rsid w:val="00D0280D"/>
    <w:rsid w:val="00D03253"/>
    <w:rsid w:val="00D03F6B"/>
    <w:rsid w:val="00D04A2A"/>
    <w:rsid w:val="00D13BEA"/>
    <w:rsid w:val="00D13D73"/>
    <w:rsid w:val="00D152DE"/>
    <w:rsid w:val="00D15C65"/>
    <w:rsid w:val="00D15F7D"/>
    <w:rsid w:val="00D17FD1"/>
    <w:rsid w:val="00D20ED6"/>
    <w:rsid w:val="00D21645"/>
    <w:rsid w:val="00D222FF"/>
    <w:rsid w:val="00D26A0B"/>
    <w:rsid w:val="00D305F0"/>
    <w:rsid w:val="00D313B8"/>
    <w:rsid w:val="00D32D17"/>
    <w:rsid w:val="00D376C6"/>
    <w:rsid w:val="00D437F2"/>
    <w:rsid w:val="00D45731"/>
    <w:rsid w:val="00D47F3F"/>
    <w:rsid w:val="00D51617"/>
    <w:rsid w:val="00D52D98"/>
    <w:rsid w:val="00D53FDA"/>
    <w:rsid w:val="00D548F3"/>
    <w:rsid w:val="00D5796E"/>
    <w:rsid w:val="00D6039A"/>
    <w:rsid w:val="00D60F5F"/>
    <w:rsid w:val="00D6264C"/>
    <w:rsid w:val="00D62B77"/>
    <w:rsid w:val="00D637BD"/>
    <w:rsid w:val="00D6468C"/>
    <w:rsid w:val="00D64ABF"/>
    <w:rsid w:val="00D6594F"/>
    <w:rsid w:val="00D66077"/>
    <w:rsid w:val="00D70EFC"/>
    <w:rsid w:val="00D72EC3"/>
    <w:rsid w:val="00D73CAE"/>
    <w:rsid w:val="00D82F0E"/>
    <w:rsid w:val="00D83342"/>
    <w:rsid w:val="00D87FB1"/>
    <w:rsid w:val="00D93C30"/>
    <w:rsid w:val="00D93D43"/>
    <w:rsid w:val="00D96041"/>
    <w:rsid w:val="00DA0D9D"/>
    <w:rsid w:val="00DA1E3E"/>
    <w:rsid w:val="00DA2CC1"/>
    <w:rsid w:val="00DA3C48"/>
    <w:rsid w:val="00DA6278"/>
    <w:rsid w:val="00DA6669"/>
    <w:rsid w:val="00DA733D"/>
    <w:rsid w:val="00DB07C0"/>
    <w:rsid w:val="00DB197F"/>
    <w:rsid w:val="00DB57F8"/>
    <w:rsid w:val="00DB5C98"/>
    <w:rsid w:val="00DB62EC"/>
    <w:rsid w:val="00DB6674"/>
    <w:rsid w:val="00DB75B5"/>
    <w:rsid w:val="00DB7881"/>
    <w:rsid w:val="00DB7EB2"/>
    <w:rsid w:val="00DB7FDB"/>
    <w:rsid w:val="00DC02ED"/>
    <w:rsid w:val="00DC553B"/>
    <w:rsid w:val="00DC5D13"/>
    <w:rsid w:val="00DC6BF3"/>
    <w:rsid w:val="00DD042E"/>
    <w:rsid w:val="00DD10BF"/>
    <w:rsid w:val="00DD2F91"/>
    <w:rsid w:val="00DD7043"/>
    <w:rsid w:val="00DD7708"/>
    <w:rsid w:val="00DD7CD6"/>
    <w:rsid w:val="00DE0A87"/>
    <w:rsid w:val="00DE0F4F"/>
    <w:rsid w:val="00DE265B"/>
    <w:rsid w:val="00DE3033"/>
    <w:rsid w:val="00DE3CC2"/>
    <w:rsid w:val="00DE53FC"/>
    <w:rsid w:val="00DE5FDE"/>
    <w:rsid w:val="00DE6989"/>
    <w:rsid w:val="00DE6FE9"/>
    <w:rsid w:val="00DF2A83"/>
    <w:rsid w:val="00DF5C59"/>
    <w:rsid w:val="00DF5ECD"/>
    <w:rsid w:val="00DF640D"/>
    <w:rsid w:val="00E01E27"/>
    <w:rsid w:val="00E021B4"/>
    <w:rsid w:val="00E02214"/>
    <w:rsid w:val="00E02329"/>
    <w:rsid w:val="00E02507"/>
    <w:rsid w:val="00E07133"/>
    <w:rsid w:val="00E17203"/>
    <w:rsid w:val="00E17B40"/>
    <w:rsid w:val="00E24512"/>
    <w:rsid w:val="00E26F82"/>
    <w:rsid w:val="00E27144"/>
    <w:rsid w:val="00E3019A"/>
    <w:rsid w:val="00E303C4"/>
    <w:rsid w:val="00E32711"/>
    <w:rsid w:val="00E327C5"/>
    <w:rsid w:val="00E335AD"/>
    <w:rsid w:val="00E4050D"/>
    <w:rsid w:val="00E413D1"/>
    <w:rsid w:val="00E42DAD"/>
    <w:rsid w:val="00E437DB"/>
    <w:rsid w:val="00E465B8"/>
    <w:rsid w:val="00E47D5B"/>
    <w:rsid w:val="00E51047"/>
    <w:rsid w:val="00E51717"/>
    <w:rsid w:val="00E52299"/>
    <w:rsid w:val="00E5540B"/>
    <w:rsid w:val="00E57C98"/>
    <w:rsid w:val="00E57E04"/>
    <w:rsid w:val="00E57E25"/>
    <w:rsid w:val="00E62010"/>
    <w:rsid w:val="00E62AAD"/>
    <w:rsid w:val="00E6399B"/>
    <w:rsid w:val="00E63B3F"/>
    <w:rsid w:val="00E72206"/>
    <w:rsid w:val="00E72578"/>
    <w:rsid w:val="00E72785"/>
    <w:rsid w:val="00E7361B"/>
    <w:rsid w:val="00E74BB8"/>
    <w:rsid w:val="00E74D45"/>
    <w:rsid w:val="00E80E1E"/>
    <w:rsid w:val="00E80F25"/>
    <w:rsid w:val="00E90509"/>
    <w:rsid w:val="00E9288D"/>
    <w:rsid w:val="00E938F4"/>
    <w:rsid w:val="00E97520"/>
    <w:rsid w:val="00E97664"/>
    <w:rsid w:val="00EA06FC"/>
    <w:rsid w:val="00EA0B54"/>
    <w:rsid w:val="00EA0C34"/>
    <w:rsid w:val="00EA45AB"/>
    <w:rsid w:val="00EA4EE1"/>
    <w:rsid w:val="00EA6650"/>
    <w:rsid w:val="00EB295A"/>
    <w:rsid w:val="00EB333C"/>
    <w:rsid w:val="00EB405C"/>
    <w:rsid w:val="00EB49C5"/>
    <w:rsid w:val="00EB64EB"/>
    <w:rsid w:val="00EB688D"/>
    <w:rsid w:val="00EC0F6F"/>
    <w:rsid w:val="00ED3796"/>
    <w:rsid w:val="00ED3B54"/>
    <w:rsid w:val="00ED3CC7"/>
    <w:rsid w:val="00ED65FC"/>
    <w:rsid w:val="00ED6E36"/>
    <w:rsid w:val="00EE0A2B"/>
    <w:rsid w:val="00EE0F3A"/>
    <w:rsid w:val="00EE1DCF"/>
    <w:rsid w:val="00EE4EFB"/>
    <w:rsid w:val="00EE56DA"/>
    <w:rsid w:val="00EE5B34"/>
    <w:rsid w:val="00EF2182"/>
    <w:rsid w:val="00EF2664"/>
    <w:rsid w:val="00EF3C47"/>
    <w:rsid w:val="00EF53AA"/>
    <w:rsid w:val="00EF5AD7"/>
    <w:rsid w:val="00EF63CC"/>
    <w:rsid w:val="00EF776A"/>
    <w:rsid w:val="00F01045"/>
    <w:rsid w:val="00F01FA2"/>
    <w:rsid w:val="00F02294"/>
    <w:rsid w:val="00F03305"/>
    <w:rsid w:val="00F04847"/>
    <w:rsid w:val="00F058F5"/>
    <w:rsid w:val="00F108E7"/>
    <w:rsid w:val="00F10968"/>
    <w:rsid w:val="00F131A0"/>
    <w:rsid w:val="00F133CC"/>
    <w:rsid w:val="00F13C85"/>
    <w:rsid w:val="00F2082D"/>
    <w:rsid w:val="00F2280D"/>
    <w:rsid w:val="00F238E0"/>
    <w:rsid w:val="00F242FE"/>
    <w:rsid w:val="00F25898"/>
    <w:rsid w:val="00F3013C"/>
    <w:rsid w:val="00F321D3"/>
    <w:rsid w:val="00F332DB"/>
    <w:rsid w:val="00F3356F"/>
    <w:rsid w:val="00F34351"/>
    <w:rsid w:val="00F3464D"/>
    <w:rsid w:val="00F3531E"/>
    <w:rsid w:val="00F3544F"/>
    <w:rsid w:val="00F358F6"/>
    <w:rsid w:val="00F35953"/>
    <w:rsid w:val="00F40E57"/>
    <w:rsid w:val="00F453DB"/>
    <w:rsid w:val="00F455F0"/>
    <w:rsid w:val="00F461F5"/>
    <w:rsid w:val="00F464DE"/>
    <w:rsid w:val="00F47026"/>
    <w:rsid w:val="00F472D2"/>
    <w:rsid w:val="00F501F8"/>
    <w:rsid w:val="00F502B2"/>
    <w:rsid w:val="00F51074"/>
    <w:rsid w:val="00F512C7"/>
    <w:rsid w:val="00F53038"/>
    <w:rsid w:val="00F530BA"/>
    <w:rsid w:val="00F53B4A"/>
    <w:rsid w:val="00F53D08"/>
    <w:rsid w:val="00F5755F"/>
    <w:rsid w:val="00F64813"/>
    <w:rsid w:val="00F657CC"/>
    <w:rsid w:val="00F6631A"/>
    <w:rsid w:val="00F66A05"/>
    <w:rsid w:val="00F67767"/>
    <w:rsid w:val="00F707B1"/>
    <w:rsid w:val="00F70F1C"/>
    <w:rsid w:val="00F71C4D"/>
    <w:rsid w:val="00F75753"/>
    <w:rsid w:val="00F76247"/>
    <w:rsid w:val="00F8159D"/>
    <w:rsid w:val="00F81DC5"/>
    <w:rsid w:val="00F82E4B"/>
    <w:rsid w:val="00F87439"/>
    <w:rsid w:val="00F9007F"/>
    <w:rsid w:val="00F9183E"/>
    <w:rsid w:val="00F91AE2"/>
    <w:rsid w:val="00F91B1A"/>
    <w:rsid w:val="00F91FB4"/>
    <w:rsid w:val="00F9248C"/>
    <w:rsid w:val="00F9301F"/>
    <w:rsid w:val="00F93281"/>
    <w:rsid w:val="00F942C7"/>
    <w:rsid w:val="00F95362"/>
    <w:rsid w:val="00F96CF0"/>
    <w:rsid w:val="00F972FD"/>
    <w:rsid w:val="00FA017E"/>
    <w:rsid w:val="00FA1FE9"/>
    <w:rsid w:val="00FA2FBA"/>
    <w:rsid w:val="00FA31AF"/>
    <w:rsid w:val="00FA3A10"/>
    <w:rsid w:val="00FA3BF7"/>
    <w:rsid w:val="00FB0F20"/>
    <w:rsid w:val="00FB1983"/>
    <w:rsid w:val="00FB1C9E"/>
    <w:rsid w:val="00FB2CC0"/>
    <w:rsid w:val="00FB58A8"/>
    <w:rsid w:val="00FB729F"/>
    <w:rsid w:val="00FB784B"/>
    <w:rsid w:val="00FC1E59"/>
    <w:rsid w:val="00FC76AF"/>
    <w:rsid w:val="00FD0A88"/>
    <w:rsid w:val="00FD0BE5"/>
    <w:rsid w:val="00FD144F"/>
    <w:rsid w:val="00FD1CE8"/>
    <w:rsid w:val="00FD32E7"/>
    <w:rsid w:val="00FD3861"/>
    <w:rsid w:val="00FD7867"/>
    <w:rsid w:val="00FE01D3"/>
    <w:rsid w:val="00FE07BF"/>
    <w:rsid w:val="00FE793F"/>
    <w:rsid w:val="00FF05FF"/>
    <w:rsid w:val="00FF330B"/>
    <w:rsid w:val="00FF3BD8"/>
    <w:rsid w:val="00FF3ED9"/>
    <w:rsid w:val="00FF5D0B"/>
    <w:rsid w:val="00FF7450"/>
    <w:rsid w:val="00FF763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CEE66B1"/>
  <w15:chartTrackingRefBased/>
  <w15:docId w15:val="{DF0BBE9D-23A4-4E38-AEB8-3748A963C1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47619B"/>
    <w:pPr>
      <w:bidi/>
      <w:spacing w:after="0" w:line="276" w:lineRule="auto"/>
      <w:jc w:val="both"/>
    </w:pPr>
    <w:rPr>
      <w:rFonts w:ascii="Times New Roman" w:hAnsi="Times New Roman" w:cs="Sakkal Majalla"/>
      <w:color w:val="000000" w:themeColor="text1"/>
      <w:sz w:val="28"/>
      <w:szCs w:val="34"/>
    </w:rPr>
  </w:style>
  <w:style w:type="paragraph" w:styleId="1">
    <w:name w:val="heading 1"/>
    <w:aliases w:val="عنوان رئيسي"/>
    <w:basedOn w:val="a"/>
    <w:next w:val="a"/>
    <w:link w:val="1Char"/>
    <w:uiPriority w:val="9"/>
    <w:qFormat/>
    <w:rsid w:val="00B21A45"/>
    <w:pPr>
      <w:keepNext/>
      <w:keepLines/>
      <w:spacing w:line="240" w:lineRule="auto"/>
      <w:jc w:val="center"/>
      <w:outlineLvl w:val="0"/>
    </w:pPr>
    <w:rPr>
      <w:rFonts w:ascii="Adobe Arabic" w:eastAsiaTheme="majorEastAsia" w:hAnsi="Adobe Arabic" w:cs="Adobe Arabic"/>
      <w:color w:val="FFFFFF" w:themeColor="background1"/>
      <w:sz w:val="44"/>
      <w:szCs w:val="44"/>
    </w:rPr>
  </w:style>
  <w:style w:type="paragraph" w:styleId="2">
    <w:name w:val="heading 2"/>
    <w:basedOn w:val="a"/>
    <w:next w:val="a"/>
    <w:link w:val="2Char"/>
    <w:uiPriority w:val="9"/>
    <w:unhideWhenUsed/>
    <w:qFormat/>
    <w:rsid w:val="00403A11"/>
    <w:pPr>
      <w:keepNext/>
      <w:keepLines/>
      <w:spacing w:before="40"/>
      <w:outlineLvl w:val="1"/>
    </w:pPr>
    <w:rPr>
      <w:rFonts w:ascii="Adobe Arabic" w:eastAsiaTheme="majorEastAsia" w:hAnsi="Adobe Arabic" w:cs="Adobe Arabic"/>
      <w:b/>
      <w:bCs/>
      <w:sz w:val="44"/>
      <w:szCs w:val="44"/>
    </w:rPr>
  </w:style>
  <w:style w:type="paragraph" w:styleId="3">
    <w:name w:val="heading 3"/>
    <w:basedOn w:val="a"/>
    <w:next w:val="a"/>
    <w:link w:val="3Char"/>
    <w:uiPriority w:val="9"/>
    <w:unhideWhenUsed/>
    <w:qFormat/>
    <w:rsid w:val="00403A11"/>
    <w:pPr>
      <w:keepNext/>
      <w:keepLines/>
      <w:spacing w:before="4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
    <w:next w:val="a"/>
    <w:link w:val="4Char"/>
    <w:uiPriority w:val="9"/>
    <w:semiHidden/>
    <w:unhideWhenUsed/>
    <w:qFormat/>
    <w:rsid w:val="002150D4"/>
    <w:pPr>
      <w:keepNext/>
      <w:keepLines/>
      <w:spacing w:before="40"/>
      <w:outlineLvl w:val="3"/>
    </w:pPr>
    <w:rPr>
      <w:rFonts w:asciiTheme="majorHAnsi" w:eastAsiaTheme="majorEastAsia" w:hAnsiTheme="majorHAnsi" w:cstheme="majorBidi"/>
      <w:i/>
      <w:iCs/>
      <w:color w:val="2F5496" w:themeColor="accent1" w:themeShade="BF"/>
    </w:rPr>
  </w:style>
  <w:style w:type="paragraph" w:styleId="5">
    <w:name w:val="heading 5"/>
    <w:basedOn w:val="a"/>
    <w:next w:val="a"/>
    <w:link w:val="5Char"/>
    <w:uiPriority w:val="9"/>
    <w:semiHidden/>
    <w:unhideWhenUsed/>
    <w:qFormat/>
    <w:rsid w:val="009D7D91"/>
    <w:pPr>
      <w:keepNext/>
      <w:keepLines/>
      <w:spacing w:before="40"/>
      <w:outlineLvl w:val="4"/>
    </w:pPr>
    <w:rPr>
      <w:rFonts w:asciiTheme="majorHAnsi" w:eastAsiaTheme="majorEastAsia" w:hAnsiTheme="majorHAnsi" w:cstheme="majorBidi"/>
      <w:color w:val="2F5496" w:themeColor="accent1" w:themeShade="BF"/>
    </w:rPr>
  </w:style>
  <w:style w:type="paragraph" w:styleId="6">
    <w:name w:val="heading 6"/>
    <w:basedOn w:val="a"/>
    <w:next w:val="a"/>
    <w:link w:val="6Char"/>
    <w:uiPriority w:val="9"/>
    <w:semiHidden/>
    <w:unhideWhenUsed/>
    <w:qFormat/>
    <w:rsid w:val="002150D4"/>
    <w:pPr>
      <w:keepNext/>
      <w:keepLines/>
      <w:spacing w:before="40"/>
      <w:outlineLvl w:val="5"/>
    </w:pPr>
    <w:rPr>
      <w:rFonts w:asciiTheme="majorHAnsi" w:eastAsiaTheme="majorEastAsia" w:hAnsiTheme="majorHAnsi" w:cstheme="majorBidi"/>
      <w:color w:val="1F3763"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F53D08"/>
    <w:pPr>
      <w:tabs>
        <w:tab w:val="center" w:pos="4680"/>
        <w:tab w:val="right" w:pos="9360"/>
      </w:tabs>
      <w:spacing w:line="240" w:lineRule="auto"/>
    </w:pPr>
  </w:style>
  <w:style w:type="character" w:customStyle="1" w:styleId="Char">
    <w:name w:val="رأس الصفحة Char"/>
    <w:basedOn w:val="a0"/>
    <w:link w:val="a3"/>
    <w:uiPriority w:val="99"/>
    <w:rsid w:val="00F53D08"/>
  </w:style>
  <w:style w:type="paragraph" w:styleId="a4">
    <w:name w:val="footer"/>
    <w:basedOn w:val="a"/>
    <w:link w:val="Char0"/>
    <w:uiPriority w:val="99"/>
    <w:unhideWhenUsed/>
    <w:rsid w:val="00F53D08"/>
    <w:pPr>
      <w:tabs>
        <w:tab w:val="center" w:pos="4680"/>
        <w:tab w:val="right" w:pos="9360"/>
      </w:tabs>
      <w:spacing w:line="240" w:lineRule="auto"/>
    </w:pPr>
  </w:style>
  <w:style w:type="character" w:customStyle="1" w:styleId="Char0">
    <w:name w:val="تذييل الصفحة Char"/>
    <w:basedOn w:val="a0"/>
    <w:link w:val="a4"/>
    <w:uiPriority w:val="99"/>
    <w:rsid w:val="00F53D08"/>
  </w:style>
  <w:style w:type="paragraph" w:styleId="a5">
    <w:name w:val="List Paragraph"/>
    <w:basedOn w:val="a"/>
    <w:link w:val="Char1"/>
    <w:uiPriority w:val="34"/>
    <w:qFormat/>
    <w:rsid w:val="00CB3248"/>
    <w:pPr>
      <w:spacing w:after="160" w:line="259" w:lineRule="auto"/>
      <w:ind w:left="720"/>
      <w:contextualSpacing/>
      <w:jc w:val="left"/>
    </w:pPr>
    <w:rPr>
      <w:rFonts w:asciiTheme="minorHAnsi" w:hAnsiTheme="minorHAnsi" w:cstheme="minorBidi"/>
      <w:sz w:val="22"/>
      <w:szCs w:val="22"/>
    </w:rPr>
  </w:style>
  <w:style w:type="table" w:styleId="a6">
    <w:name w:val="Table Grid"/>
    <w:basedOn w:val="a1"/>
    <w:uiPriority w:val="59"/>
    <w:rsid w:val="006A7D9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4-5">
    <w:name w:val="Grid Table 4 Accent 5"/>
    <w:basedOn w:val="a1"/>
    <w:uiPriority w:val="49"/>
    <w:rsid w:val="006A7D92"/>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table" w:styleId="20">
    <w:name w:val="Plain Table 2"/>
    <w:basedOn w:val="a1"/>
    <w:uiPriority w:val="42"/>
    <w:rsid w:val="00635307"/>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30">
    <w:name w:val="Plain Table 3"/>
    <w:basedOn w:val="a1"/>
    <w:uiPriority w:val="43"/>
    <w:rsid w:val="00635307"/>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4-1">
    <w:name w:val="Grid Table 4 Accent 1"/>
    <w:basedOn w:val="a1"/>
    <w:uiPriority w:val="49"/>
    <w:rsid w:val="004C02BF"/>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5-5">
    <w:name w:val="Grid Table 5 Dark Accent 5"/>
    <w:basedOn w:val="a1"/>
    <w:uiPriority w:val="50"/>
    <w:rsid w:val="003218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character" w:styleId="Hyperlink">
    <w:name w:val="Hyperlink"/>
    <w:basedOn w:val="a0"/>
    <w:uiPriority w:val="99"/>
    <w:unhideWhenUsed/>
    <w:rsid w:val="0032182E"/>
    <w:rPr>
      <w:color w:val="0563C1" w:themeColor="hyperlink"/>
      <w:u w:val="single"/>
    </w:rPr>
  </w:style>
  <w:style w:type="table" w:styleId="7-1">
    <w:name w:val="Grid Table 7 Colorful Accent 1"/>
    <w:basedOn w:val="a1"/>
    <w:uiPriority w:val="52"/>
    <w:rsid w:val="0022035D"/>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paragraph" w:styleId="a7">
    <w:name w:val="No Spacing"/>
    <w:aliases w:val="عنوان فقرة"/>
    <w:link w:val="Char2"/>
    <w:uiPriority w:val="1"/>
    <w:qFormat/>
    <w:rsid w:val="00403A11"/>
    <w:pPr>
      <w:bidi/>
      <w:spacing w:after="0" w:line="240" w:lineRule="auto"/>
    </w:pPr>
    <w:rPr>
      <w:rFonts w:ascii="Adobe Arabic" w:hAnsi="Adobe Arabic" w:cs="Adobe Arabic"/>
      <w:bCs/>
      <w:sz w:val="36"/>
      <w:szCs w:val="36"/>
    </w:rPr>
  </w:style>
  <w:style w:type="character" w:customStyle="1" w:styleId="1Char">
    <w:name w:val="العنوان 1 Char"/>
    <w:aliases w:val="عنوان رئيسي Char"/>
    <w:basedOn w:val="a0"/>
    <w:link w:val="1"/>
    <w:uiPriority w:val="9"/>
    <w:rsid w:val="00B21A45"/>
    <w:rPr>
      <w:rFonts w:ascii="Adobe Arabic" w:eastAsiaTheme="majorEastAsia" w:hAnsi="Adobe Arabic" w:cs="Adobe Arabic"/>
      <w:color w:val="FFFFFF" w:themeColor="background1"/>
      <w:sz w:val="44"/>
      <w:szCs w:val="44"/>
    </w:rPr>
  </w:style>
  <w:style w:type="character" w:customStyle="1" w:styleId="2Char">
    <w:name w:val="عنوان 2 Char"/>
    <w:basedOn w:val="a0"/>
    <w:link w:val="2"/>
    <w:uiPriority w:val="9"/>
    <w:rsid w:val="00403A11"/>
    <w:rPr>
      <w:rFonts w:ascii="Adobe Arabic" w:eastAsiaTheme="majorEastAsia" w:hAnsi="Adobe Arabic" w:cs="Adobe Arabic"/>
      <w:b/>
      <w:bCs/>
      <w:color w:val="000000" w:themeColor="text1"/>
      <w:sz w:val="44"/>
      <w:szCs w:val="44"/>
    </w:rPr>
  </w:style>
  <w:style w:type="character" w:customStyle="1" w:styleId="3Char">
    <w:name w:val="عنوان 3 Char"/>
    <w:basedOn w:val="a0"/>
    <w:link w:val="3"/>
    <w:uiPriority w:val="9"/>
    <w:rsid w:val="00403A11"/>
    <w:rPr>
      <w:rFonts w:asciiTheme="majorHAnsi" w:eastAsiaTheme="majorEastAsia" w:hAnsiTheme="majorHAnsi" w:cstheme="majorBidi"/>
      <w:color w:val="1F3763" w:themeColor="accent1" w:themeShade="7F"/>
      <w:sz w:val="24"/>
      <w:szCs w:val="24"/>
    </w:rPr>
  </w:style>
  <w:style w:type="paragraph" w:styleId="a8">
    <w:name w:val="TOC Heading"/>
    <w:basedOn w:val="1"/>
    <w:next w:val="a"/>
    <w:uiPriority w:val="39"/>
    <w:unhideWhenUsed/>
    <w:qFormat/>
    <w:rsid w:val="00D5796E"/>
    <w:pPr>
      <w:bidi w:val="0"/>
      <w:spacing w:before="240" w:line="259" w:lineRule="auto"/>
      <w:jc w:val="left"/>
      <w:outlineLvl w:val="9"/>
    </w:pPr>
    <w:rPr>
      <w:rFonts w:asciiTheme="majorHAnsi" w:hAnsiTheme="majorHAnsi" w:cstheme="majorBidi"/>
      <w:color w:val="2F5496" w:themeColor="accent1" w:themeShade="BF"/>
      <w:sz w:val="32"/>
      <w:szCs w:val="32"/>
    </w:rPr>
  </w:style>
  <w:style w:type="paragraph" w:styleId="21">
    <w:name w:val="toc 2"/>
    <w:basedOn w:val="a"/>
    <w:next w:val="a"/>
    <w:autoRedefine/>
    <w:uiPriority w:val="39"/>
    <w:unhideWhenUsed/>
    <w:rsid w:val="00D5796E"/>
    <w:pPr>
      <w:spacing w:after="100"/>
      <w:ind w:left="280"/>
    </w:pPr>
  </w:style>
  <w:style w:type="table" w:customStyle="1" w:styleId="TableGrid">
    <w:name w:val="TableGrid"/>
    <w:rsid w:val="009E7CAF"/>
    <w:pPr>
      <w:spacing w:after="0" w:line="240" w:lineRule="auto"/>
    </w:pPr>
    <w:rPr>
      <w:rFonts w:eastAsiaTheme="minorEastAsia"/>
    </w:rPr>
    <w:tblPr>
      <w:tblCellMar>
        <w:top w:w="0" w:type="dxa"/>
        <w:left w:w="0" w:type="dxa"/>
        <w:bottom w:w="0" w:type="dxa"/>
        <w:right w:w="0" w:type="dxa"/>
      </w:tblCellMar>
    </w:tblPr>
  </w:style>
  <w:style w:type="paragraph" w:styleId="a9">
    <w:name w:val="Normal (Web)"/>
    <w:basedOn w:val="a"/>
    <w:uiPriority w:val="99"/>
    <w:unhideWhenUsed/>
    <w:rsid w:val="00B100C6"/>
    <w:pPr>
      <w:bidi w:val="0"/>
      <w:spacing w:before="100" w:beforeAutospacing="1" w:after="100" w:afterAutospacing="1" w:line="240" w:lineRule="auto"/>
      <w:jc w:val="left"/>
    </w:pPr>
    <w:rPr>
      <w:rFonts w:eastAsiaTheme="minorEastAsia" w:cs="Times New Roman"/>
      <w:color w:val="auto"/>
      <w:sz w:val="24"/>
      <w:szCs w:val="24"/>
    </w:rPr>
  </w:style>
  <w:style w:type="paragraph" w:styleId="aa">
    <w:name w:val="Balloon Text"/>
    <w:basedOn w:val="a"/>
    <w:link w:val="Char3"/>
    <w:uiPriority w:val="99"/>
    <w:semiHidden/>
    <w:unhideWhenUsed/>
    <w:rsid w:val="00152BBE"/>
    <w:pPr>
      <w:spacing w:line="240" w:lineRule="auto"/>
      <w:jc w:val="left"/>
    </w:pPr>
    <w:rPr>
      <w:rFonts w:ascii="Tahoma" w:hAnsi="Tahoma" w:cs="Tahoma"/>
      <w:color w:val="auto"/>
      <w:sz w:val="16"/>
      <w:szCs w:val="16"/>
    </w:rPr>
  </w:style>
  <w:style w:type="character" w:customStyle="1" w:styleId="Char3">
    <w:name w:val="نص في بالون Char"/>
    <w:basedOn w:val="a0"/>
    <w:link w:val="aa"/>
    <w:uiPriority w:val="99"/>
    <w:semiHidden/>
    <w:rsid w:val="00152BBE"/>
    <w:rPr>
      <w:rFonts w:ascii="Tahoma" w:hAnsi="Tahoma" w:cs="Tahoma"/>
      <w:sz w:val="16"/>
      <w:szCs w:val="16"/>
    </w:rPr>
  </w:style>
  <w:style w:type="paragraph" w:styleId="HTML">
    <w:name w:val="HTML Preformatted"/>
    <w:basedOn w:val="a"/>
    <w:link w:val="HTMLChar"/>
    <w:uiPriority w:val="99"/>
    <w:semiHidden/>
    <w:unhideWhenUsed/>
    <w:rsid w:val="006A2C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bidi w:val="0"/>
      <w:spacing w:line="240" w:lineRule="auto"/>
      <w:jc w:val="left"/>
    </w:pPr>
    <w:rPr>
      <w:rFonts w:ascii="Courier New" w:eastAsia="Times New Roman" w:hAnsi="Courier New" w:cs="Courier New"/>
      <w:color w:val="auto"/>
      <w:sz w:val="20"/>
      <w:szCs w:val="20"/>
    </w:rPr>
  </w:style>
  <w:style w:type="character" w:customStyle="1" w:styleId="HTMLChar">
    <w:name w:val="بتنسيق HTML مسبق Char"/>
    <w:basedOn w:val="a0"/>
    <w:link w:val="HTML"/>
    <w:uiPriority w:val="99"/>
    <w:semiHidden/>
    <w:rsid w:val="006A2CA6"/>
    <w:rPr>
      <w:rFonts w:ascii="Courier New" w:eastAsia="Times New Roman" w:hAnsi="Courier New" w:cs="Courier New"/>
      <w:sz w:val="20"/>
      <w:szCs w:val="20"/>
    </w:rPr>
  </w:style>
  <w:style w:type="character" w:customStyle="1" w:styleId="y2iqfc">
    <w:name w:val="y2iqfc"/>
    <w:basedOn w:val="a0"/>
    <w:rsid w:val="006A2CA6"/>
  </w:style>
  <w:style w:type="paragraph" w:customStyle="1" w:styleId="ab">
    <w:name w:val="بيان"/>
    <w:basedOn w:val="a"/>
    <w:link w:val="Char4"/>
    <w:rsid w:val="00C822C4"/>
    <w:rPr>
      <w:color w:val="C00000"/>
    </w:rPr>
  </w:style>
  <w:style w:type="paragraph" w:customStyle="1" w:styleId="bold">
    <w:name w:val="bold"/>
    <w:basedOn w:val="a7"/>
    <w:link w:val="boldChar"/>
    <w:qFormat/>
    <w:rsid w:val="0061184C"/>
    <w:rPr>
      <w:color w:val="C00000"/>
    </w:rPr>
  </w:style>
  <w:style w:type="character" w:customStyle="1" w:styleId="Char4">
    <w:name w:val="بيان Char"/>
    <w:basedOn w:val="a0"/>
    <w:link w:val="ab"/>
    <w:rsid w:val="00C822C4"/>
    <w:rPr>
      <w:rFonts w:ascii="Times New Roman" w:hAnsi="Times New Roman" w:cs="Sakkal Majalla"/>
      <w:color w:val="C00000"/>
      <w:sz w:val="28"/>
      <w:szCs w:val="34"/>
    </w:rPr>
  </w:style>
  <w:style w:type="character" w:customStyle="1" w:styleId="Char2">
    <w:name w:val="بلا تباعد Char"/>
    <w:aliases w:val="عنوان فقرة Char"/>
    <w:basedOn w:val="a0"/>
    <w:link w:val="a7"/>
    <w:uiPriority w:val="1"/>
    <w:rsid w:val="0061184C"/>
    <w:rPr>
      <w:rFonts w:ascii="Adobe Arabic" w:hAnsi="Adobe Arabic" w:cs="Adobe Arabic"/>
      <w:bCs/>
      <w:sz w:val="36"/>
      <w:szCs w:val="36"/>
    </w:rPr>
  </w:style>
  <w:style w:type="character" w:customStyle="1" w:styleId="boldChar">
    <w:name w:val="bold Char"/>
    <w:basedOn w:val="Char2"/>
    <w:link w:val="bold"/>
    <w:rsid w:val="0061184C"/>
    <w:rPr>
      <w:rFonts w:ascii="Adobe Arabic" w:hAnsi="Adobe Arabic" w:cs="Adobe Arabic"/>
      <w:bCs/>
      <w:color w:val="C00000"/>
      <w:sz w:val="36"/>
      <w:szCs w:val="36"/>
    </w:rPr>
  </w:style>
  <w:style w:type="paragraph" w:customStyle="1" w:styleId="ac">
    <w:name w:val="ابيض"/>
    <w:basedOn w:val="a7"/>
    <w:link w:val="Char5"/>
    <w:qFormat/>
    <w:rsid w:val="00403E19"/>
    <w:rPr>
      <w:color w:val="FFFFFF" w:themeColor="background1"/>
    </w:rPr>
  </w:style>
  <w:style w:type="character" w:customStyle="1" w:styleId="Char5">
    <w:name w:val="ابيض Char"/>
    <w:basedOn w:val="Char2"/>
    <w:link w:val="ac"/>
    <w:rsid w:val="00403E19"/>
    <w:rPr>
      <w:rFonts w:ascii="Adobe Arabic" w:hAnsi="Adobe Arabic" w:cs="Adobe Arabic"/>
      <w:bCs/>
      <w:color w:val="FFFFFF" w:themeColor="background1"/>
      <w:sz w:val="36"/>
      <w:szCs w:val="36"/>
    </w:rPr>
  </w:style>
  <w:style w:type="character" w:customStyle="1" w:styleId="Char1">
    <w:name w:val="سرد الفقرات Char"/>
    <w:link w:val="a5"/>
    <w:uiPriority w:val="34"/>
    <w:locked/>
    <w:rsid w:val="00781A2F"/>
    <w:rPr>
      <w:color w:val="000000" w:themeColor="text1"/>
    </w:rPr>
  </w:style>
  <w:style w:type="paragraph" w:customStyle="1" w:styleId="ad">
    <w:name w:val="فقرة"/>
    <w:basedOn w:val="a7"/>
    <w:link w:val="Char6"/>
    <w:qFormat/>
    <w:rsid w:val="007D339B"/>
    <w:pPr>
      <w:spacing w:line="360" w:lineRule="auto"/>
      <w:jc w:val="both"/>
    </w:pPr>
    <w:rPr>
      <w:b/>
      <w:bCs w:val="0"/>
    </w:rPr>
  </w:style>
  <w:style w:type="character" w:customStyle="1" w:styleId="Char6">
    <w:name w:val="فقرة Char"/>
    <w:basedOn w:val="a0"/>
    <w:link w:val="ad"/>
    <w:rsid w:val="007D339B"/>
    <w:rPr>
      <w:rFonts w:ascii="Adobe Arabic" w:hAnsi="Adobe Arabic" w:cs="Adobe Arabic"/>
      <w:b/>
      <w:sz w:val="36"/>
      <w:szCs w:val="36"/>
    </w:rPr>
  </w:style>
  <w:style w:type="paragraph" w:customStyle="1" w:styleId="ae">
    <w:name w:val="عنوان"/>
    <w:basedOn w:val="a"/>
    <w:link w:val="Char7"/>
    <w:qFormat/>
    <w:rsid w:val="00BB59BD"/>
    <w:rPr>
      <w:rFonts w:ascii="Sakkal Majalla" w:hAnsi="Sakkal Majalla"/>
      <w:sz w:val="34"/>
    </w:rPr>
  </w:style>
  <w:style w:type="character" w:customStyle="1" w:styleId="Char7">
    <w:name w:val="عنوان Char"/>
    <w:basedOn w:val="a0"/>
    <w:link w:val="ae"/>
    <w:rsid w:val="00BB59BD"/>
    <w:rPr>
      <w:rFonts w:ascii="Sakkal Majalla" w:hAnsi="Sakkal Majalla" w:cs="Sakkal Majalla"/>
      <w:color w:val="000000" w:themeColor="text1"/>
      <w:sz w:val="34"/>
      <w:szCs w:val="34"/>
    </w:rPr>
  </w:style>
  <w:style w:type="character" w:styleId="af">
    <w:name w:val="Strong"/>
    <w:basedOn w:val="a0"/>
    <w:uiPriority w:val="22"/>
    <w:qFormat/>
    <w:rsid w:val="00BB59BD"/>
    <w:rPr>
      <w:b/>
      <w:bCs/>
    </w:rPr>
  </w:style>
  <w:style w:type="character" w:styleId="af0">
    <w:name w:val="Unresolved Mention"/>
    <w:basedOn w:val="a0"/>
    <w:uiPriority w:val="99"/>
    <w:semiHidden/>
    <w:unhideWhenUsed/>
    <w:rsid w:val="008A2369"/>
    <w:rPr>
      <w:color w:val="605E5C"/>
      <w:shd w:val="clear" w:color="auto" w:fill="E1DFDD"/>
    </w:rPr>
  </w:style>
  <w:style w:type="numbering" w:customStyle="1" w:styleId="NoList1">
    <w:name w:val="No List1"/>
    <w:next w:val="a2"/>
    <w:uiPriority w:val="99"/>
    <w:semiHidden/>
    <w:unhideWhenUsed/>
    <w:rsid w:val="008A0886"/>
  </w:style>
  <w:style w:type="table" w:customStyle="1" w:styleId="LightList-Accent21">
    <w:name w:val="Light List - Accent 21"/>
    <w:basedOn w:val="a1"/>
    <w:next w:val="-2"/>
    <w:uiPriority w:val="61"/>
    <w:rsid w:val="008A0886"/>
    <w:pPr>
      <w:spacing w:after="0" w:line="240" w:lineRule="auto"/>
    </w:p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Shading-Accent51">
    <w:name w:val="Light Shading - Accent 51"/>
    <w:basedOn w:val="a1"/>
    <w:next w:val="-5"/>
    <w:uiPriority w:val="60"/>
    <w:rsid w:val="008A0886"/>
    <w:pPr>
      <w:spacing w:after="0" w:line="240" w:lineRule="auto"/>
    </w:pPr>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numbering" w:customStyle="1" w:styleId="NoList11">
    <w:name w:val="No List11"/>
    <w:next w:val="a2"/>
    <w:uiPriority w:val="99"/>
    <w:semiHidden/>
    <w:unhideWhenUsed/>
    <w:rsid w:val="008A0886"/>
  </w:style>
  <w:style w:type="numbering" w:customStyle="1" w:styleId="NoList2">
    <w:name w:val="No List2"/>
    <w:next w:val="a2"/>
    <w:uiPriority w:val="99"/>
    <w:semiHidden/>
    <w:unhideWhenUsed/>
    <w:rsid w:val="008A0886"/>
  </w:style>
  <w:style w:type="table" w:styleId="-2">
    <w:name w:val="Light List Accent 2"/>
    <w:basedOn w:val="a1"/>
    <w:uiPriority w:val="61"/>
    <w:unhideWhenUsed/>
    <w:rsid w:val="008A0886"/>
    <w:pPr>
      <w:spacing w:after="0" w:line="240" w:lineRule="auto"/>
    </w:p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5">
    <w:name w:val="Light Shading Accent 5"/>
    <w:basedOn w:val="a1"/>
    <w:uiPriority w:val="60"/>
    <w:unhideWhenUsed/>
    <w:rsid w:val="008A0886"/>
    <w:pPr>
      <w:spacing w:after="0" w:line="240" w:lineRule="auto"/>
    </w:pPr>
    <w:rPr>
      <w:color w:val="2E74B5" w:themeColor="accent5" w:themeShade="BF"/>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numbering" w:customStyle="1" w:styleId="NoList3">
    <w:name w:val="No List3"/>
    <w:next w:val="a2"/>
    <w:uiPriority w:val="99"/>
    <w:semiHidden/>
    <w:unhideWhenUsed/>
    <w:rsid w:val="008A0886"/>
  </w:style>
  <w:style w:type="table" w:customStyle="1" w:styleId="LightList-Accent22">
    <w:name w:val="Light List - Accent 22"/>
    <w:basedOn w:val="a1"/>
    <w:next w:val="-2"/>
    <w:uiPriority w:val="61"/>
    <w:rsid w:val="008A0886"/>
    <w:pPr>
      <w:spacing w:after="0" w:line="240" w:lineRule="auto"/>
    </w:p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line="240" w:lineRule="auto"/>
      </w:pPr>
      <w:rPr>
        <w:b/>
        <w:bCs/>
        <w:color w:val="FFFFFF"/>
      </w:rPr>
      <w:tblPr/>
      <w:tcPr>
        <w:shd w:val="clear" w:color="auto" w:fill="C0504D"/>
      </w:tcPr>
    </w:tblStylePr>
    <w:tblStylePr w:type="lastRow">
      <w:pPr>
        <w:spacing w:before="0" w:after="0" w:line="240" w:lineRule="auto"/>
      </w:pPr>
      <w:rPr>
        <w:b/>
        <w:bCs/>
      </w:rPr>
      <w:tblPr/>
      <w:tcPr>
        <w:tcBorders>
          <w:top w:val="double" w:sz="6" w:space="0" w:color="C0504D"/>
          <w:left w:val="single" w:sz="8" w:space="0" w:color="C0504D"/>
          <w:bottom w:val="single" w:sz="8" w:space="0" w:color="C0504D"/>
          <w:right w:val="single" w:sz="8" w:space="0" w:color="C0504D"/>
        </w:tcBorders>
      </w:tcPr>
    </w:tblStylePr>
    <w:tblStylePr w:type="firstCol">
      <w:rPr>
        <w:b/>
        <w:bCs/>
      </w:rPr>
    </w:tblStylePr>
    <w:tblStylePr w:type="lastCol">
      <w:rPr>
        <w:b/>
        <w:bCs/>
      </w:rPr>
    </w:tblStylePr>
    <w:tblStylePr w:type="band1Vert">
      <w:tblPr/>
      <w:tcPr>
        <w:tcBorders>
          <w:top w:val="single" w:sz="8" w:space="0" w:color="C0504D"/>
          <w:left w:val="single" w:sz="8" w:space="0" w:color="C0504D"/>
          <w:bottom w:val="single" w:sz="8" w:space="0" w:color="C0504D"/>
          <w:right w:val="single" w:sz="8" w:space="0" w:color="C0504D"/>
        </w:tcBorders>
      </w:tcPr>
    </w:tblStylePr>
    <w:tblStylePr w:type="band1Horz">
      <w:tblPr/>
      <w:tcPr>
        <w:tcBorders>
          <w:top w:val="single" w:sz="8" w:space="0" w:color="C0504D"/>
          <w:left w:val="single" w:sz="8" w:space="0" w:color="C0504D"/>
          <w:bottom w:val="single" w:sz="8" w:space="0" w:color="C0504D"/>
          <w:right w:val="single" w:sz="8" w:space="0" w:color="C0504D"/>
        </w:tcBorders>
      </w:tcPr>
    </w:tblStylePr>
  </w:style>
  <w:style w:type="table" w:customStyle="1" w:styleId="LightShading-Accent52">
    <w:name w:val="Light Shading - Accent 52"/>
    <w:basedOn w:val="a1"/>
    <w:next w:val="-5"/>
    <w:uiPriority w:val="60"/>
    <w:rsid w:val="008A0886"/>
    <w:pPr>
      <w:spacing w:after="0" w:line="240" w:lineRule="auto"/>
    </w:pPr>
    <w:rPr>
      <w:color w:val="31849B"/>
    </w:rPr>
    <w:tblPr>
      <w:tblStyleRowBandSize w:val="1"/>
      <w:tblStyleColBandSize w:val="1"/>
      <w:tblBorders>
        <w:top w:val="single" w:sz="8" w:space="0" w:color="4BACC6"/>
        <w:bottom w:val="single" w:sz="8" w:space="0" w:color="4BACC6"/>
      </w:tblBorders>
    </w:tblPr>
    <w:tblStylePr w:type="fir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0" w:after="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numbering" w:customStyle="1" w:styleId="NoList12">
    <w:name w:val="No List12"/>
    <w:next w:val="a2"/>
    <w:uiPriority w:val="99"/>
    <w:semiHidden/>
    <w:unhideWhenUsed/>
    <w:rsid w:val="008A0886"/>
  </w:style>
  <w:style w:type="numbering" w:customStyle="1" w:styleId="NoList21">
    <w:name w:val="No List21"/>
    <w:next w:val="a2"/>
    <w:uiPriority w:val="99"/>
    <w:semiHidden/>
    <w:unhideWhenUsed/>
    <w:rsid w:val="008A0886"/>
  </w:style>
  <w:style w:type="character" w:customStyle="1" w:styleId="4Char">
    <w:name w:val="عنوان 4 Char"/>
    <w:basedOn w:val="a0"/>
    <w:link w:val="4"/>
    <w:uiPriority w:val="9"/>
    <w:semiHidden/>
    <w:rsid w:val="002150D4"/>
    <w:rPr>
      <w:rFonts w:asciiTheme="majorHAnsi" w:eastAsiaTheme="majorEastAsia" w:hAnsiTheme="majorHAnsi" w:cstheme="majorBidi"/>
      <w:i/>
      <w:iCs/>
      <w:color w:val="2F5496" w:themeColor="accent1" w:themeShade="BF"/>
      <w:sz w:val="28"/>
      <w:szCs w:val="34"/>
    </w:rPr>
  </w:style>
  <w:style w:type="character" w:customStyle="1" w:styleId="6Char">
    <w:name w:val="عنوان 6 Char"/>
    <w:basedOn w:val="a0"/>
    <w:link w:val="6"/>
    <w:uiPriority w:val="9"/>
    <w:semiHidden/>
    <w:rsid w:val="002150D4"/>
    <w:rPr>
      <w:rFonts w:asciiTheme="majorHAnsi" w:eastAsiaTheme="majorEastAsia" w:hAnsiTheme="majorHAnsi" w:cstheme="majorBidi"/>
      <w:color w:val="1F3763" w:themeColor="accent1" w:themeShade="7F"/>
      <w:sz w:val="28"/>
      <w:szCs w:val="34"/>
    </w:rPr>
  </w:style>
  <w:style w:type="character" w:customStyle="1" w:styleId="5Char">
    <w:name w:val="عنوان 5 Char"/>
    <w:basedOn w:val="a0"/>
    <w:link w:val="5"/>
    <w:uiPriority w:val="9"/>
    <w:semiHidden/>
    <w:rsid w:val="009D7D91"/>
    <w:rPr>
      <w:rFonts w:asciiTheme="majorHAnsi" w:eastAsiaTheme="majorEastAsia" w:hAnsiTheme="majorHAnsi" w:cstheme="majorBidi"/>
      <w:color w:val="2F5496" w:themeColor="accent1" w:themeShade="BF"/>
      <w:sz w:val="28"/>
      <w:szCs w:val="34"/>
    </w:rPr>
  </w:style>
  <w:style w:type="numbering" w:customStyle="1" w:styleId="NoList4">
    <w:name w:val="No List4"/>
    <w:next w:val="a2"/>
    <w:uiPriority w:val="99"/>
    <w:semiHidden/>
    <w:unhideWhenUsed/>
    <w:rsid w:val="00957816"/>
  </w:style>
  <w:style w:type="numbering" w:customStyle="1" w:styleId="NoList13">
    <w:name w:val="No List13"/>
    <w:next w:val="a2"/>
    <w:uiPriority w:val="99"/>
    <w:semiHidden/>
    <w:unhideWhenUsed/>
    <w:rsid w:val="00957816"/>
  </w:style>
  <w:style w:type="table" w:customStyle="1" w:styleId="LightList-Accent31">
    <w:name w:val="Light List - Accent 31"/>
    <w:basedOn w:val="a1"/>
    <w:next w:val="-3"/>
    <w:uiPriority w:val="61"/>
    <w:rsid w:val="00957816"/>
    <w:pPr>
      <w:spacing w:after="0" w:line="240" w:lineRule="auto"/>
    </w:p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character" w:customStyle="1" w:styleId="UnresolvedMention1">
    <w:name w:val="Unresolved Mention1"/>
    <w:basedOn w:val="a0"/>
    <w:uiPriority w:val="99"/>
    <w:semiHidden/>
    <w:unhideWhenUsed/>
    <w:rsid w:val="00957816"/>
    <w:rPr>
      <w:color w:val="605E5C"/>
      <w:shd w:val="clear" w:color="auto" w:fill="E1DFDD"/>
    </w:rPr>
  </w:style>
  <w:style w:type="character" w:customStyle="1" w:styleId="UnresolvedMention2">
    <w:name w:val="Unresolved Mention2"/>
    <w:basedOn w:val="a0"/>
    <w:uiPriority w:val="99"/>
    <w:semiHidden/>
    <w:unhideWhenUsed/>
    <w:rsid w:val="00957816"/>
    <w:rPr>
      <w:color w:val="605E5C"/>
      <w:shd w:val="clear" w:color="auto" w:fill="E1DFDD"/>
    </w:rPr>
  </w:style>
  <w:style w:type="character" w:customStyle="1" w:styleId="UnresolvedMention3">
    <w:name w:val="Unresolved Mention3"/>
    <w:basedOn w:val="a0"/>
    <w:uiPriority w:val="99"/>
    <w:semiHidden/>
    <w:unhideWhenUsed/>
    <w:rsid w:val="00957816"/>
    <w:rPr>
      <w:color w:val="605E5C"/>
      <w:shd w:val="clear" w:color="auto" w:fill="E1DFDD"/>
    </w:rPr>
  </w:style>
  <w:style w:type="table" w:styleId="-3">
    <w:name w:val="Light List Accent 3"/>
    <w:basedOn w:val="a1"/>
    <w:uiPriority w:val="61"/>
    <w:semiHidden/>
    <w:unhideWhenUsed/>
    <w:rsid w:val="00957816"/>
    <w:pPr>
      <w:spacing w:after="0" w:line="240" w:lineRule="auto"/>
    </w:p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numbering" w:customStyle="1" w:styleId="NoList5">
    <w:name w:val="No List5"/>
    <w:next w:val="a2"/>
    <w:uiPriority w:val="99"/>
    <w:semiHidden/>
    <w:unhideWhenUsed/>
    <w:rsid w:val="00013A3A"/>
  </w:style>
  <w:style w:type="numbering" w:customStyle="1" w:styleId="NoList14">
    <w:name w:val="No List14"/>
    <w:next w:val="a2"/>
    <w:uiPriority w:val="99"/>
    <w:semiHidden/>
    <w:unhideWhenUsed/>
    <w:rsid w:val="00013A3A"/>
  </w:style>
  <w:style w:type="numbering" w:customStyle="1" w:styleId="NoList6">
    <w:name w:val="No List6"/>
    <w:next w:val="a2"/>
    <w:uiPriority w:val="99"/>
    <w:semiHidden/>
    <w:unhideWhenUsed/>
    <w:rsid w:val="00013A3A"/>
  </w:style>
  <w:style w:type="numbering" w:customStyle="1" w:styleId="NoList15">
    <w:name w:val="No List15"/>
    <w:next w:val="a2"/>
    <w:uiPriority w:val="99"/>
    <w:semiHidden/>
    <w:unhideWhenUsed/>
    <w:rsid w:val="00013A3A"/>
  </w:style>
  <w:style w:type="numbering" w:customStyle="1" w:styleId="NoList7">
    <w:name w:val="No List7"/>
    <w:next w:val="a2"/>
    <w:uiPriority w:val="99"/>
    <w:semiHidden/>
    <w:unhideWhenUsed/>
    <w:rsid w:val="00AA03E7"/>
  </w:style>
  <w:style w:type="table" w:customStyle="1" w:styleId="LightList-Accent52">
    <w:name w:val="Light List - Accent 52"/>
    <w:basedOn w:val="a1"/>
    <w:next w:val="-50"/>
    <w:uiPriority w:val="61"/>
    <w:rsid w:val="00AA03E7"/>
    <w:pPr>
      <w:spacing w:after="0" w:line="240" w:lineRule="auto"/>
    </w:p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Grid-Accent51">
    <w:name w:val="Light Grid - Accent 51"/>
    <w:basedOn w:val="a1"/>
    <w:next w:val="-51"/>
    <w:uiPriority w:val="62"/>
    <w:rsid w:val="00AA03E7"/>
    <w:pPr>
      <w:spacing w:after="0" w:line="240" w:lineRule="auto"/>
    </w:pPr>
    <w:tblPr>
      <w:tblStyleRowBandSize w:val="1"/>
      <w:tblStyleColBandSize w:val="1"/>
      <w:tblBorders>
        <w:top w:val="single" w:sz="8" w:space="0" w:color="4BACC6"/>
        <w:left w:val="single" w:sz="8" w:space="0" w:color="4BACC6"/>
        <w:bottom w:val="single" w:sz="8" w:space="0" w:color="4BACC6"/>
        <w:right w:val="single" w:sz="8" w:space="0" w:color="4BACC6"/>
        <w:insideH w:val="single" w:sz="8" w:space="0" w:color="4BACC6"/>
        <w:insideV w:val="single" w:sz="8" w:space="0" w:color="4BACC6"/>
      </w:tblBorders>
    </w:tblPr>
    <w:tblStylePr w:type="firstRow">
      <w:pPr>
        <w:spacing w:before="0" w:after="0" w:line="240" w:lineRule="auto"/>
      </w:pPr>
      <w:rPr>
        <w:rFonts w:ascii="Lina sans SemiBold" w:eastAsia="Times New Roman" w:hAnsi="Lina sans SemiBold" w:cs="Times New Roman"/>
        <w:b/>
        <w:bCs/>
      </w:rPr>
      <w:tblPr/>
      <w:tcPr>
        <w:tcBorders>
          <w:top w:val="single" w:sz="8" w:space="0" w:color="4BACC6"/>
          <w:left w:val="single" w:sz="8" w:space="0" w:color="4BACC6"/>
          <w:bottom w:val="single" w:sz="18" w:space="0" w:color="4BACC6"/>
          <w:right w:val="single" w:sz="8" w:space="0" w:color="4BACC6"/>
          <w:insideH w:val="nil"/>
          <w:insideV w:val="single" w:sz="8" w:space="0" w:color="4BACC6"/>
        </w:tcBorders>
      </w:tcPr>
    </w:tblStylePr>
    <w:tblStylePr w:type="lastRow">
      <w:pPr>
        <w:spacing w:before="0" w:after="0" w:line="240" w:lineRule="auto"/>
      </w:pPr>
      <w:rPr>
        <w:rFonts w:ascii="Lina sans SemiBold" w:eastAsia="Times New Roman" w:hAnsi="Lina sans SemiBold" w:cs="Times New Roman"/>
        <w:b/>
        <w:bCs/>
      </w:rPr>
      <w:tblPr/>
      <w:tcPr>
        <w:tcBorders>
          <w:top w:val="double" w:sz="6" w:space="0" w:color="4BACC6"/>
          <w:left w:val="single" w:sz="8" w:space="0" w:color="4BACC6"/>
          <w:bottom w:val="single" w:sz="8" w:space="0" w:color="4BACC6"/>
          <w:right w:val="single" w:sz="8" w:space="0" w:color="4BACC6"/>
          <w:insideH w:val="nil"/>
          <w:insideV w:val="single" w:sz="8" w:space="0" w:color="4BACC6"/>
        </w:tcBorders>
      </w:tcPr>
    </w:tblStylePr>
    <w:tblStylePr w:type="firstCol">
      <w:rPr>
        <w:rFonts w:ascii="Lina sans SemiBold" w:eastAsia="Times New Roman" w:hAnsi="Lina sans SemiBold" w:cs="Times New Roman"/>
        <w:b/>
        <w:bCs/>
      </w:rPr>
    </w:tblStylePr>
    <w:tblStylePr w:type="lastCol">
      <w:rPr>
        <w:rFonts w:ascii="Lina sans SemiBold" w:eastAsia="Times New Roman" w:hAnsi="Lina sans SemiBold" w:cs="Times New Roman"/>
        <w:b/>
        <w:bCs/>
      </w:rPr>
      <w:tblPr/>
      <w:tcPr>
        <w:tcBorders>
          <w:top w:val="single" w:sz="8" w:space="0" w:color="4BACC6"/>
          <w:left w:val="single" w:sz="8" w:space="0" w:color="4BACC6"/>
          <w:bottom w:val="single" w:sz="8" w:space="0" w:color="4BACC6"/>
          <w:right w:val="single" w:sz="8" w:space="0" w:color="4BACC6"/>
        </w:tcBorders>
      </w:tcPr>
    </w:tblStylePr>
    <w:tblStylePr w:type="band1Vert">
      <w:tblPr/>
      <w:tcPr>
        <w:tcBorders>
          <w:top w:val="single" w:sz="8" w:space="0" w:color="4BACC6"/>
          <w:left w:val="single" w:sz="8" w:space="0" w:color="4BACC6"/>
          <w:bottom w:val="single" w:sz="8" w:space="0" w:color="4BACC6"/>
          <w:right w:val="single" w:sz="8" w:space="0" w:color="4BACC6"/>
        </w:tcBorders>
        <w:shd w:val="clear" w:color="auto" w:fill="D2EAF1"/>
      </w:tcPr>
    </w:tblStylePr>
    <w:tblStylePr w:type="band1Horz">
      <w:tblPr/>
      <w:tcPr>
        <w:tcBorders>
          <w:top w:val="single" w:sz="8" w:space="0" w:color="4BACC6"/>
          <w:left w:val="single" w:sz="8" w:space="0" w:color="4BACC6"/>
          <w:bottom w:val="single" w:sz="8" w:space="0" w:color="4BACC6"/>
          <w:right w:val="single" w:sz="8" w:space="0" w:color="4BACC6"/>
          <w:insideV w:val="single" w:sz="8" w:space="0" w:color="4BACC6"/>
        </w:tcBorders>
        <w:shd w:val="clear" w:color="auto" w:fill="D2EAF1"/>
      </w:tcPr>
    </w:tblStylePr>
    <w:tblStylePr w:type="band2Horz">
      <w:tblPr/>
      <w:tcPr>
        <w:tcBorders>
          <w:top w:val="single" w:sz="8" w:space="0" w:color="4BACC6"/>
          <w:left w:val="single" w:sz="8" w:space="0" w:color="4BACC6"/>
          <w:bottom w:val="single" w:sz="8" w:space="0" w:color="4BACC6"/>
          <w:right w:val="single" w:sz="8" w:space="0" w:color="4BACC6"/>
          <w:insideV w:val="single" w:sz="8" w:space="0" w:color="4BACC6"/>
        </w:tcBorders>
      </w:tcPr>
    </w:tblStylePr>
  </w:style>
  <w:style w:type="table" w:customStyle="1" w:styleId="LightList-Accent51">
    <w:name w:val="Light List - Accent 51"/>
    <w:basedOn w:val="a1"/>
    <w:next w:val="-50"/>
    <w:uiPriority w:val="61"/>
    <w:rsid w:val="00AA03E7"/>
    <w:pPr>
      <w:spacing w:after="0" w:line="240" w:lineRule="auto"/>
    </w:pPr>
    <w:tblPr>
      <w:tblStyleRowBandSize w:val="1"/>
      <w:tblStyleColBandSize w:val="1"/>
      <w:tblBorders>
        <w:top w:val="single" w:sz="8" w:space="0" w:color="918485"/>
        <w:left w:val="single" w:sz="8" w:space="0" w:color="918485"/>
        <w:bottom w:val="single" w:sz="8" w:space="0" w:color="918485"/>
        <w:right w:val="single" w:sz="8" w:space="0" w:color="918485"/>
      </w:tblBorders>
    </w:tblPr>
    <w:tblStylePr w:type="firstRow">
      <w:pPr>
        <w:spacing w:before="0" w:after="0" w:line="240" w:lineRule="auto"/>
      </w:pPr>
      <w:rPr>
        <w:b/>
        <w:bCs/>
        <w:color w:val="FFFFFF"/>
      </w:rPr>
      <w:tblPr/>
      <w:tcPr>
        <w:shd w:val="clear" w:color="auto" w:fill="918485"/>
      </w:tcPr>
    </w:tblStylePr>
    <w:tblStylePr w:type="lastRow">
      <w:pPr>
        <w:spacing w:before="0" w:after="0" w:line="240" w:lineRule="auto"/>
      </w:pPr>
      <w:rPr>
        <w:b/>
        <w:bCs/>
      </w:rPr>
      <w:tblPr/>
      <w:tcPr>
        <w:tcBorders>
          <w:top w:val="double" w:sz="6" w:space="0" w:color="918485"/>
          <w:left w:val="single" w:sz="8" w:space="0" w:color="918485"/>
          <w:bottom w:val="single" w:sz="8" w:space="0" w:color="918485"/>
          <w:right w:val="single" w:sz="8" w:space="0" w:color="918485"/>
        </w:tcBorders>
      </w:tcPr>
    </w:tblStylePr>
    <w:tblStylePr w:type="firstCol">
      <w:rPr>
        <w:b/>
        <w:bCs/>
      </w:rPr>
    </w:tblStylePr>
    <w:tblStylePr w:type="lastCol">
      <w:rPr>
        <w:b/>
        <w:bCs/>
      </w:rPr>
    </w:tblStylePr>
    <w:tblStylePr w:type="band1Vert">
      <w:tblPr/>
      <w:tcPr>
        <w:tcBorders>
          <w:top w:val="single" w:sz="8" w:space="0" w:color="918485"/>
          <w:left w:val="single" w:sz="8" w:space="0" w:color="918485"/>
          <w:bottom w:val="single" w:sz="8" w:space="0" w:color="918485"/>
          <w:right w:val="single" w:sz="8" w:space="0" w:color="918485"/>
        </w:tcBorders>
      </w:tcPr>
    </w:tblStylePr>
    <w:tblStylePr w:type="band1Horz">
      <w:tblPr/>
      <w:tcPr>
        <w:tcBorders>
          <w:top w:val="single" w:sz="8" w:space="0" w:color="918485"/>
          <w:left w:val="single" w:sz="8" w:space="0" w:color="918485"/>
          <w:bottom w:val="single" w:sz="8" w:space="0" w:color="918485"/>
          <w:right w:val="single" w:sz="8" w:space="0" w:color="918485"/>
        </w:tcBorders>
      </w:tcPr>
    </w:tblStylePr>
  </w:style>
  <w:style w:type="table" w:customStyle="1" w:styleId="LightList-Accent53">
    <w:name w:val="Light List - Accent 53"/>
    <w:basedOn w:val="a1"/>
    <w:next w:val="-50"/>
    <w:uiPriority w:val="61"/>
    <w:rsid w:val="00AA03E7"/>
    <w:pPr>
      <w:spacing w:after="0" w:line="240" w:lineRule="auto"/>
    </w:pPr>
    <w:tblPr>
      <w:tblStyleRowBandSize w:val="1"/>
      <w:tblStyleColBandSize w:val="1"/>
      <w:tblBorders>
        <w:top w:val="single" w:sz="8" w:space="0" w:color="4BACC6"/>
        <w:left w:val="single" w:sz="8" w:space="0" w:color="4BACC6"/>
        <w:bottom w:val="single" w:sz="8" w:space="0" w:color="4BACC6"/>
        <w:right w:val="single" w:sz="8" w:space="0" w:color="4BACC6"/>
      </w:tblBorders>
    </w:tblPr>
    <w:tblStylePr w:type="firstRow">
      <w:pPr>
        <w:spacing w:before="0" w:after="0" w:line="240" w:lineRule="auto"/>
      </w:pPr>
      <w:rPr>
        <w:b/>
        <w:bCs/>
        <w:color w:val="FFFFFF"/>
      </w:rPr>
      <w:tblPr/>
      <w:tcPr>
        <w:shd w:val="clear" w:color="auto" w:fill="4BACC6"/>
      </w:tcPr>
    </w:tblStylePr>
    <w:tblStylePr w:type="lastRow">
      <w:pPr>
        <w:spacing w:before="0" w:after="0" w:line="240" w:lineRule="auto"/>
      </w:pPr>
      <w:rPr>
        <w:b/>
        <w:bCs/>
      </w:rPr>
      <w:tblPr/>
      <w:tcPr>
        <w:tcBorders>
          <w:top w:val="double" w:sz="6" w:space="0" w:color="4BACC6"/>
          <w:left w:val="single" w:sz="8" w:space="0" w:color="4BACC6"/>
          <w:bottom w:val="single" w:sz="8" w:space="0" w:color="4BACC6"/>
          <w:right w:val="single" w:sz="8" w:space="0" w:color="4BACC6"/>
        </w:tcBorders>
      </w:tcPr>
    </w:tblStylePr>
    <w:tblStylePr w:type="firstCol">
      <w:rPr>
        <w:b/>
        <w:bCs/>
      </w:rPr>
    </w:tblStylePr>
    <w:tblStylePr w:type="lastCol">
      <w:rPr>
        <w:b/>
        <w:bCs/>
      </w:rPr>
    </w:tblStylePr>
    <w:tblStylePr w:type="band1Vert">
      <w:tblPr/>
      <w:tcPr>
        <w:tcBorders>
          <w:top w:val="single" w:sz="8" w:space="0" w:color="4BACC6"/>
          <w:left w:val="single" w:sz="8" w:space="0" w:color="4BACC6"/>
          <w:bottom w:val="single" w:sz="8" w:space="0" w:color="4BACC6"/>
          <w:right w:val="single" w:sz="8" w:space="0" w:color="4BACC6"/>
        </w:tcBorders>
      </w:tcPr>
    </w:tblStylePr>
    <w:tblStylePr w:type="band1Horz">
      <w:tblPr/>
      <w:tcPr>
        <w:tcBorders>
          <w:top w:val="single" w:sz="8" w:space="0" w:color="4BACC6"/>
          <w:left w:val="single" w:sz="8" w:space="0" w:color="4BACC6"/>
          <w:bottom w:val="single" w:sz="8" w:space="0" w:color="4BACC6"/>
          <w:right w:val="single" w:sz="8" w:space="0" w:color="4BACC6"/>
        </w:tcBorders>
      </w:tcPr>
    </w:tblStylePr>
  </w:style>
  <w:style w:type="table" w:customStyle="1" w:styleId="LightList-Accent41">
    <w:name w:val="Light List - Accent 41"/>
    <w:basedOn w:val="a1"/>
    <w:next w:val="-4"/>
    <w:uiPriority w:val="61"/>
    <w:rsid w:val="00AA03E7"/>
    <w:pPr>
      <w:spacing w:after="0" w:line="240" w:lineRule="auto"/>
    </w:pPr>
    <w:tblPr>
      <w:tblStyleRowBandSize w:val="1"/>
      <w:tblStyleColBandSize w:val="1"/>
      <w:tblBorders>
        <w:top w:val="single" w:sz="8" w:space="0" w:color="8064A2"/>
        <w:left w:val="single" w:sz="8" w:space="0" w:color="8064A2"/>
        <w:bottom w:val="single" w:sz="8" w:space="0" w:color="8064A2"/>
        <w:right w:val="single" w:sz="8" w:space="0" w:color="8064A2"/>
      </w:tblBorders>
    </w:tblPr>
    <w:tblStylePr w:type="firstRow">
      <w:pPr>
        <w:spacing w:before="0" w:after="0" w:line="240" w:lineRule="auto"/>
      </w:pPr>
      <w:rPr>
        <w:b/>
        <w:bCs/>
        <w:color w:val="FFFFFF"/>
      </w:rPr>
      <w:tblPr/>
      <w:tcPr>
        <w:shd w:val="clear" w:color="auto" w:fill="8064A2"/>
      </w:tcPr>
    </w:tblStylePr>
    <w:tblStylePr w:type="lastRow">
      <w:pPr>
        <w:spacing w:before="0" w:after="0" w:line="240" w:lineRule="auto"/>
      </w:pPr>
      <w:rPr>
        <w:b/>
        <w:bCs/>
      </w:rPr>
      <w:tblPr/>
      <w:tcPr>
        <w:tcBorders>
          <w:top w:val="double" w:sz="6" w:space="0" w:color="8064A2"/>
          <w:left w:val="single" w:sz="8" w:space="0" w:color="8064A2"/>
          <w:bottom w:val="single" w:sz="8" w:space="0" w:color="8064A2"/>
          <w:right w:val="single" w:sz="8" w:space="0" w:color="8064A2"/>
        </w:tcBorders>
      </w:tcPr>
    </w:tblStylePr>
    <w:tblStylePr w:type="firstCol">
      <w:rPr>
        <w:b/>
        <w:bCs/>
      </w:rPr>
    </w:tblStylePr>
    <w:tblStylePr w:type="lastCol">
      <w:rPr>
        <w:b/>
        <w:bCs/>
      </w:rPr>
    </w:tblStylePr>
    <w:tblStylePr w:type="band1Vert">
      <w:tblPr/>
      <w:tcPr>
        <w:tcBorders>
          <w:top w:val="single" w:sz="8" w:space="0" w:color="8064A2"/>
          <w:left w:val="single" w:sz="8" w:space="0" w:color="8064A2"/>
          <w:bottom w:val="single" w:sz="8" w:space="0" w:color="8064A2"/>
          <w:right w:val="single" w:sz="8" w:space="0" w:color="8064A2"/>
        </w:tcBorders>
      </w:tcPr>
    </w:tblStylePr>
    <w:tblStylePr w:type="band1Horz">
      <w:tblPr/>
      <w:tcPr>
        <w:tcBorders>
          <w:top w:val="single" w:sz="8" w:space="0" w:color="8064A2"/>
          <w:left w:val="single" w:sz="8" w:space="0" w:color="8064A2"/>
          <w:bottom w:val="single" w:sz="8" w:space="0" w:color="8064A2"/>
          <w:right w:val="single" w:sz="8" w:space="0" w:color="8064A2"/>
        </w:tcBorders>
      </w:tcPr>
    </w:tblStylePr>
  </w:style>
  <w:style w:type="table" w:styleId="-50">
    <w:name w:val="Light List Accent 5"/>
    <w:basedOn w:val="a1"/>
    <w:uiPriority w:val="61"/>
    <w:semiHidden/>
    <w:unhideWhenUsed/>
    <w:rsid w:val="00AA03E7"/>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51">
    <w:name w:val="Light Grid Accent 5"/>
    <w:basedOn w:val="a1"/>
    <w:uiPriority w:val="62"/>
    <w:semiHidden/>
    <w:unhideWhenUsed/>
    <w:rsid w:val="00AA03E7"/>
    <w:pPr>
      <w:spacing w:after="0" w:line="240" w:lineRule="auto"/>
    </w:p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4">
    <w:name w:val="Light List Accent 4"/>
    <w:basedOn w:val="a1"/>
    <w:uiPriority w:val="61"/>
    <w:semiHidden/>
    <w:unhideWhenUsed/>
    <w:rsid w:val="00AA03E7"/>
    <w:pPr>
      <w:spacing w:after="0" w:line="240" w:lineRule="auto"/>
    </w:p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character" w:styleId="af1">
    <w:name w:val="FollowedHyperlink"/>
    <w:basedOn w:val="a0"/>
    <w:uiPriority w:val="99"/>
    <w:semiHidden/>
    <w:unhideWhenUsed/>
    <w:rsid w:val="004F2C2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4111275">
      <w:bodyDiv w:val="1"/>
      <w:marLeft w:val="0"/>
      <w:marRight w:val="0"/>
      <w:marTop w:val="0"/>
      <w:marBottom w:val="0"/>
      <w:divBdr>
        <w:top w:val="none" w:sz="0" w:space="0" w:color="auto"/>
        <w:left w:val="none" w:sz="0" w:space="0" w:color="auto"/>
        <w:bottom w:val="none" w:sz="0" w:space="0" w:color="auto"/>
        <w:right w:val="none" w:sz="0" w:space="0" w:color="auto"/>
      </w:divBdr>
    </w:div>
    <w:div w:id="52434444">
      <w:bodyDiv w:val="1"/>
      <w:marLeft w:val="0"/>
      <w:marRight w:val="0"/>
      <w:marTop w:val="0"/>
      <w:marBottom w:val="0"/>
      <w:divBdr>
        <w:top w:val="none" w:sz="0" w:space="0" w:color="auto"/>
        <w:left w:val="none" w:sz="0" w:space="0" w:color="auto"/>
        <w:bottom w:val="none" w:sz="0" w:space="0" w:color="auto"/>
        <w:right w:val="none" w:sz="0" w:space="0" w:color="auto"/>
      </w:divBdr>
    </w:div>
    <w:div w:id="81487668">
      <w:bodyDiv w:val="1"/>
      <w:marLeft w:val="0"/>
      <w:marRight w:val="0"/>
      <w:marTop w:val="0"/>
      <w:marBottom w:val="0"/>
      <w:divBdr>
        <w:top w:val="none" w:sz="0" w:space="0" w:color="auto"/>
        <w:left w:val="none" w:sz="0" w:space="0" w:color="auto"/>
        <w:bottom w:val="none" w:sz="0" w:space="0" w:color="auto"/>
        <w:right w:val="none" w:sz="0" w:space="0" w:color="auto"/>
      </w:divBdr>
      <w:divsChild>
        <w:div w:id="412557291">
          <w:marLeft w:val="0"/>
          <w:marRight w:val="0"/>
          <w:marTop w:val="0"/>
          <w:marBottom w:val="0"/>
          <w:divBdr>
            <w:top w:val="none" w:sz="0" w:space="0" w:color="auto"/>
            <w:left w:val="none" w:sz="0" w:space="0" w:color="auto"/>
            <w:bottom w:val="none" w:sz="0" w:space="0" w:color="auto"/>
            <w:right w:val="none" w:sz="0" w:space="0" w:color="auto"/>
          </w:divBdr>
        </w:div>
      </w:divsChild>
    </w:div>
    <w:div w:id="138886989">
      <w:bodyDiv w:val="1"/>
      <w:marLeft w:val="0"/>
      <w:marRight w:val="0"/>
      <w:marTop w:val="0"/>
      <w:marBottom w:val="0"/>
      <w:divBdr>
        <w:top w:val="none" w:sz="0" w:space="0" w:color="auto"/>
        <w:left w:val="none" w:sz="0" w:space="0" w:color="auto"/>
        <w:bottom w:val="none" w:sz="0" w:space="0" w:color="auto"/>
        <w:right w:val="none" w:sz="0" w:space="0" w:color="auto"/>
      </w:divBdr>
      <w:divsChild>
        <w:div w:id="116385804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9029179">
      <w:bodyDiv w:val="1"/>
      <w:marLeft w:val="0"/>
      <w:marRight w:val="0"/>
      <w:marTop w:val="0"/>
      <w:marBottom w:val="0"/>
      <w:divBdr>
        <w:top w:val="none" w:sz="0" w:space="0" w:color="auto"/>
        <w:left w:val="none" w:sz="0" w:space="0" w:color="auto"/>
        <w:bottom w:val="none" w:sz="0" w:space="0" w:color="auto"/>
        <w:right w:val="none" w:sz="0" w:space="0" w:color="auto"/>
      </w:divBdr>
    </w:div>
    <w:div w:id="212893258">
      <w:bodyDiv w:val="1"/>
      <w:marLeft w:val="0"/>
      <w:marRight w:val="0"/>
      <w:marTop w:val="0"/>
      <w:marBottom w:val="0"/>
      <w:divBdr>
        <w:top w:val="none" w:sz="0" w:space="0" w:color="auto"/>
        <w:left w:val="none" w:sz="0" w:space="0" w:color="auto"/>
        <w:bottom w:val="none" w:sz="0" w:space="0" w:color="auto"/>
        <w:right w:val="none" w:sz="0" w:space="0" w:color="auto"/>
      </w:divBdr>
    </w:div>
    <w:div w:id="225579793">
      <w:bodyDiv w:val="1"/>
      <w:marLeft w:val="0"/>
      <w:marRight w:val="0"/>
      <w:marTop w:val="0"/>
      <w:marBottom w:val="0"/>
      <w:divBdr>
        <w:top w:val="none" w:sz="0" w:space="0" w:color="auto"/>
        <w:left w:val="none" w:sz="0" w:space="0" w:color="auto"/>
        <w:bottom w:val="none" w:sz="0" w:space="0" w:color="auto"/>
        <w:right w:val="none" w:sz="0" w:space="0" w:color="auto"/>
      </w:divBdr>
    </w:div>
    <w:div w:id="233777654">
      <w:bodyDiv w:val="1"/>
      <w:marLeft w:val="0"/>
      <w:marRight w:val="0"/>
      <w:marTop w:val="0"/>
      <w:marBottom w:val="0"/>
      <w:divBdr>
        <w:top w:val="none" w:sz="0" w:space="0" w:color="auto"/>
        <w:left w:val="none" w:sz="0" w:space="0" w:color="auto"/>
        <w:bottom w:val="none" w:sz="0" w:space="0" w:color="auto"/>
        <w:right w:val="none" w:sz="0" w:space="0" w:color="auto"/>
      </w:divBdr>
    </w:div>
    <w:div w:id="240257868">
      <w:bodyDiv w:val="1"/>
      <w:marLeft w:val="0"/>
      <w:marRight w:val="0"/>
      <w:marTop w:val="0"/>
      <w:marBottom w:val="0"/>
      <w:divBdr>
        <w:top w:val="none" w:sz="0" w:space="0" w:color="auto"/>
        <w:left w:val="none" w:sz="0" w:space="0" w:color="auto"/>
        <w:bottom w:val="none" w:sz="0" w:space="0" w:color="auto"/>
        <w:right w:val="none" w:sz="0" w:space="0" w:color="auto"/>
      </w:divBdr>
    </w:div>
    <w:div w:id="352271725">
      <w:bodyDiv w:val="1"/>
      <w:marLeft w:val="0"/>
      <w:marRight w:val="0"/>
      <w:marTop w:val="0"/>
      <w:marBottom w:val="0"/>
      <w:divBdr>
        <w:top w:val="none" w:sz="0" w:space="0" w:color="auto"/>
        <w:left w:val="none" w:sz="0" w:space="0" w:color="auto"/>
        <w:bottom w:val="none" w:sz="0" w:space="0" w:color="auto"/>
        <w:right w:val="none" w:sz="0" w:space="0" w:color="auto"/>
      </w:divBdr>
    </w:div>
    <w:div w:id="361368565">
      <w:bodyDiv w:val="1"/>
      <w:marLeft w:val="0"/>
      <w:marRight w:val="0"/>
      <w:marTop w:val="0"/>
      <w:marBottom w:val="0"/>
      <w:divBdr>
        <w:top w:val="none" w:sz="0" w:space="0" w:color="auto"/>
        <w:left w:val="none" w:sz="0" w:space="0" w:color="auto"/>
        <w:bottom w:val="none" w:sz="0" w:space="0" w:color="auto"/>
        <w:right w:val="none" w:sz="0" w:space="0" w:color="auto"/>
      </w:divBdr>
    </w:div>
    <w:div w:id="433943657">
      <w:bodyDiv w:val="1"/>
      <w:marLeft w:val="0"/>
      <w:marRight w:val="0"/>
      <w:marTop w:val="0"/>
      <w:marBottom w:val="0"/>
      <w:divBdr>
        <w:top w:val="none" w:sz="0" w:space="0" w:color="auto"/>
        <w:left w:val="none" w:sz="0" w:space="0" w:color="auto"/>
        <w:bottom w:val="none" w:sz="0" w:space="0" w:color="auto"/>
        <w:right w:val="none" w:sz="0" w:space="0" w:color="auto"/>
      </w:divBdr>
    </w:div>
    <w:div w:id="565456237">
      <w:bodyDiv w:val="1"/>
      <w:marLeft w:val="0"/>
      <w:marRight w:val="0"/>
      <w:marTop w:val="0"/>
      <w:marBottom w:val="0"/>
      <w:divBdr>
        <w:top w:val="none" w:sz="0" w:space="0" w:color="auto"/>
        <w:left w:val="none" w:sz="0" w:space="0" w:color="auto"/>
        <w:bottom w:val="none" w:sz="0" w:space="0" w:color="auto"/>
        <w:right w:val="none" w:sz="0" w:space="0" w:color="auto"/>
      </w:divBdr>
    </w:div>
    <w:div w:id="595136885">
      <w:bodyDiv w:val="1"/>
      <w:marLeft w:val="0"/>
      <w:marRight w:val="0"/>
      <w:marTop w:val="0"/>
      <w:marBottom w:val="0"/>
      <w:divBdr>
        <w:top w:val="none" w:sz="0" w:space="0" w:color="auto"/>
        <w:left w:val="none" w:sz="0" w:space="0" w:color="auto"/>
        <w:bottom w:val="none" w:sz="0" w:space="0" w:color="auto"/>
        <w:right w:val="none" w:sz="0" w:space="0" w:color="auto"/>
      </w:divBdr>
    </w:div>
    <w:div w:id="604464915">
      <w:bodyDiv w:val="1"/>
      <w:marLeft w:val="0"/>
      <w:marRight w:val="0"/>
      <w:marTop w:val="0"/>
      <w:marBottom w:val="0"/>
      <w:divBdr>
        <w:top w:val="none" w:sz="0" w:space="0" w:color="auto"/>
        <w:left w:val="none" w:sz="0" w:space="0" w:color="auto"/>
        <w:bottom w:val="none" w:sz="0" w:space="0" w:color="auto"/>
        <w:right w:val="none" w:sz="0" w:space="0" w:color="auto"/>
      </w:divBdr>
    </w:div>
    <w:div w:id="610360910">
      <w:bodyDiv w:val="1"/>
      <w:marLeft w:val="0"/>
      <w:marRight w:val="0"/>
      <w:marTop w:val="0"/>
      <w:marBottom w:val="0"/>
      <w:divBdr>
        <w:top w:val="none" w:sz="0" w:space="0" w:color="auto"/>
        <w:left w:val="none" w:sz="0" w:space="0" w:color="auto"/>
        <w:bottom w:val="none" w:sz="0" w:space="0" w:color="auto"/>
        <w:right w:val="none" w:sz="0" w:space="0" w:color="auto"/>
      </w:divBdr>
      <w:divsChild>
        <w:div w:id="45491437">
          <w:blockQuote w:val="1"/>
          <w:marLeft w:val="720"/>
          <w:marRight w:val="720"/>
          <w:marTop w:val="100"/>
          <w:marBottom w:val="100"/>
          <w:divBdr>
            <w:top w:val="none" w:sz="0" w:space="0" w:color="auto"/>
            <w:left w:val="none" w:sz="0" w:space="0" w:color="auto"/>
            <w:bottom w:val="none" w:sz="0" w:space="0" w:color="auto"/>
            <w:right w:val="none" w:sz="0" w:space="0" w:color="auto"/>
          </w:divBdr>
        </w:div>
        <w:div w:id="370738404">
          <w:blockQuote w:val="1"/>
          <w:marLeft w:val="720"/>
          <w:marRight w:val="720"/>
          <w:marTop w:val="100"/>
          <w:marBottom w:val="100"/>
          <w:divBdr>
            <w:top w:val="none" w:sz="0" w:space="0" w:color="auto"/>
            <w:left w:val="none" w:sz="0" w:space="0" w:color="auto"/>
            <w:bottom w:val="none" w:sz="0" w:space="0" w:color="auto"/>
            <w:right w:val="none" w:sz="0" w:space="0" w:color="auto"/>
          </w:divBdr>
        </w:div>
        <w:div w:id="909928851">
          <w:blockQuote w:val="1"/>
          <w:marLeft w:val="720"/>
          <w:marRight w:val="720"/>
          <w:marTop w:val="100"/>
          <w:marBottom w:val="100"/>
          <w:divBdr>
            <w:top w:val="none" w:sz="0" w:space="0" w:color="auto"/>
            <w:left w:val="none" w:sz="0" w:space="0" w:color="auto"/>
            <w:bottom w:val="none" w:sz="0" w:space="0" w:color="auto"/>
            <w:right w:val="none" w:sz="0" w:space="0" w:color="auto"/>
          </w:divBdr>
        </w:div>
        <w:div w:id="139777831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19920161">
      <w:bodyDiv w:val="1"/>
      <w:marLeft w:val="0"/>
      <w:marRight w:val="0"/>
      <w:marTop w:val="0"/>
      <w:marBottom w:val="0"/>
      <w:divBdr>
        <w:top w:val="none" w:sz="0" w:space="0" w:color="auto"/>
        <w:left w:val="none" w:sz="0" w:space="0" w:color="auto"/>
        <w:bottom w:val="none" w:sz="0" w:space="0" w:color="auto"/>
        <w:right w:val="none" w:sz="0" w:space="0" w:color="auto"/>
      </w:divBdr>
    </w:div>
    <w:div w:id="675770229">
      <w:bodyDiv w:val="1"/>
      <w:marLeft w:val="0"/>
      <w:marRight w:val="0"/>
      <w:marTop w:val="0"/>
      <w:marBottom w:val="0"/>
      <w:divBdr>
        <w:top w:val="none" w:sz="0" w:space="0" w:color="auto"/>
        <w:left w:val="none" w:sz="0" w:space="0" w:color="auto"/>
        <w:bottom w:val="none" w:sz="0" w:space="0" w:color="auto"/>
        <w:right w:val="none" w:sz="0" w:space="0" w:color="auto"/>
      </w:divBdr>
      <w:divsChild>
        <w:div w:id="190459595">
          <w:marLeft w:val="0"/>
          <w:marRight w:val="0"/>
          <w:marTop w:val="0"/>
          <w:marBottom w:val="0"/>
          <w:divBdr>
            <w:top w:val="none" w:sz="0" w:space="0" w:color="auto"/>
            <w:left w:val="none" w:sz="0" w:space="0" w:color="auto"/>
            <w:bottom w:val="none" w:sz="0" w:space="0" w:color="auto"/>
            <w:right w:val="none" w:sz="0" w:space="0" w:color="auto"/>
          </w:divBdr>
          <w:divsChild>
            <w:div w:id="813647884">
              <w:marLeft w:val="0"/>
              <w:marRight w:val="0"/>
              <w:marTop w:val="0"/>
              <w:marBottom w:val="0"/>
              <w:divBdr>
                <w:top w:val="none" w:sz="0" w:space="0" w:color="auto"/>
                <w:left w:val="none" w:sz="0" w:space="0" w:color="auto"/>
                <w:bottom w:val="none" w:sz="0" w:space="0" w:color="auto"/>
                <w:right w:val="none" w:sz="0" w:space="0" w:color="auto"/>
              </w:divBdr>
            </w:div>
          </w:divsChild>
        </w:div>
        <w:div w:id="1258707517">
          <w:marLeft w:val="0"/>
          <w:marRight w:val="0"/>
          <w:marTop w:val="0"/>
          <w:marBottom w:val="0"/>
          <w:divBdr>
            <w:top w:val="none" w:sz="0" w:space="0" w:color="auto"/>
            <w:left w:val="none" w:sz="0" w:space="0" w:color="auto"/>
            <w:bottom w:val="none" w:sz="0" w:space="0" w:color="auto"/>
            <w:right w:val="none" w:sz="0" w:space="0" w:color="auto"/>
          </w:divBdr>
          <w:divsChild>
            <w:div w:id="6113286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24643970">
      <w:bodyDiv w:val="1"/>
      <w:marLeft w:val="0"/>
      <w:marRight w:val="0"/>
      <w:marTop w:val="0"/>
      <w:marBottom w:val="0"/>
      <w:divBdr>
        <w:top w:val="none" w:sz="0" w:space="0" w:color="auto"/>
        <w:left w:val="none" w:sz="0" w:space="0" w:color="auto"/>
        <w:bottom w:val="none" w:sz="0" w:space="0" w:color="auto"/>
        <w:right w:val="none" w:sz="0" w:space="0" w:color="auto"/>
      </w:divBdr>
    </w:div>
    <w:div w:id="747658659">
      <w:bodyDiv w:val="1"/>
      <w:marLeft w:val="0"/>
      <w:marRight w:val="0"/>
      <w:marTop w:val="0"/>
      <w:marBottom w:val="0"/>
      <w:divBdr>
        <w:top w:val="none" w:sz="0" w:space="0" w:color="auto"/>
        <w:left w:val="none" w:sz="0" w:space="0" w:color="auto"/>
        <w:bottom w:val="none" w:sz="0" w:space="0" w:color="auto"/>
        <w:right w:val="none" w:sz="0" w:space="0" w:color="auto"/>
      </w:divBdr>
    </w:div>
    <w:div w:id="773017336">
      <w:bodyDiv w:val="1"/>
      <w:marLeft w:val="0"/>
      <w:marRight w:val="0"/>
      <w:marTop w:val="0"/>
      <w:marBottom w:val="0"/>
      <w:divBdr>
        <w:top w:val="none" w:sz="0" w:space="0" w:color="auto"/>
        <w:left w:val="none" w:sz="0" w:space="0" w:color="auto"/>
        <w:bottom w:val="none" w:sz="0" w:space="0" w:color="auto"/>
        <w:right w:val="none" w:sz="0" w:space="0" w:color="auto"/>
      </w:divBdr>
    </w:div>
    <w:div w:id="831332787">
      <w:bodyDiv w:val="1"/>
      <w:marLeft w:val="0"/>
      <w:marRight w:val="0"/>
      <w:marTop w:val="0"/>
      <w:marBottom w:val="0"/>
      <w:divBdr>
        <w:top w:val="none" w:sz="0" w:space="0" w:color="auto"/>
        <w:left w:val="none" w:sz="0" w:space="0" w:color="auto"/>
        <w:bottom w:val="none" w:sz="0" w:space="0" w:color="auto"/>
        <w:right w:val="none" w:sz="0" w:space="0" w:color="auto"/>
      </w:divBdr>
    </w:div>
    <w:div w:id="848372100">
      <w:bodyDiv w:val="1"/>
      <w:marLeft w:val="0"/>
      <w:marRight w:val="0"/>
      <w:marTop w:val="0"/>
      <w:marBottom w:val="0"/>
      <w:divBdr>
        <w:top w:val="none" w:sz="0" w:space="0" w:color="auto"/>
        <w:left w:val="none" w:sz="0" w:space="0" w:color="auto"/>
        <w:bottom w:val="none" w:sz="0" w:space="0" w:color="auto"/>
        <w:right w:val="none" w:sz="0" w:space="0" w:color="auto"/>
      </w:divBdr>
    </w:div>
    <w:div w:id="856770581">
      <w:bodyDiv w:val="1"/>
      <w:marLeft w:val="0"/>
      <w:marRight w:val="0"/>
      <w:marTop w:val="0"/>
      <w:marBottom w:val="0"/>
      <w:divBdr>
        <w:top w:val="none" w:sz="0" w:space="0" w:color="auto"/>
        <w:left w:val="none" w:sz="0" w:space="0" w:color="auto"/>
        <w:bottom w:val="none" w:sz="0" w:space="0" w:color="auto"/>
        <w:right w:val="none" w:sz="0" w:space="0" w:color="auto"/>
      </w:divBdr>
    </w:div>
    <w:div w:id="859204794">
      <w:bodyDiv w:val="1"/>
      <w:marLeft w:val="0"/>
      <w:marRight w:val="0"/>
      <w:marTop w:val="0"/>
      <w:marBottom w:val="0"/>
      <w:divBdr>
        <w:top w:val="none" w:sz="0" w:space="0" w:color="auto"/>
        <w:left w:val="none" w:sz="0" w:space="0" w:color="auto"/>
        <w:bottom w:val="none" w:sz="0" w:space="0" w:color="auto"/>
        <w:right w:val="none" w:sz="0" w:space="0" w:color="auto"/>
      </w:divBdr>
    </w:div>
    <w:div w:id="873814408">
      <w:bodyDiv w:val="1"/>
      <w:marLeft w:val="0"/>
      <w:marRight w:val="0"/>
      <w:marTop w:val="0"/>
      <w:marBottom w:val="0"/>
      <w:divBdr>
        <w:top w:val="none" w:sz="0" w:space="0" w:color="auto"/>
        <w:left w:val="none" w:sz="0" w:space="0" w:color="auto"/>
        <w:bottom w:val="none" w:sz="0" w:space="0" w:color="auto"/>
        <w:right w:val="none" w:sz="0" w:space="0" w:color="auto"/>
      </w:divBdr>
    </w:div>
    <w:div w:id="880630534">
      <w:bodyDiv w:val="1"/>
      <w:marLeft w:val="0"/>
      <w:marRight w:val="0"/>
      <w:marTop w:val="0"/>
      <w:marBottom w:val="0"/>
      <w:divBdr>
        <w:top w:val="none" w:sz="0" w:space="0" w:color="auto"/>
        <w:left w:val="none" w:sz="0" w:space="0" w:color="auto"/>
        <w:bottom w:val="none" w:sz="0" w:space="0" w:color="auto"/>
        <w:right w:val="none" w:sz="0" w:space="0" w:color="auto"/>
      </w:divBdr>
    </w:div>
    <w:div w:id="890774374">
      <w:bodyDiv w:val="1"/>
      <w:marLeft w:val="0"/>
      <w:marRight w:val="0"/>
      <w:marTop w:val="0"/>
      <w:marBottom w:val="0"/>
      <w:divBdr>
        <w:top w:val="none" w:sz="0" w:space="0" w:color="auto"/>
        <w:left w:val="none" w:sz="0" w:space="0" w:color="auto"/>
        <w:bottom w:val="none" w:sz="0" w:space="0" w:color="auto"/>
        <w:right w:val="none" w:sz="0" w:space="0" w:color="auto"/>
      </w:divBdr>
      <w:divsChild>
        <w:div w:id="489518453">
          <w:marLeft w:val="0"/>
          <w:marRight w:val="0"/>
          <w:marTop w:val="0"/>
          <w:marBottom w:val="0"/>
          <w:divBdr>
            <w:top w:val="none" w:sz="0" w:space="0" w:color="auto"/>
            <w:left w:val="none" w:sz="0" w:space="0" w:color="auto"/>
            <w:bottom w:val="none" w:sz="0" w:space="0" w:color="auto"/>
            <w:right w:val="none" w:sz="0" w:space="0" w:color="auto"/>
          </w:divBdr>
          <w:divsChild>
            <w:div w:id="206845333">
              <w:marLeft w:val="0"/>
              <w:marRight w:val="0"/>
              <w:marTop w:val="0"/>
              <w:marBottom w:val="0"/>
              <w:divBdr>
                <w:top w:val="none" w:sz="0" w:space="0" w:color="auto"/>
                <w:left w:val="none" w:sz="0" w:space="0" w:color="auto"/>
                <w:bottom w:val="none" w:sz="0" w:space="0" w:color="auto"/>
                <w:right w:val="none" w:sz="0" w:space="0" w:color="auto"/>
              </w:divBdr>
            </w:div>
          </w:divsChild>
        </w:div>
        <w:div w:id="785806063">
          <w:marLeft w:val="0"/>
          <w:marRight w:val="0"/>
          <w:marTop w:val="0"/>
          <w:marBottom w:val="0"/>
          <w:divBdr>
            <w:top w:val="none" w:sz="0" w:space="0" w:color="auto"/>
            <w:left w:val="none" w:sz="0" w:space="0" w:color="auto"/>
            <w:bottom w:val="none" w:sz="0" w:space="0" w:color="auto"/>
            <w:right w:val="none" w:sz="0" w:space="0" w:color="auto"/>
          </w:divBdr>
          <w:divsChild>
            <w:div w:id="1737825803">
              <w:marLeft w:val="0"/>
              <w:marRight w:val="0"/>
              <w:marTop w:val="0"/>
              <w:marBottom w:val="0"/>
              <w:divBdr>
                <w:top w:val="none" w:sz="0" w:space="0" w:color="auto"/>
                <w:left w:val="none" w:sz="0" w:space="0" w:color="auto"/>
                <w:bottom w:val="none" w:sz="0" w:space="0" w:color="auto"/>
                <w:right w:val="none" w:sz="0" w:space="0" w:color="auto"/>
              </w:divBdr>
            </w:div>
          </w:divsChild>
        </w:div>
        <w:div w:id="1726681226">
          <w:marLeft w:val="0"/>
          <w:marRight w:val="0"/>
          <w:marTop w:val="0"/>
          <w:marBottom w:val="0"/>
          <w:divBdr>
            <w:top w:val="none" w:sz="0" w:space="0" w:color="auto"/>
            <w:left w:val="none" w:sz="0" w:space="0" w:color="auto"/>
            <w:bottom w:val="none" w:sz="0" w:space="0" w:color="auto"/>
            <w:right w:val="none" w:sz="0" w:space="0" w:color="auto"/>
          </w:divBdr>
          <w:divsChild>
            <w:div w:id="11664385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35750889">
      <w:bodyDiv w:val="1"/>
      <w:marLeft w:val="0"/>
      <w:marRight w:val="0"/>
      <w:marTop w:val="0"/>
      <w:marBottom w:val="0"/>
      <w:divBdr>
        <w:top w:val="none" w:sz="0" w:space="0" w:color="auto"/>
        <w:left w:val="none" w:sz="0" w:space="0" w:color="auto"/>
        <w:bottom w:val="none" w:sz="0" w:space="0" w:color="auto"/>
        <w:right w:val="none" w:sz="0" w:space="0" w:color="auto"/>
      </w:divBdr>
    </w:div>
    <w:div w:id="938679908">
      <w:bodyDiv w:val="1"/>
      <w:marLeft w:val="0"/>
      <w:marRight w:val="0"/>
      <w:marTop w:val="0"/>
      <w:marBottom w:val="0"/>
      <w:divBdr>
        <w:top w:val="none" w:sz="0" w:space="0" w:color="auto"/>
        <w:left w:val="none" w:sz="0" w:space="0" w:color="auto"/>
        <w:bottom w:val="none" w:sz="0" w:space="0" w:color="auto"/>
        <w:right w:val="none" w:sz="0" w:space="0" w:color="auto"/>
      </w:divBdr>
    </w:div>
    <w:div w:id="959605471">
      <w:bodyDiv w:val="1"/>
      <w:marLeft w:val="0"/>
      <w:marRight w:val="0"/>
      <w:marTop w:val="0"/>
      <w:marBottom w:val="0"/>
      <w:divBdr>
        <w:top w:val="none" w:sz="0" w:space="0" w:color="auto"/>
        <w:left w:val="none" w:sz="0" w:space="0" w:color="auto"/>
        <w:bottom w:val="none" w:sz="0" w:space="0" w:color="auto"/>
        <w:right w:val="none" w:sz="0" w:space="0" w:color="auto"/>
      </w:divBdr>
    </w:div>
    <w:div w:id="987631382">
      <w:bodyDiv w:val="1"/>
      <w:marLeft w:val="0"/>
      <w:marRight w:val="0"/>
      <w:marTop w:val="0"/>
      <w:marBottom w:val="0"/>
      <w:divBdr>
        <w:top w:val="none" w:sz="0" w:space="0" w:color="auto"/>
        <w:left w:val="none" w:sz="0" w:space="0" w:color="auto"/>
        <w:bottom w:val="none" w:sz="0" w:space="0" w:color="auto"/>
        <w:right w:val="none" w:sz="0" w:space="0" w:color="auto"/>
      </w:divBdr>
      <w:divsChild>
        <w:div w:id="422996786">
          <w:marLeft w:val="0"/>
          <w:marRight w:val="0"/>
          <w:marTop w:val="0"/>
          <w:marBottom w:val="0"/>
          <w:divBdr>
            <w:top w:val="none" w:sz="0" w:space="0" w:color="auto"/>
            <w:left w:val="none" w:sz="0" w:space="0" w:color="auto"/>
            <w:bottom w:val="none" w:sz="0" w:space="0" w:color="auto"/>
            <w:right w:val="none" w:sz="0" w:space="0" w:color="auto"/>
          </w:divBdr>
          <w:divsChild>
            <w:div w:id="777682930">
              <w:marLeft w:val="0"/>
              <w:marRight w:val="0"/>
              <w:marTop w:val="0"/>
              <w:marBottom w:val="0"/>
              <w:divBdr>
                <w:top w:val="none" w:sz="0" w:space="0" w:color="auto"/>
                <w:left w:val="none" w:sz="0" w:space="0" w:color="auto"/>
                <w:bottom w:val="none" w:sz="0" w:space="0" w:color="auto"/>
                <w:right w:val="none" w:sz="0" w:space="0" w:color="auto"/>
              </w:divBdr>
            </w:div>
          </w:divsChild>
        </w:div>
        <w:div w:id="1174803412">
          <w:marLeft w:val="0"/>
          <w:marRight w:val="0"/>
          <w:marTop w:val="0"/>
          <w:marBottom w:val="0"/>
          <w:divBdr>
            <w:top w:val="none" w:sz="0" w:space="0" w:color="auto"/>
            <w:left w:val="none" w:sz="0" w:space="0" w:color="auto"/>
            <w:bottom w:val="none" w:sz="0" w:space="0" w:color="auto"/>
            <w:right w:val="none" w:sz="0" w:space="0" w:color="auto"/>
          </w:divBdr>
          <w:divsChild>
            <w:div w:id="1021203197">
              <w:marLeft w:val="0"/>
              <w:marRight w:val="0"/>
              <w:marTop w:val="0"/>
              <w:marBottom w:val="0"/>
              <w:divBdr>
                <w:top w:val="none" w:sz="0" w:space="0" w:color="auto"/>
                <w:left w:val="none" w:sz="0" w:space="0" w:color="auto"/>
                <w:bottom w:val="none" w:sz="0" w:space="0" w:color="auto"/>
                <w:right w:val="none" w:sz="0" w:space="0" w:color="auto"/>
              </w:divBdr>
            </w:div>
          </w:divsChild>
        </w:div>
        <w:div w:id="1455320180">
          <w:marLeft w:val="0"/>
          <w:marRight w:val="0"/>
          <w:marTop w:val="0"/>
          <w:marBottom w:val="0"/>
          <w:divBdr>
            <w:top w:val="none" w:sz="0" w:space="0" w:color="auto"/>
            <w:left w:val="none" w:sz="0" w:space="0" w:color="auto"/>
            <w:bottom w:val="none" w:sz="0" w:space="0" w:color="auto"/>
            <w:right w:val="none" w:sz="0" w:space="0" w:color="auto"/>
          </w:divBdr>
          <w:divsChild>
            <w:div w:id="4104700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27608882">
      <w:bodyDiv w:val="1"/>
      <w:marLeft w:val="0"/>
      <w:marRight w:val="0"/>
      <w:marTop w:val="0"/>
      <w:marBottom w:val="0"/>
      <w:divBdr>
        <w:top w:val="none" w:sz="0" w:space="0" w:color="auto"/>
        <w:left w:val="none" w:sz="0" w:space="0" w:color="auto"/>
        <w:bottom w:val="none" w:sz="0" w:space="0" w:color="auto"/>
        <w:right w:val="none" w:sz="0" w:space="0" w:color="auto"/>
      </w:divBdr>
      <w:divsChild>
        <w:div w:id="153840580">
          <w:marLeft w:val="0"/>
          <w:marRight w:val="0"/>
          <w:marTop w:val="0"/>
          <w:marBottom w:val="0"/>
          <w:divBdr>
            <w:top w:val="none" w:sz="0" w:space="0" w:color="auto"/>
            <w:left w:val="none" w:sz="0" w:space="0" w:color="auto"/>
            <w:bottom w:val="none" w:sz="0" w:space="0" w:color="auto"/>
            <w:right w:val="none" w:sz="0" w:space="0" w:color="auto"/>
          </w:divBdr>
          <w:divsChild>
            <w:div w:id="1541284790">
              <w:marLeft w:val="0"/>
              <w:marRight w:val="0"/>
              <w:marTop w:val="0"/>
              <w:marBottom w:val="0"/>
              <w:divBdr>
                <w:top w:val="none" w:sz="0" w:space="0" w:color="auto"/>
                <w:left w:val="none" w:sz="0" w:space="0" w:color="auto"/>
                <w:bottom w:val="none" w:sz="0" w:space="0" w:color="auto"/>
                <w:right w:val="none" w:sz="0" w:space="0" w:color="auto"/>
              </w:divBdr>
              <w:divsChild>
                <w:div w:id="2004694546">
                  <w:marLeft w:val="0"/>
                  <w:marRight w:val="0"/>
                  <w:marTop w:val="0"/>
                  <w:marBottom w:val="0"/>
                  <w:divBdr>
                    <w:top w:val="none" w:sz="0" w:space="0" w:color="auto"/>
                    <w:left w:val="none" w:sz="0" w:space="0" w:color="auto"/>
                    <w:bottom w:val="none" w:sz="0" w:space="0" w:color="auto"/>
                    <w:right w:val="none" w:sz="0" w:space="0" w:color="auto"/>
                  </w:divBdr>
                  <w:divsChild>
                    <w:div w:id="1273168449">
                      <w:marLeft w:val="0"/>
                      <w:marRight w:val="0"/>
                      <w:marTop w:val="0"/>
                      <w:marBottom w:val="0"/>
                      <w:divBdr>
                        <w:top w:val="none" w:sz="0" w:space="0" w:color="auto"/>
                        <w:left w:val="none" w:sz="0" w:space="0" w:color="auto"/>
                        <w:bottom w:val="none" w:sz="0" w:space="0" w:color="auto"/>
                        <w:right w:val="none" w:sz="0" w:space="0" w:color="auto"/>
                      </w:divBdr>
                      <w:divsChild>
                        <w:div w:id="1561286751">
                          <w:marLeft w:val="0"/>
                          <w:marRight w:val="0"/>
                          <w:marTop w:val="0"/>
                          <w:marBottom w:val="0"/>
                          <w:divBdr>
                            <w:top w:val="none" w:sz="0" w:space="0" w:color="auto"/>
                            <w:left w:val="none" w:sz="0" w:space="0" w:color="auto"/>
                            <w:bottom w:val="none" w:sz="0" w:space="0" w:color="auto"/>
                            <w:right w:val="none" w:sz="0" w:space="0" w:color="auto"/>
                          </w:divBdr>
                          <w:divsChild>
                            <w:div w:id="405956144">
                              <w:marLeft w:val="0"/>
                              <w:marRight w:val="0"/>
                              <w:marTop w:val="0"/>
                              <w:marBottom w:val="0"/>
                              <w:divBdr>
                                <w:top w:val="none" w:sz="0" w:space="0" w:color="auto"/>
                                <w:left w:val="none" w:sz="0" w:space="0" w:color="auto"/>
                                <w:bottom w:val="none" w:sz="0" w:space="0" w:color="auto"/>
                                <w:right w:val="none" w:sz="0" w:space="0" w:color="auto"/>
                              </w:divBdr>
                              <w:divsChild>
                                <w:div w:id="1006438404">
                                  <w:marLeft w:val="0"/>
                                  <w:marRight w:val="0"/>
                                  <w:marTop w:val="0"/>
                                  <w:marBottom w:val="0"/>
                                  <w:divBdr>
                                    <w:top w:val="none" w:sz="0" w:space="0" w:color="auto"/>
                                    <w:left w:val="none" w:sz="0" w:space="0" w:color="auto"/>
                                    <w:bottom w:val="none" w:sz="0" w:space="0" w:color="auto"/>
                                    <w:right w:val="none" w:sz="0" w:space="0" w:color="auto"/>
                                  </w:divBdr>
                                  <w:divsChild>
                                    <w:div w:id="1184325760">
                                      <w:marLeft w:val="0"/>
                                      <w:marRight w:val="0"/>
                                      <w:marTop w:val="0"/>
                                      <w:marBottom w:val="0"/>
                                      <w:divBdr>
                                        <w:top w:val="none" w:sz="0" w:space="0" w:color="auto"/>
                                        <w:left w:val="none" w:sz="0" w:space="0" w:color="auto"/>
                                        <w:bottom w:val="none" w:sz="0" w:space="0" w:color="auto"/>
                                        <w:right w:val="none" w:sz="0" w:space="0" w:color="auto"/>
                                      </w:divBdr>
                                      <w:divsChild>
                                        <w:div w:id="13546966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81421749">
          <w:marLeft w:val="0"/>
          <w:marRight w:val="0"/>
          <w:marTop w:val="0"/>
          <w:marBottom w:val="0"/>
          <w:divBdr>
            <w:top w:val="none" w:sz="0" w:space="0" w:color="auto"/>
            <w:left w:val="none" w:sz="0" w:space="0" w:color="auto"/>
            <w:bottom w:val="none" w:sz="0" w:space="0" w:color="auto"/>
            <w:right w:val="none" w:sz="0" w:space="0" w:color="auto"/>
          </w:divBdr>
          <w:divsChild>
            <w:div w:id="1053388563">
              <w:marLeft w:val="0"/>
              <w:marRight w:val="0"/>
              <w:marTop w:val="0"/>
              <w:marBottom w:val="0"/>
              <w:divBdr>
                <w:top w:val="none" w:sz="0" w:space="0" w:color="auto"/>
                <w:left w:val="none" w:sz="0" w:space="0" w:color="auto"/>
                <w:bottom w:val="none" w:sz="0" w:space="0" w:color="auto"/>
                <w:right w:val="none" w:sz="0" w:space="0" w:color="auto"/>
              </w:divBdr>
              <w:divsChild>
                <w:div w:id="2022732639">
                  <w:marLeft w:val="0"/>
                  <w:marRight w:val="0"/>
                  <w:marTop w:val="0"/>
                  <w:marBottom w:val="0"/>
                  <w:divBdr>
                    <w:top w:val="none" w:sz="0" w:space="0" w:color="auto"/>
                    <w:left w:val="none" w:sz="0" w:space="0" w:color="auto"/>
                    <w:bottom w:val="none" w:sz="0" w:space="0" w:color="auto"/>
                    <w:right w:val="none" w:sz="0" w:space="0" w:color="auto"/>
                  </w:divBdr>
                  <w:divsChild>
                    <w:div w:id="255746174">
                      <w:marLeft w:val="0"/>
                      <w:marRight w:val="0"/>
                      <w:marTop w:val="0"/>
                      <w:marBottom w:val="0"/>
                      <w:divBdr>
                        <w:top w:val="none" w:sz="0" w:space="0" w:color="auto"/>
                        <w:left w:val="none" w:sz="0" w:space="0" w:color="auto"/>
                        <w:bottom w:val="none" w:sz="0" w:space="0" w:color="auto"/>
                        <w:right w:val="none" w:sz="0" w:space="0" w:color="auto"/>
                      </w:divBdr>
                      <w:divsChild>
                        <w:div w:id="187372656">
                          <w:marLeft w:val="0"/>
                          <w:marRight w:val="0"/>
                          <w:marTop w:val="0"/>
                          <w:marBottom w:val="0"/>
                          <w:divBdr>
                            <w:top w:val="none" w:sz="0" w:space="0" w:color="auto"/>
                            <w:left w:val="none" w:sz="0" w:space="0" w:color="auto"/>
                            <w:bottom w:val="none" w:sz="0" w:space="0" w:color="auto"/>
                            <w:right w:val="none" w:sz="0" w:space="0" w:color="auto"/>
                          </w:divBdr>
                          <w:divsChild>
                            <w:div w:id="327635180">
                              <w:marLeft w:val="0"/>
                              <w:marRight w:val="0"/>
                              <w:marTop w:val="0"/>
                              <w:marBottom w:val="0"/>
                              <w:divBdr>
                                <w:top w:val="none" w:sz="0" w:space="0" w:color="auto"/>
                                <w:left w:val="none" w:sz="0" w:space="0" w:color="auto"/>
                                <w:bottom w:val="none" w:sz="0" w:space="0" w:color="auto"/>
                                <w:right w:val="none" w:sz="0" w:space="0" w:color="auto"/>
                              </w:divBdr>
                              <w:divsChild>
                                <w:div w:id="1501576360">
                                  <w:marLeft w:val="0"/>
                                  <w:marRight w:val="0"/>
                                  <w:marTop w:val="0"/>
                                  <w:marBottom w:val="0"/>
                                  <w:divBdr>
                                    <w:top w:val="none" w:sz="0" w:space="0" w:color="auto"/>
                                    <w:left w:val="none" w:sz="0" w:space="0" w:color="auto"/>
                                    <w:bottom w:val="none" w:sz="0" w:space="0" w:color="auto"/>
                                    <w:right w:val="none" w:sz="0" w:space="0" w:color="auto"/>
                                  </w:divBdr>
                                  <w:divsChild>
                                    <w:div w:id="2071340994">
                                      <w:marLeft w:val="0"/>
                                      <w:marRight w:val="0"/>
                                      <w:marTop w:val="0"/>
                                      <w:marBottom w:val="0"/>
                                      <w:divBdr>
                                        <w:top w:val="none" w:sz="0" w:space="0" w:color="auto"/>
                                        <w:left w:val="none" w:sz="0" w:space="0" w:color="auto"/>
                                        <w:bottom w:val="none" w:sz="0" w:space="0" w:color="auto"/>
                                        <w:right w:val="none" w:sz="0" w:space="0" w:color="auto"/>
                                      </w:divBdr>
                                      <w:divsChild>
                                        <w:div w:id="680353480">
                                          <w:marLeft w:val="0"/>
                                          <w:marRight w:val="0"/>
                                          <w:marTop w:val="0"/>
                                          <w:marBottom w:val="0"/>
                                          <w:divBdr>
                                            <w:top w:val="none" w:sz="0" w:space="0" w:color="auto"/>
                                            <w:left w:val="none" w:sz="0" w:space="0" w:color="auto"/>
                                            <w:bottom w:val="none" w:sz="0" w:space="0" w:color="auto"/>
                                            <w:right w:val="none" w:sz="0" w:space="0" w:color="auto"/>
                                          </w:divBdr>
                                          <w:divsChild>
                                            <w:div w:id="9150462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 w:id="1028094881">
      <w:bodyDiv w:val="1"/>
      <w:marLeft w:val="0"/>
      <w:marRight w:val="0"/>
      <w:marTop w:val="0"/>
      <w:marBottom w:val="0"/>
      <w:divBdr>
        <w:top w:val="none" w:sz="0" w:space="0" w:color="auto"/>
        <w:left w:val="none" w:sz="0" w:space="0" w:color="auto"/>
        <w:bottom w:val="none" w:sz="0" w:space="0" w:color="auto"/>
        <w:right w:val="none" w:sz="0" w:space="0" w:color="auto"/>
      </w:divBdr>
    </w:div>
    <w:div w:id="1086732809">
      <w:bodyDiv w:val="1"/>
      <w:marLeft w:val="0"/>
      <w:marRight w:val="0"/>
      <w:marTop w:val="0"/>
      <w:marBottom w:val="0"/>
      <w:divBdr>
        <w:top w:val="none" w:sz="0" w:space="0" w:color="auto"/>
        <w:left w:val="none" w:sz="0" w:space="0" w:color="auto"/>
        <w:bottom w:val="none" w:sz="0" w:space="0" w:color="auto"/>
        <w:right w:val="none" w:sz="0" w:space="0" w:color="auto"/>
      </w:divBdr>
    </w:div>
    <w:div w:id="1178889129">
      <w:bodyDiv w:val="1"/>
      <w:marLeft w:val="0"/>
      <w:marRight w:val="0"/>
      <w:marTop w:val="0"/>
      <w:marBottom w:val="0"/>
      <w:divBdr>
        <w:top w:val="none" w:sz="0" w:space="0" w:color="auto"/>
        <w:left w:val="none" w:sz="0" w:space="0" w:color="auto"/>
        <w:bottom w:val="none" w:sz="0" w:space="0" w:color="auto"/>
        <w:right w:val="none" w:sz="0" w:space="0" w:color="auto"/>
      </w:divBdr>
    </w:div>
    <w:div w:id="1204173393">
      <w:bodyDiv w:val="1"/>
      <w:marLeft w:val="0"/>
      <w:marRight w:val="0"/>
      <w:marTop w:val="0"/>
      <w:marBottom w:val="0"/>
      <w:divBdr>
        <w:top w:val="none" w:sz="0" w:space="0" w:color="auto"/>
        <w:left w:val="none" w:sz="0" w:space="0" w:color="auto"/>
        <w:bottom w:val="none" w:sz="0" w:space="0" w:color="auto"/>
        <w:right w:val="none" w:sz="0" w:space="0" w:color="auto"/>
      </w:divBdr>
      <w:divsChild>
        <w:div w:id="372730352">
          <w:marLeft w:val="0"/>
          <w:marRight w:val="0"/>
          <w:marTop w:val="0"/>
          <w:marBottom w:val="0"/>
          <w:divBdr>
            <w:top w:val="none" w:sz="0" w:space="0" w:color="auto"/>
            <w:left w:val="none" w:sz="0" w:space="0" w:color="auto"/>
            <w:bottom w:val="none" w:sz="0" w:space="0" w:color="auto"/>
            <w:right w:val="none" w:sz="0" w:space="0" w:color="auto"/>
          </w:divBdr>
          <w:divsChild>
            <w:div w:id="15150708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51305710">
      <w:bodyDiv w:val="1"/>
      <w:marLeft w:val="0"/>
      <w:marRight w:val="0"/>
      <w:marTop w:val="0"/>
      <w:marBottom w:val="0"/>
      <w:divBdr>
        <w:top w:val="none" w:sz="0" w:space="0" w:color="auto"/>
        <w:left w:val="none" w:sz="0" w:space="0" w:color="auto"/>
        <w:bottom w:val="none" w:sz="0" w:space="0" w:color="auto"/>
        <w:right w:val="none" w:sz="0" w:space="0" w:color="auto"/>
      </w:divBdr>
    </w:div>
    <w:div w:id="1261138324">
      <w:bodyDiv w:val="1"/>
      <w:marLeft w:val="0"/>
      <w:marRight w:val="0"/>
      <w:marTop w:val="0"/>
      <w:marBottom w:val="0"/>
      <w:divBdr>
        <w:top w:val="none" w:sz="0" w:space="0" w:color="auto"/>
        <w:left w:val="none" w:sz="0" w:space="0" w:color="auto"/>
        <w:bottom w:val="none" w:sz="0" w:space="0" w:color="auto"/>
        <w:right w:val="none" w:sz="0" w:space="0" w:color="auto"/>
      </w:divBdr>
    </w:div>
    <w:div w:id="1303347007">
      <w:bodyDiv w:val="1"/>
      <w:marLeft w:val="0"/>
      <w:marRight w:val="0"/>
      <w:marTop w:val="0"/>
      <w:marBottom w:val="0"/>
      <w:divBdr>
        <w:top w:val="none" w:sz="0" w:space="0" w:color="auto"/>
        <w:left w:val="none" w:sz="0" w:space="0" w:color="auto"/>
        <w:bottom w:val="none" w:sz="0" w:space="0" w:color="auto"/>
        <w:right w:val="none" w:sz="0" w:space="0" w:color="auto"/>
      </w:divBdr>
      <w:divsChild>
        <w:div w:id="16583876">
          <w:blockQuote w:val="1"/>
          <w:marLeft w:val="720"/>
          <w:marRight w:val="720"/>
          <w:marTop w:val="100"/>
          <w:marBottom w:val="100"/>
          <w:divBdr>
            <w:top w:val="none" w:sz="0" w:space="0" w:color="auto"/>
            <w:left w:val="none" w:sz="0" w:space="0" w:color="auto"/>
            <w:bottom w:val="none" w:sz="0" w:space="0" w:color="auto"/>
            <w:right w:val="none" w:sz="0" w:space="0" w:color="auto"/>
          </w:divBdr>
        </w:div>
        <w:div w:id="476580520">
          <w:blockQuote w:val="1"/>
          <w:marLeft w:val="720"/>
          <w:marRight w:val="720"/>
          <w:marTop w:val="100"/>
          <w:marBottom w:val="100"/>
          <w:divBdr>
            <w:top w:val="none" w:sz="0" w:space="0" w:color="auto"/>
            <w:left w:val="none" w:sz="0" w:space="0" w:color="auto"/>
            <w:bottom w:val="none" w:sz="0" w:space="0" w:color="auto"/>
            <w:right w:val="none" w:sz="0" w:space="0" w:color="auto"/>
          </w:divBdr>
        </w:div>
        <w:div w:id="1219897391">
          <w:blockQuote w:val="1"/>
          <w:marLeft w:val="720"/>
          <w:marRight w:val="720"/>
          <w:marTop w:val="100"/>
          <w:marBottom w:val="100"/>
          <w:divBdr>
            <w:top w:val="none" w:sz="0" w:space="0" w:color="auto"/>
            <w:left w:val="none" w:sz="0" w:space="0" w:color="auto"/>
            <w:bottom w:val="none" w:sz="0" w:space="0" w:color="auto"/>
            <w:right w:val="none" w:sz="0" w:space="0" w:color="auto"/>
          </w:divBdr>
        </w:div>
        <w:div w:id="132346343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46664785">
      <w:bodyDiv w:val="1"/>
      <w:marLeft w:val="0"/>
      <w:marRight w:val="0"/>
      <w:marTop w:val="0"/>
      <w:marBottom w:val="0"/>
      <w:divBdr>
        <w:top w:val="none" w:sz="0" w:space="0" w:color="auto"/>
        <w:left w:val="none" w:sz="0" w:space="0" w:color="auto"/>
        <w:bottom w:val="none" w:sz="0" w:space="0" w:color="auto"/>
        <w:right w:val="none" w:sz="0" w:space="0" w:color="auto"/>
      </w:divBdr>
    </w:div>
    <w:div w:id="1434594189">
      <w:bodyDiv w:val="1"/>
      <w:marLeft w:val="0"/>
      <w:marRight w:val="0"/>
      <w:marTop w:val="0"/>
      <w:marBottom w:val="0"/>
      <w:divBdr>
        <w:top w:val="none" w:sz="0" w:space="0" w:color="auto"/>
        <w:left w:val="none" w:sz="0" w:space="0" w:color="auto"/>
        <w:bottom w:val="none" w:sz="0" w:space="0" w:color="auto"/>
        <w:right w:val="none" w:sz="0" w:space="0" w:color="auto"/>
      </w:divBdr>
    </w:div>
    <w:div w:id="1461874034">
      <w:bodyDiv w:val="1"/>
      <w:marLeft w:val="0"/>
      <w:marRight w:val="0"/>
      <w:marTop w:val="0"/>
      <w:marBottom w:val="0"/>
      <w:divBdr>
        <w:top w:val="none" w:sz="0" w:space="0" w:color="auto"/>
        <w:left w:val="none" w:sz="0" w:space="0" w:color="auto"/>
        <w:bottom w:val="none" w:sz="0" w:space="0" w:color="auto"/>
        <w:right w:val="none" w:sz="0" w:space="0" w:color="auto"/>
      </w:divBdr>
    </w:div>
    <w:div w:id="1474830471">
      <w:bodyDiv w:val="1"/>
      <w:marLeft w:val="0"/>
      <w:marRight w:val="0"/>
      <w:marTop w:val="0"/>
      <w:marBottom w:val="0"/>
      <w:divBdr>
        <w:top w:val="none" w:sz="0" w:space="0" w:color="auto"/>
        <w:left w:val="none" w:sz="0" w:space="0" w:color="auto"/>
        <w:bottom w:val="none" w:sz="0" w:space="0" w:color="auto"/>
        <w:right w:val="none" w:sz="0" w:space="0" w:color="auto"/>
      </w:divBdr>
    </w:div>
    <w:div w:id="1493643918">
      <w:bodyDiv w:val="1"/>
      <w:marLeft w:val="0"/>
      <w:marRight w:val="0"/>
      <w:marTop w:val="0"/>
      <w:marBottom w:val="0"/>
      <w:divBdr>
        <w:top w:val="none" w:sz="0" w:space="0" w:color="auto"/>
        <w:left w:val="none" w:sz="0" w:space="0" w:color="auto"/>
        <w:bottom w:val="none" w:sz="0" w:space="0" w:color="auto"/>
        <w:right w:val="none" w:sz="0" w:space="0" w:color="auto"/>
      </w:divBdr>
    </w:div>
    <w:div w:id="1515722794">
      <w:bodyDiv w:val="1"/>
      <w:marLeft w:val="0"/>
      <w:marRight w:val="0"/>
      <w:marTop w:val="0"/>
      <w:marBottom w:val="0"/>
      <w:divBdr>
        <w:top w:val="none" w:sz="0" w:space="0" w:color="auto"/>
        <w:left w:val="none" w:sz="0" w:space="0" w:color="auto"/>
        <w:bottom w:val="none" w:sz="0" w:space="0" w:color="auto"/>
        <w:right w:val="none" w:sz="0" w:space="0" w:color="auto"/>
      </w:divBdr>
    </w:div>
    <w:div w:id="1535313809">
      <w:bodyDiv w:val="1"/>
      <w:marLeft w:val="0"/>
      <w:marRight w:val="0"/>
      <w:marTop w:val="0"/>
      <w:marBottom w:val="0"/>
      <w:divBdr>
        <w:top w:val="none" w:sz="0" w:space="0" w:color="auto"/>
        <w:left w:val="none" w:sz="0" w:space="0" w:color="auto"/>
        <w:bottom w:val="none" w:sz="0" w:space="0" w:color="auto"/>
        <w:right w:val="none" w:sz="0" w:space="0" w:color="auto"/>
      </w:divBdr>
    </w:div>
    <w:div w:id="1546062320">
      <w:bodyDiv w:val="1"/>
      <w:marLeft w:val="0"/>
      <w:marRight w:val="0"/>
      <w:marTop w:val="0"/>
      <w:marBottom w:val="0"/>
      <w:divBdr>
        <w:top w:val="none" w:sz="0" w:space="0" w:color="auto"/>
        <w:left w:val="none" w:sz="0" w:space="0" w:color="auto"/>
        <w:bottom w:val="none" w:sz="0" w:space="0" w:color="auto"/>
        <w:right w:val="none" w:sz="0" w:space="0" w:color="auto"/>
      </w:divBdr>
    </w:div>
    <w:div w:id="1568613502">
      <w:bodyDiv w:val="1"/>
      <w:marLeft w:val="0"/>
      <w:marRight w:val="0"/>
      <w:marTop w:val="0"/>
      <w:marBottom w:val="0"/>
      <w:divBdr>
        <w:top w:val="none" w:sz="0" w:space="0" w:color="auto"/>
        <w:left w:val="none" w:sz="0" w:space="0" w:color="auto"/>
        <w:bottom w:val="none" w:sz="0" w:space="0" w:color="auto"/>
        <w:right w:val="none" w:sz="0" w:space="0" w:color="auto"/>
      </w:divBdr>
      <w:divsChild>
        <w:div w:id="728458579">
          <w:blockQuote w:val="1"/>
          <w:marLeft w:val="720"/>
          <w:marRight w:val="720"/>
          <w:marTop w:val="100"/>
          <w:marBottom w:val="100"/>
          <w:divBdr>
            <w:top w:val="none" w:sz="0" w:space="0" w:color="auto"/>
            <w:left w:val="none" w:sz="0" w:space="0" w:color="auto"/>
            <w:bottom w:val="none" w:sz="0" w:space="0" w:color="auto"/>
            <w:right w:val="none" w:sz="0" w:space="0" w:color="auto"/>
          </w:divBdr>
        </w:div>
        <w:div w:id="991569661">
          <w:blockQuote w:val="1"/>
          <w:marLeft w:val="720"/>
          <w:marRight w:val="720"/>
          <w:marTop w:val="100"/>
          <w:marBottom w:val="100"/>
          <w:divBdr>
            <w:top w:val="none" w:sz="0" w:space="0" w:color="auto"/>
            <w:left w:val="none" w:sz="0" w:space="0" w:color="auto"/>
            <w:bottom w:val="none" w:sz="0" w:space="0" w:color="auto"/>
            <w:right w:val="none" w:sz="0" w:space="0" w:color="auto"/>
          </w:divBdr>
        </w:div>
        <w:div w:id="1132406782">
          <w:blockQuote w:val="1"/>
          <w:marLeft w:val="720"/>
          <w:marRight w:val="720"/>
          <w:marTop w:val="100"/>
          <w:marBottom w:val="100"/>
          <w:divBdr>
            <w:top w:val="none" w:sz="0" w:space="0" w:color="auto"/>
            <w:left w:val="none" w:sz="0" w:space="0" w:color="auto"/>
            <w:bottom w:val="none" w:sz="0" w:space="0" w:color="auto"/>
            <w:right w:val="none" w:sz="0" w:space="0" w:color="auto"/>
          </w:divBdr>
        </w:div>
        <w:div w:id="162041019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30551129">
      <w:bodyDiv w:val="1"/>
      <w:marLeft w:val="0"/>
      <w:marRight w:val="0"/>
      <w:marTop w:val="0"/>
      <w:marBottom w:val="0"/>
      <w:divBdr>
        <w:top w:val="none" w:sz="0" w:space="0" w:color="auto"/>
        <w:left w:val="none" w:sz="0" w:space="0" w:color="auto"/>
        <w:bottom w:val="none" w:sz="0" w:space="0" w:color="auto"/>
        <w:right w:val="none" w:sz="0" w:space="0" w:color="auto"/>
      </w:divBdr>
      <w:divsChild>
        <w:div w:id="952401373">
          <w:marLeft w:val="0"/>
          <w:marRight w:val="0"/>
          <w:marTop w:val="0"/>
          <w:marBottom w:val="0"/>
          <w:divBdr>
            <w:top w:val="none" w:sz="0" w:space="0" w:color="auto"/>
            <w:left w:val="none" w:sz="0" w:space="0" w:color="auto"/>
            <w:bottom w:val="none" w:sz="0" w:space="0" w:color="auto"/>
            <w:right w:val="none" w:sz="0" w:space="0" w:color="auto"/>
          </w:divBdr>
          <w:divsChild>
            <w:div w:id="910695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1689444">
      <w:bodyDiv w:val="1"/>
      <w:marLeft w:val="0"/>
      <w:marRight w:val="0"/>
      <w:marTop w:val="0"/>
      <w:marBottom w:val="0"/>
      <w:divBdr>
        <w:top w:val="none" w:sz="0" w:space="0" w:color="auto"/>
        <w:left w:val="none" w:sz="0" w:space="0" w:color="auto"/>
        <w:bottom w:val="none" w:sz="0" w:space="0" w:color="auto"/>
        <w:right w:val="none" w:sz="0" w:space="0" w:color="auto"/>
      </w:divBdr>
    </w:div>
    <w:div w:id="1661539599">
      <w:bodyDiv w:val="1"/>
      <w:marLeft w:val="0"/>
      <w:marRight w:val="0"/>
      <w:marTop w:val="0"/>
      <w:marBottom w:val="0"/>
      <w:divBdr>
        <w:top w:val="none" w:sz="0" w:space="0" w:color="auto"/>
        <w:left w:val="none" w:sz="0" w:space="0" w:color="auto"/>
        <w:bottom w:val="none" w:sz="0" w:space="0" w:color="auto"/>
        <w:right w:val="none" w:sz="0" w:space="0" w:color="auto"/>
      </w:divBdr>
    </w:div>
    <w:div w:id="1686323944">
      <w:bodyDiv w:val="1"/>
      <w:marLeft w:val="0"/>
      <w:marRight w:val="0"/>
      <w:marTop w:val="0"/>
      <w:marBottom w:val="0"/>
      <w:divBdr>
        <w:top w:val="none" w:sz="0" w:space="0" w:color="auto"/>
        <w:left w:val="none" w:sz="0" w:space="0" w:color="auto"/>
        <w:bottom w:val="none" w:sz="0" w:space="0" w:color="auto"/>
        <w:right w:val="none" w:sz="0" w:space="0" w:color="auto"/>
      </w:divBdr>
    </w:div>
    <w:div w:id="1703937853">
      <w:bodyDiv w:val="1"/>
      <w:marLeft w:val="0"/>
      <w:marRight w:val="0"/>
      <w:marTop w:val="0"/>
      <w:marBottom w:val="0"/>
      <w:divBdr>
        <w:top w:val="none" w:sz="0" w:space="0" w:color="auto"/>
        <w:left w:val="none" w:sz="0" w:space="0" w:color="auto"/>
        <w:bottom w:val="none" w:sz="0" w:space="0" w:color="auto"/>
        <w:right w:val="none" w:sz="0" w:space="0" w:color="auto"/>
      </w:divBdr>
    </w:div>
    <w:div w:id="1711417679">
      <w:bodyDiv w:val="1"/>
      <w:marLeft w:val="0"/>
      <w:marRight w:val="0"/>
      <w:marTop w:val="0"/>
      <w:marBottom w:val="0"/>
      <w:divBdr>
        <w:top w:val="none" w:sz="0" w:space="0" w:color="auto"/>
        <w:left w:val="none" w:sz="0" w:space="0" w:color="auto"/>
        <w:bottom w:val="none" w:sz="0" w:space="0" w:color="auto"/>
        <w:right w:val="none" w:sz="0" w:space="0" w:color="auto"/>
      </w:divBdr>
    </w:div>
    <w:div w:id="1751270162">
      <w:bodyDiv w:val="1"/>
      <w:marLeft w:val="0"/>
      <w:marRight w:val="0"/>
      <w:marTop w:val="0"/>
      <w:marBottom w:val="0"/>
      <w:divBdr>
        <w:top w:val="none" w:sz="0" w:space="0" w:color="auto"/>
        <w:left w:val="none" w:sz="0" w:space="0" w:color="auto"/>
        <w:bottom w:val="none" w:sz="0" w:space="0" w:color="auto"/>
        <w:right w:val="none" w:sz="0" w:space="0" w:color="auto"/>
      </w:divBdr>
    </w:div>
    <w:div w:id="1761872830">
      <w:bodyDiv w:val="1"/>
      <w:marLeft w:val="0"/>
      <w:marRight w:val="0"/>
      <w:marTop w:val="0"/>
      <w:marBottom w:val="0"/>
      <w:divBdr>
        <w:top w:val="none" w:sz="0" w:space="0" w:color="auto"/>
        <w:left w:val="none" w:sz="0" w:space="0" w:color="auto"/>
        <w:bottom w:val="none" w:sz="0" w:space="0" w:color="auto"/>
        <w:right w:val="none" w:sz="0" w:space="0" w:color="auto"/>
      </w:divBdr>
      <w:divsChild>
        <w:div w:id="919142903">
          <w:marLeft w:val="0"/>
          <w:marRight w:val="0"/>
          <w:marTop w:val="0"/>
          <w:marBottom w:val="0"/>
          <w:divBdr>
            <w:top w:val="none" w:sz="0" w:space="0" w:color="auto"/>
            <w:left w:val="none" w:sz="0" w:space="0" w:color="auto"/>
            <w:bottom w:val="none" w:sz="0" w:space="0" w:color="auto"/>
            <w:right w:val="none" w:sz="0" w:space="0" w:color="auto"/>
          </w:divBdr>
          <w:divsChild>
            <w:div w:id="12424430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5124544">
      <w:bodyDiv w:val="1"/>
      <w:marLeft w:val="0"/>
      <w:marRight w:val="0"/>
      <w:marTop w:val="0"/>
      <w:marBottom w:val="0"/>
      <w:divBdr>
        <w:top w:val="none" w:sz="0" w:space="0" w:color="auto"/>
        <w:left w:val="none" w:sz="0" w:space="0" w:color="auto"/>
        <w:bottom w:val="none" w:sz="0" w:space="0" w:color="auto"/>
        <w:right w:val="none" w:sz="0" w:space="0" w:color="auto"/>
      </w:divBdr>
      <w:divsChild>
        <w:div w:id="2575188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808937663">
      <w:bodyDiv w:val="1"/>
      <w:marLeft w:val="0"/>
      <w:marRight w:val="0"/>
      <w:marTop w:val="0"/>
      <w:marBottom w:val="0"/>
      <w:divBdr>
        <w:top w:val="none" w:sz="0" w:space="0" w:color="auto"/>
        <w:left w:val="none" w:sz="0" w:space="0" w:color="auto"/>
        <w:bottom w:val="none" w:sz="0" w:space="0" w:color="auto"/>
        <w:right w:val="none" w:sz="0" w:space="0" w:color="auto"/>
      </w:divBdr>
    </w:div>
    <w:div w:id="1870026479">
      <w:bodyDiv w:val="1"/>
      <w:marLeft w:val="0"/>
      <w:marRight w:val="0"/>
      <w:marTop w:val="0"/>
      <w:marBottom w:val="0"/>
      <w:divBdr>
        <w:top w:val="none" w:sz="0" w:space="0" w:color="auto"/>
        <w:left w:val="none" w:sz="0" w:space="0" w:color="auto"/>
        <w:bottom w:val="none" w:sz="0" w:space="0" w:color="auto"/>
        <w:right w:val="none" w:sz="0" w:space="0" w:color="auto"/>
      </w:divBdr>
    </w:div>
    <w:div w:id="1890845167">
      <w:bodyDiv w:val="1"/>
      <w:marLeft w:val="0"/>
      <w:marRight w:val="0"/>
      <w:marTop w:val="0"/>
      <w:marBottom w:val="0"/>
      <w:divBdr>
        <w:top w:val="none" w:sz="0" w:space="0" w:color="auto"/>
        <w:left w:val="none" w:sz="0" w:space="0" w:color="auto"/>
        <w:bottom w:val="none" w:sz="0" w:space="0" w:color="auto"/>
        <w:right w:val="none" w:sz="0" w:space="0" w:color="auto"/>
      </w:divBdr>
    </w:div>
    <w:div w:id="1892882849">
      <w:bodyDiv w:val="1"/>
      <w:marLeft w:val="0"/>
      <w:marRight w:val="0"/>
      <w:marTop w:val="0"/>
      <w:marBottom w:val="0"/>
      <w:divBdr>
        <w:top w:val="none" w:sz="0" w:space="0" w:color="auto"/>
        <w:left w:val="none" w:sz="0" w:space="0" w:color="auto"/>
        <w:bottom w:val="none" w:sz="0" w:space="0" w:color="auto"/>
        <w:right w:val="none" w:sz="0" w:space="0" w:color="auto"/>
      </w:divBdr>
    </w:div>
    <w:div w:id="1938707174">
      <w:bodyDiv w:val="1"/>
      <w:marLeft w:val="0"/>
      <w:marRight w:val="0"/>
      <w:marTop w:val="0"/>
      <w:marBottom w:val="0"/>
      <w:divBdr>
        <w:top w:val="none" w:sz="0" w:space="0" w:color="auto"/>
        <w:left w:val="none" w:sz="0" w:space="0" w:color="auto"/>
        <w:bottom w:val="none" w:sz="0" w:space="0" w:color="auto"/>
        <w:right w:val="none" w:sz="0" w:space="0" w:color="auto"/>
      </w:divBdr>
    </w:div>
    <w:div w:id="1943759136">
      <w:bodyDiv w:val="1"/>
      <w:marLeft w:val="0"/>
      <w:marRight w:val="0"/>
      <w:marTop w:val="0"/>
      <w:marBottom w:val="0"/>
      <w:divBdr>
        <w:top w:val="none" w:sz="0" w:space="0" w:color="auto"/>
        <w:left w:val="none" w:sz="0" w:space="0" w:color="auto"/>
        <w:bottom w:val="none" w:sz="0" w:space="0" w:color="auto"/>
        <w:right w:val="none" w:sz="0" w:space="0" w:color="auto"/>
      </w:divBdr>
    </w:div>
    <w:div w:id="1949700690">
      <w:bodyDiv w:val="1"/>
      <w:marLeft w:val="0"/>
      <w:marRight w:val="0"/>
      <w:marTop w:val="0"/>
      <w:marBottom w:val="0"/>
      <w:divBdr>
        <w:top w:val="none" w:sz="0" w:space="0" w:color="auto"/>
        <w:left w:val="none" w:sz="0" w:space="0" w:color="auto"/>
        <w:bottom w:val="none" w:sz="0" w:space="0" w:color="auto"/>
        <w:right w:val="none" w:sz="0" w:space="0" w:color="auto"/>
      </w:divBdr>
    </w:div>
    <w:div w:id="1962952853">
      <w:bodyDiv w:val="1"/>
      <w:marLeft w:val="0"/>
      <w:marRight w:val="0"/>
      <w:marTop w:val="0"/>
      <w:marBottom w:val="0"/>
      <w:divBdr>
        <w:top w:val="none" w:sz="0" w:space="0" w:color="auto"/>
        <w:left w:val="none" w:sz="0" w:space="0" w:color="auto"/>
        <w:bottom w:val="none" w:sz="0" w:space="0" w:color="auto"/>
        <w:right w:val="none" w:sz="0" w:space="0" w:color="auto"/>
      </w:divBdr>
    </w:div>
    <w:div w:id="2011132634">
      <w:bodyDiv w:val="1"/>
      <w:marLeft w:val="0"/>
      <w:marRight w:val="0"/>
      <w:marTop w:val="0"/>
      <w:marBottom w:val="0"/>
      <w:divBdr>
        <w:top w:val="none" w:sz="0" w:space="0" w:color="auto"/>
        <w:left w:val="none" w:sz="0" w:space="0" w:color="auto"/>
        <w:bottom w:val="none" w:sz="0" w:space="0" w:color="auto"/>
        <w:right w:val="none" w:sz="0" w:space="0" w:color="auto"/>
      </w:divBdr>
      <w:divsChild>
        <w:div w:id="261644958">
          <w:marLeft w:val="0"/>
          <w:marRight w:val="0"/>
          <w:marTop w:val="0"/>
          <w:marBottom w:val="0"/>
          <w:divBdr>
            <w:top w:val="none" w:sz="0" w:space="0" w:color="auto"/>
            <w:left w:val="none" w:sz="0" w:space="0" w:color="auto"/>
            <w:bottom w:val="none" w:sz="0" w:space="0" w:color="auto"/>
            <w:right w:val="none" w:sz="0" w:space="0" w:color="auto"/>
          </w:divBdr>
          <w:divsChild>
            <w:div w:id="1781147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17226919">
      <w:bodyDiv w:val="1"/>
      <w:marLeft w:val="0"/>
      <w:marRight w:val="0"/>
      <w:marTop w:val="0"/>
      <w:marBottom w:val="0"/>
      <w:divBdr>
        <w:top w:val="none" w:sz="0" w:space="0" w:color="auto"/>
        <w:left w:val="none" w:sz="0" w:space="0" w:color="auto"/>
        <w:bottom w:val="none" w:sz="0" w:space="0" w:color="auto"/>
        <w:right w:val="none" w:sz="0" w:space="0" w:color="auto"/>
      </w:divBdr>
    </w:div>
    <w:div w:id="2031100735">
      <w:bodyDiv w:val="1"/>
      <w:marLeft w:val="0"/>
      <w:marRight w:val="0"/>
      <w:marTop w:val="0"/>
      <w:marBottom w:val="0"/>
      <w:divBdr>
        <w:top w:val="none" w:sz="0" w:space="0" w:color="auto"/>
        <w:left w:val="none" w:sz="0" w:space="0" w:color="auto"/>
        <w:bottom w:val="none" w:sz="0" w:space="0" w:color="auto"/>
        <w:right w:val="none" w:sz="0" w:space="0" w:color="auto"/>
      </w:divBdr>
    </w:div>
    <w:div w:id="2041540536">
      <w:bodyDiv w:val="1"/>
      <w:marLeft w:val="0"/>
      <w:marRight w:val="0"/>
      <w:marTop w:val="0"/>
      <w:marBottom w:val="0"/>
      <w:divBdr>
        <w:top w:val="none" w:sz="0" w:space="0" w:color="auto"/>
        <w:left w:val="none" w:sz="0" w:space="0" w:color="auto"/>
        <w:bottom w:val="none" w:sz="0" w:space="0" w:color="auto"/>
        <w:right w:val="none" w:sz="0" w:space="0" w:color="auto"/>
      </w:divBdr>
    </w:div>
    <w:div w:id="2094541738">
      <w:bodyDiv w:val="1"/>
      <w:marLeft w:val="0"/>
      <w:marRight w:val="0"/>
      <w:marTop w:val="0"/>
      <w:marBottom w:val="0"/>
      <w:divBdr>
        <w:top w:val="none" w:sz="0" w:space="0" w:color="auto"/>
        <w:left w:val="none" w:sz="0" w:space="0" w:color="auto"/>
        <w:bottom w:val="none" w:sz="0" w:space="0" w:color="auto"/>
        <w:right w:val="none" w:sz="0" w:space="0" w:color="auto"/>
      </w:divBdr>
      <w:divsChild>
        <w:div w:id="50352217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19328012">
      <w:bodyDiv w:val="1"/>
      <w:marLeft w:val="0"/>
      <w:marRight w:val="0"/>
      <w:marTop w:val="0"/>
      <w:marBottom w:val="0"/>
      <w:divBdr>
        <w:top w:val="none" w:sz="0" w:space="0" w:color="auto"/>
        <w:left w:val="none" w:sz="0" w:space="0" w:color="auto"/>
        <w:bottom w:val="none" w:sz="0" w:space="0" w:color="auto"/>
        <w:right w:val="none" w:sz="0" w:space="0" w:color="auto"/>
      </w:divBdr>
      <w:divsChild>
        <w:div w:id="73862147">
          <w:marLeft w:val="0"/>
          <w:marRight w:val="0"/>
          <w:marTop w:val="0"/>
          <w:marBottom w:val="0"/>
          <w:divBdr>
            <w:top w:val="none" w:sz="0" w:space="0" w:color="auto"/>
            <w:left w:val="none" w:sz="0" w:space="0" w:color="auto"/>
            <w:bottom w:val="none" w:sz="0" w:space="0" w:color="auto"/>
            <w:right w:val="none" w:sz="0" w:space="0" w:color="auto"/>
          </w:divBdr>
          <w:divsChild>
            <w:div w:id="1437362267">
              <w:marLeft w:val="0"/>
              <w:marRight w:val="0"/>
              <w:marTop w:val="0"/>
              <w:marBottom w:val="0"/>
              <w:divBdr>
                <w:top w:val="none" w:sz="0" w:space="0" w:color="auto"/>
                <w:left w:val="none" w:sz="0" w:space="0" w:color="auto"/>
                <w:bottom w:val="none" w:sz="0" w:space="0" w:color="auto"/>
                <w:right w:val="none" w:sz="0" w:space="0" w:color="auto"/>
              </w:divBdr>
            </w:div>
          </w:divsChild>
        </w:div>
        <w:div w:id="1661300624">
          <w:marLeft w:val="0"/>
          <w:marRight w:val="0"/>
          <w:marTop w:val="0"/>
          <w:marBottom w:val="0"/>
          <w:divBdr>
            <w:top w:val="none" w:sz="0" w:space="0" w:color="auto"/>
            <w:left w:val="none" w:sz="0" w:space="0" w:color="auto"/>
            <w:bottom w:val="none" w:sz="0" w:space="0" w:color="auto"/>
            <w:right w:val="none" w:sz="0" w:space="0" w:color="auto"/>
          </w:divBdr>
          <w:divsChild>
            <w:div w:id="771515672">
              <w:marLeft w:val="0"/>
              <w:marRight w:val="0"/>
              <w:marTop w:val="0"/>
              <w:marBottom w:val="0"/>
              <w:divBdr>
                <w:top w:val="none" w:sz="0" w:space="0" w:color="auto"/>
                <w:left w:val="none" w:sz="0" w:space="0" w:color="auto"/>
                <w:bottom w:val="none" w:sz="0" w:space="0" w:color="auto"/>
                <w:right w:val="none" w:sz="0" w:space="0" w:color="auto"/>
              </w:divBdr>
            </w:div>
          </w:divsChild>
        </w:div>
        <w:div w:id="1926063901">
          <w:marLeft w:val="0"/>
          <w:marRight w:val="0"/>
          <w:marTop w:val="0"/>
          <w:marBottom w:val="0"/>
          <w:divBdr>
            <w:top w:val="none" w:sz="0" w:space="0" w:color="auto"/>
            <w:left w:val="none" w:sz="0" w:space="0" w:color="auto"/>
            <w:bottom w:val="none" w:sz="0" w:space="0" w:color="auto"/>
            <w:right w:val="none" w:sz="0" w:space="0" w:color="auto"/>
          </w:divBdr>
          <w:divsChild>
            <w:div w:id="970198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28423291">
      <w:bodyDiv w:val="1"/>
      <w:marLeft w:val="0"/>
      <w:marRight w:val="0"/>
      <w:marTop w:val="0"/>
      <w:marBottom w:val="0"/>
      <w:divBdr>
        <w:top w:val="none" w:sz="0" w:space="0" w:color="auto"/>
        <w:left w:val="none" w:sz="0" w:space="0" w:color="auto"/>
        <w:bottom w:val="none" w:sz="0" w:space="0" w:color="auto"/>
        <w:right w:val="none" w:sz="0" w:space="0" w:color="auto"/>
      </w:divBdr>
      <w:divsChild>
        <w:div w:id="898828848">
          <w:marLeft w:val="0"/>
          <w:marRight w:val="0"/>
          <w:marTop w:val="0"/>
          <w:marBottom w:val="0"/>
          <w:divBdr>
            <w:top w:val="none" w:sz="0" w:space="0" w:color="auto"/>
            <w:left w:val="none" w:sz="0" w:space="0" w:color="auto"/>
            <w:bottom w:val="none" w:sz="0" w:space="0" w:color="auto"/>
            <w:right w:val="none" w:sz="0" w:space="0" w:color="auto"/>
          </w:divBdr>
          <w:divsChild>
            <w:div w:id="1790247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457287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26" Type="http://schemas.openxmlformats.org/officeDocument/2006/relationships/image" Target="media/image14.png"/><Relationship Id="rId39" Type="http://schemas.openxmlformats.org/officeDocument/2006/relationships/footer" Target="footer3.xml"/><Relationship Id="rId21" Type="http://schemas.openxmlformats.org/officeDocument/2006/relationships/image" Target="media/image170.png"/><Relationship Id="rId34" Type="http://schemas.openxmlformats.org/officeDocument/2006/relationships/header" Target="header1.xml"/><Relationship Id="rId42" Type="http://schemas.openxmlformats.org/officeDocument/2006/relationships/image" Target="media/image22.png"/><Relationship Id="rId47" Type="http://schemas.openxmlformats.org/officeDocument/2006/relationships/image" Target="media/image30.png"/><Relationship Id="rId50" Type="http://schemas.openxmlformats.org/officeDocument/2006/relationships/image" Target="media/image33.png"/><Relationship Id="rId55" Type="http://schemas.openxmlformats.org/officeDocument/2006/relationships/footer" Target="footer4.xml"/><Relationship Id="rId7" Type="http://schemas.openxmlformats.org/officeDocument/2006/relationships/endnotes" Target="endnotes.xml"/><Relationship Id="rId2" Type="http://schemas.openxmlformats.org/officeDocument/2006/relationships/numbering" Target="numbering.xml"/><Relationship Id="rId29" Type="http://schemas.openxmlformats.org/officeDocument/2006/relationships/image" Target="media/image25.png"/><Relationship Id="rId11" Type="http://schemas.openxmlformats.org/officeDocument/2006/relationships/image" Target="media/image6.png"/><Relationship Id="rId24" Type="http://schemas.openxmlformats.org/officeDocument/2006/relationships/image" Target="media/image13.png"/><Relationship Id="rId32" Type="http://schemas.openxmlformats.org/officeDocument/2006/relationships/image" Target="media/image17.png"/><Relationship Id="rId37" Type="http://schemas.openxmlformats.org/officeDocument/2006/relationships/footer" Target="footer2.xml"/><Relationship Id="rId40" Type="http://schemas.openxmlformats.org/officeDocument/2006/relationships/image" Target="media/image19.png"/><Relationship Id="rId45" Type="http://schemas.openxmlformats.org/officeDocument/2006/relationships/image" Target="media/image28.png"/><Relationship Id="rId53" Type="http://schemas.openxmlformats.org/officeDocument/2006/relationships/image" Target="media/image36.jpeg"/><Relationship Id="rId5" Type="http://schemas.openxmlformats.org/officeDocument/2006/relationships/webSettings" Target="webSettings.xml"/><Relationship Id="rId10" Type="http://schemas.openxmlformats.org/officeDocument/2006/relationships/image" Target="media/image5.png"/><Relationship Id="rId19" Type="http://schemas.openxmlformats.org/officeDocument/2006/relationships/image" Target="media/image150.png"/><Relationship Id="rId31" Type="http://schemas.openxmlformats.org/officeDocument/2006/relationships/image" Target="media/image27.png"/><Relationship Id="rId44" Type="http://schemas.openxmlformats.org/officeDocument/2006/relationships/image" Target="media/image26.png"/><Relationship Id="rId52" Type="http://schemas.openxmlformats.org/officeDocument/2006/relationships/image" Target="media/image35.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9.png"/><Relationship Id="rId22" Type="http://schemas.openxmlformats.org/officeDocument/2006/relationships/image" Target="media/image12.png"/><Relationship Id="rId27" Type="http://schemas.openxmlformats.org/officeDocument/2006/relationships/image" Target="media/image23.png"/><Relationship Id="rId30" Type="http://schemas.openxmlformats.org/officeDocument/2006/relationships/image" Target="media/image16.png"/><Relationship Id="rId35" Type="http://schemas.openxmlformats.org/officeDocument/2006/relationships/header" Target="header2.xml"/><Relationship Id="rId43" Type="http://schemas.openxmlformats.org/officeDocument/2006/relationships/image" Target="media/image24.png"/><Relationship Id="rId48" Type="http://schemas.openxmlformats.org/officeDocument/2006/relationships/image" Target="media/image31.png"/><Relationship Id="rId56" Type="http://schemas.openxmlformats.org/officeDocument/2006/relationships/fontTable" Target="fontTable.xml"/><Relationship Id="rId8" Type="http://schemas.openxmlformats.org/officeDocument/2006/relationships/image" Target="media/image3.png"/><Relationship Id="rId51" Type="http://schemas.openxmlformats.org/officeDocument/2006/relationships/image" Target="media/image34.jpeg"/><Relationship Id="rId3" Type="http://schemas.openxmlformats.org/officeDocument/2006/relationships/styles" Target="styles.xml"/><Relationship Id="rId12" Type="http://schemas.openxmlformats.org/officeDocument/2006/relationships/image" Target="media/image7.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header" Target="header3.xml"/><Relationship Id="rId46" Type="http://schemas.openxmlformats.org/officeDocument/2006/relationships/image" Target="media/image29.jpeg"/><Relationship Id="rId20" Type="http://schemas.openxmlformats.org/officeDocument/2006/relationships/image" Target="media/image11.png"/><Relationship Id="rId41" Type="http://schemas.openxmlformats.org/officeDocument/2006/relationships/image" Target="media/image20.png"/><Relationship Id="rId54" Type="http://schemas.openxmlformats.org/officeDocument/2006/relationships/header" Target="header4.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10.png"/><Relationship Id="rId23" Type="http://schemas.openxmlformats.org/officeDocument/2006/relationships/image" Target="media/image190.png"/><Relationship Id="rId28" Type="http://schemas.openxmlformats.org/officeDocument/2006/relationships/image" Target="media/image15.png"/><Relationship Id="rId36" Type="http://schemas.openxmlformats.org/officeDocument/2006/relationships/footer" Target="footer1.xml"/><Relationship Id="rId49" Type="http://schemas.openxmlformats.org/officeDocument/2006/relationships/image" Target="media/image32.png"/><Relationship Id="rId57"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openxmlformats.org/officeDocument/2006/relationships/hyperlink" Target="http://www.dawliatraining.com" TargetMode="External"/><Relationship Id="rId1" Type="http://schemas.openxmlformats.org/officeDocument/2006/relationships/hyperlink" Target="http://www.dawliatraining.com" TargetMode="External"/></Relationships>
</file>

<file path=word/_rels/head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18.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G:\&#1575;&#1604;&#1571;&#1585;&#1588;&#1610;&#1601;2\&#1605;&#1580;&#1604;&#1583;%20&#1580;&#1583;&#1610;&#1583;%20&#8235;&#8236;\&#8235;&#1606;&#1605;&#1608;&#1584;&#1580;%20&#1605;&#1583;&#1585;&#1576;%20-%20&#1606;&#1587;&#1582;&#1577;.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CHICAGO.XSL" StyleName="Chicago" Version="16"/>
</file>

<file path=customXml/itemProps1.xml><?xml version="1.0" encoding="utf-8"?>
<ds:datastoreItem xmlns:ds="http://schemas.openxmlformats.org/officeDocument/2006/customXml" ds:itemID="{A8B21907-B02F-4AE0-BA99-961A290609E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 مدرب - نسخة</Template>
  <TotalTime>2</TotalTime>
  <Pages>249</Pages>
  <Words>17970</Words>
  <Characters>102431</Characters>
  <Application>Microsoft Office Word</Application>
  <DocSecurity>0</DocSecurity>
  <Lines>853</Lines>
  <Paragraphs>240</Paragraphs>
  <ScaleCrop>false</ScaleCrop>
  <HeadingPairs>
    <vt:vector size="4" baseType="variant">
      <vt:variant>
        <vt:lpstr>Title</vt:lpstr>
      </vt:variant>
      <vt:variant>
        <vt:i4>1</vt:i4>
      </vt:variant>
      <vt:variant>
        <vt:lpstr>العنوان</vt:lpstr>
      </vt:variant>
      <vt:variant>
        <vt:i4>1</vt:i4>
      </vt:variant>
    </vt:vector>
  </HeadingPairs>
  <TitlesOfParts>
    <vt:vector size="2" baseType="lpstr">
      <vt:lpstr/>
      <vt:lpstr/>
    </vt:vector>
  </TitlesOfParts>
  <Company/>
  <LinksUpToDate>false</LinksUpToDate>
  <CharactersWithSpaces>120161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MANSI</dc:creator>
  <cp:keywords/>
  <dc:description/>
  <cp:lastModifiedBy>Dawlia Training</cp:lastModifiedBy>
  <cp:revision>3</cp:revision>
  <cp:lastPrinted>2026-05-15T12:16:00Z</cp:lastPrinted>
  <dcterms:created xsi:type="dcterms:W3CDTF">2026-06-16T00:51:00Z</dcterms:created>
  <dcterms:modified xsi:type="dcterms:W3CDTF">2026-08-23T13:16:00Z</dcterms:modified>
</cp:coreProperties>
</file>